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9078B" w14:textId="77777777" w:rsidR="00164339" w:rsidRPr="00663CE4" w:rsidRDefault="0060799A">
      <w:r w:rsidRPr="00663CE4">
        <w:rPr>
          <w:noProof/>
        </w:rPr>
        <w:drawing>
          <wp:inline distT="0" distB="0" distL="0" distR="0" wp14:anchorId="1F8B92B8" wp14:editId="48885198">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46A31226" w14:textId="77777777" w:rsidR="0086278B" w:rsidRPr="00663CE4" w:rsidRDefault="0086278B"/>
    <w:p w14:paraId="78FC0D8C" w14:textId="77777777" w:rsidR="0086278B" w:rsidRPr="00663CE4" w:rsidRDefault="0086278B"/>
    <w:p w14:paraId="78A0BA94" w14:textId="77777777" w:rsidR="0086278B" w:rsidRPr="00663CE4" w:rsidRDefault="0086278B"/>
    <w:p w14:paraId="4922B062" w14:textId="77777777" w:rsidR="0086278B" w:rsidRPr="00663CE4" w:rsidRDefault="0086278B"/>
    <w:p w14:paraId="52D579BD" w14:textId="77777777" w:rsidR="0086278B" w:rsidRPr="00663CE4" w:rsidRDefault="0086278B"/>
    <w:p w14:paraId="62AC3534" w14:textId="77777777" w:rsidR="0086278B" w:rsidRPr="00663CE4" w:rsidRDefault="0086278B" w:rsidP="00A35A29">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pPr>
    </w:p>
    <w:p w14:paraId="3D9C486E" w14:textId="00DCF45E" w:rsidR="00A32968" w:rsidRDefault="00A32968" w:rsidP="00A35A29">
      <w:pPr>
        <w:pStyle w:val="StandaardTitel"/>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rPr>
          <w:sz w:val="32"/>
          <w:szCs w:val="32"/>
        </w:rPr>
      </w:pPr>
      <w:r>
        <w:rPr>
          <w:sz w:val="32"/>
          <w:szCs w:val="32"/>
        </w:rPr>
        <w:t xml:space="preserve">Bijlage </w:t>
      </w:r>
      <w:r w:rsidR="005E2071">
        <w:rPr>
          <w:sz w:val="32"/>
          <w:szCs w:val="32"/>
        </w:rPr>
        <w:t>9</w:t>
      </w:r>
    </w:p>
    <w:p w14:paraId="094A4B30" w14:textId="77777777" w:rsidR="00CF5447" w:rsidRDefault="00221164" w:rsidP="00533DBB">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jc w:val="center"/>
        <w:rPr>
          <w:b/>
          <w:sz w:val="32"/>
          <w:szCs w:val="32"/>
        </w:rPr>
      </w:pPr>
      <w:r w:rsidRPr="00221164">
        <w:rPr>
          <w:b/>
          <w:sz w:val="32"/>
          <w:szCs w:val="32"/>
        </w:rPr>
        <w:t xml:space="preserve">Programma van eisen </w:t>
      </w:r>
    </w:p>
    <w:p w14:paraId="1E7E1AB4" w14:textId="4124D447" w:rsidR="00CF5447" w:rsidRDefault="00221164" w:rsidP="00533DBB">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jc w:val="center"/>
        <w:rPr>
          <w:b/>
          <w:sz w:val="32"/>
          <w:szCs w:val="32"/>
        </w:rPr>
      </w:pPr>
      <w:r w:rsidRPr="00221164">
        <w:rPr>
          <w:b/>
          <w:sz w:val="32"/>
          <w:szCs w:val="32"/>
        </w:rPr>
        <w:t xml:space="preserve">voor </w:t>
      </w:r>
    </w:p>
    <w:p w14:paraId="19BDD0EB" w14:textId="77777777" w:rsidR="00CF5447" w:rsidRPr="00FF4801" w:rsidRDefault="00CF5447" w:rsidP="00533DBB">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jc w:val="center"/>
        <w:rPr>
          <w:b/>
        </w:rPr>
      </w:pPr>
    </w:p>
    <w:p w14:paraId="455FB4E6" w14:textId="47C154E0" w:rsidR="0086278B" w:rsidRDefault="00CF5447" w:rsidP="371F6676">
      <w:pPr>
        <w:framePr w:w="7720" w:h="4589" w:hRule="exact" w:hSpace="142" w:wrap="notBeside" w:vAnchor="page" w:hAnchor="page" w:x="1801" w:y="4707"/>
        <w:pBdr>
          <w:top w:val="single" w:sz="6" w:space="1" w:color="000000"/>
          <w:left w:val="single" w:sz="6" w:space="1" w:color="000000"/>
          <w:bottom w:val="single" w:sz="6" w:space="1" w:color="000000"/>
          <w:right w:val="single" w:sz="6" w:space="1" w:color="000000"/>
        </w:pBdr>
        <w:jc w:val="center"/>
        <w:rPr>
          <w:b/>
          <w:bCs/>
          <w:sz w:val="32"/>
          <w:szCs w:val="32"/>
        </w:rPr>
      </w:pPr>
      <w:r w:rsidRPr="371F6676">
        <w:rPr>
          <w:b/>
          <w:bCs/>
          <w:sz w:val="32"/>
          <w:szCs w:val="32"/>
        </w:rPr>
        <w:t>L</w:t>
      </w:r>
      <w:r w:rsidR="00221164" w:rsidRPr="371F6676">
        <w:rPr>
          <w:b/>
          <w:bCs/>
          <w:sz w:val="32"/>
          <w:szCs w:val="32"/>
        </w:rPr>
        <w:t>ever</w:t>
      </w:r>
      <w:r w:rsidRPr="371F6676">
        <w:rPr>
          <w:b/>
          <w:bCs/>
          <w:sz w:val="32"/>
          <w:szCs w:val="32"/>
        </w:rPr>
        <w:t xml:space="preserve">en, </w:t>
      </w:r>
      <w:r w:rsidR="00221164" w:rsidRPr="371F6676">
        <w:rPr>
          <w:b/>
          <w:bCs/>
          <w:sz w:val="32"/>
          <w:szCs w:val="32"/>
        </w:rPr>
        <w:t xml:space="preserve">bedrijfsvaardig installeren en onderhouden van loggers en </w:t>
      </w:r>
      <w:proofErr w:type="spellStart"/>
      <w:r w:rsidR="00F05183">
        <w:rPr>
          <w:b/>
          <w:bCs/>
          <w:sz w:val="32"/>
          <w:szCs w:val="32"/>
        </w:rPr>
        <w:t>solar</w:t>
      </w:r>
      <w:proofErr w:type="spellEnd"/>
      <w:r w:rsidR="00F05183">
        <w:rPr>
          <w:b/>
          <w:bCs/>
          <w:sz w:val="32"/>
          <w:szCs w:val="32"/>
        </w:rPr>
        <w:t xml:space="preserve"> besturingen van </w:t>
      </w:r>
      <w:r w:rsidR="00163A12" w:rsidRPr="371F6676">
        <w:rPr>
          <w:b/>
          <w:bCs/>
          <w:sz w:val="32"/>
          <w:szCs w:val="32"/>
        </w:rPr>
        <w:t>stuw</w:t>
      </w:r>
      <w:r w:rsidR="000E3C51">
        <w:rPr>
          <w:b/>
          <w:bCs/>
          <w:sz w:val="32"/>
          <w:szCs w:val="32"/>
        </w:rPr>
        <w:t>en</w:t>
      </w:r>
      <w:r w:rsidR="00F05183">
        <w:rPr>
          <w:b/>
          <w:bCs/>
          <w:sz w:val="32"/>
          <w:szCs w:val="32"/>
        </w:rPr>
        <w:t xml:space="preserve"> en inlaten</w:t>
      </w:r>
      <w:r w:rsidR="00163A12" w:rsidRPr="371F6676">
        <w:rPr>
          <w:b/>
          <w:bCs/>
          <w:sz w:val="32"/>
          <w:szCs w:val="32"/>
        </w:rPr>
        <w:t xml:space="preserve"> </w:t>
      </w:r>
      <w:r w:rsidR="00221164" w:rsidRPr="371F6676">
        <w:rPr>
          <w:b/>
          <w:bCs/>
          <w:sz w:val="32"/>
          <w:szCs w:val="32"/>
        </w:rPr>
        <w:t xml:space="preserve">voor </w:t>
      </w:r>
      <w:r w:rsidR="00EA6A95" w:rsidRPr="371F6676">
        <w:rPr>
          <w:b/>
          <w:bCs/>
          <w:sz w:val="32"/>
          <w:szCs w:val="32"/>
        </w:rPr>
        <w:t xml:space="preserve">beheer </w:t>
      </w:r>
      <w:r w:rsidR="00221164" w:rsidRPr="371F6676">
        <w:rPr>
          <w:b/>
          <w:bCs/>
          <w:sz w:val="32"/>
          <w:szCs w:val="32"/>
        </w:rPr>
        <w:t>oppervlaktewater</w:t>
      </w:r>
    </w:p>
    <w:p w14:paraId="03ABB65F" w14:textId="77777777" w:rsidR="007861D9" w:rsidRPr="00855DAB" w:rsidRDefault="007861D9" w:rsidP="00533DBB">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jc w:val="center"/>
        <w:rPr>
          <w:b/>
          <w:sz w:val="28"/>
          <w:szCs w:val="28"/>
        </w:rPr>
      </w:pPr>
    </w:p>
    <w:p w14:paraId="6D8013AE" w14:textId="58785040" w:rsidR="007861D9" w:rsidRPr="00663CE4" w:rsidRDefault="007861D9" w:rsidP="00533DBB">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jc w:val="center"/>
      </w:pPr>
      <w:r>
        <w:rPr>
          <w:b/>
          <w:sz w:val="32"/>
          <w:szCs w:val="32"/>
        </w:rPr>
        <w:t>DIG-</w:t>
      </w:r>
      <w:r w:rsidR="00163A12">
        <w:rPr>
          <w:b/>
          <w:sz w:val="32"/>
          <w:szCs w:val="32"/>
        </w:rPr>
        <w:t>15226</w:t>
      </w:r>
    </w:p>
    <w:p w14:paraId="775DC15B" w14:textId="77777777" w:rsidR="00E8481A" w:rsidRPr="00663CE4" w:rsidRDefault="00E8481A" w:rsidP="00A35A29">
      <w:pPr>
        <w:framePr w:w="7720" w:h="4589" w:hRule="exact" w:hSpace="142" w:wrap="notBeside" w:vAnchor="page" w:hAnchor="page" w:x="1801" w:y="4707"/>
        <w:pBdr>
          <w:top w:val="single" w:sz="6" w:space="1" w:color="auto"/>
          <w:left w:val="single" w:sz="6" w:space="1" w:color="auto"/>
          <w:bottom w:val="single" w:sz="6" w:space="1" w:color="auto"/>
          <w:right w:val="single" w:sz="6" w:space="1" w:color="auto"/>
        </w:pBdr>
      </w:pPr>
    </w:p>
    <w:p w14:paraId="62CFB8B1" w14:textId="77777777" w:rsidR="0086278B" w:rsidRPr="00663CE4" w:rsidRDefault="0086278B"/>
    <w:p w14:paraId="55ED4939" w14:textId="77777777" w:rsidR="0086278B" w:rsidRPr="00663CE4" w:rsidRDefault="0086278B"/>
    <w:p w14:paraId="0B1EF144" w14:textId="77777777" w:rsidR="0086278B" w:rsidRPr="00663CE4" w:rsidRDefault="0086278B"/>
    <w:p w14:paraId="3D1A8436" w14:textId="77777777" w:rsidR="0086278B" w:rsidRPr="00663CE4" w:rsidRDefault="0086278B"/>
    <w:p w14:paraId="3D4EE289" w14:textId="77777777" w:rsidR="00191806" w:rsidRPr="00663CE4" w:rsidRDefault="00FC0239" w:rsidP="00FC0239">
      <w:pPr>
        <w:tabs>
          <w:tab w:val="clear" w:pos="380"/>
          <w:tab w:val="left" w:pos="1230"/>
        </w:tabs>
      </w:pPr>
      <w:r>
        <w:tab/>
      </w:r>
    </w:p>
    <w:p w14:paraId="16557039" w14:textId="77777777" w:rsidR="0086278B" w:rsidRPr="00663CE4" w:rsidRDefault="0086278B"/>
    <w:p w14:paraId="66BEF500" w14:textId="77777777" w:rsidR="0086278B" w:rsidRPr="00663CE4" w:rsidRDefault="0086278B"/>
    <w:p w14:paraId="46C9E6FA" w14:textId="77777777" w:rsidR="0086278B" w:rsidRPr="00663CE4" w:rsidRDefault="0086278B"/>
    <w:p w14:paraId="4AAEE6D4" w14:textId="77777777" w:rsidR="0086278B" w:rsidRPr="00663CE4" w:rsidRDefault="0086278B"/>
    <w:p w14:paraId="32DA1CF9" w14:textId="77777777" w:rsidR="0086278B" w:rsidRPr="00663CE4" w:rsidRDefault="0086278B"/>
    <w:p w14:paraId="74963AA5" w14:textId="77777777" w:rsidR="0086278B" w:rsidRPr="00663CE4" w:rsidRDefault="0086278B"/>
    <w:p w14:paraId="4254C301" w14:textId="77777777" w:rsidR="0086278B" w:rsidRPr="00663CE4" w:rsidRDefault="0086278B"/>
    <w:p w14:paraId="48C9C8F7" w14:textId="77777777" w:rsidR="0086278B" w:rsidRPr="00663CE4" w:rsidRDefault="0086278B"/>
    <w:p w14:paraId="002F9023" w14:textId="77777777" w:rsidR="0086278B" w:rsidRPr="00663CE4" w:rsidRDefault="0086278B"/>
    <w:p w14:paraId="3BB9517A" w14:textId="77777777" w:rsidR="0086278B" w:rsidRPr="00663CE4" w:rsidRDefault="00DA2273" w:rsidP="00DA2273">
      <w:pPr>
        <w:tabs>
          <w:tab w:val="clear" w:pos="380"/>
          <w:tab w:val="left" w:pos="7245"/>
        </w:tabs>
      </w:pPr>
      <w:r w:rsidRPr="00663CE4">
        <w:tab/>
      </w:r>
    </w:p>
    <w:p w14:paraId="4F778917" w14:textId="77777777" w:rsidR="0086278B" w:rsidRPr="00663CE4" w:rsidRDefault="0086278B"/>
    <w:p w14:paraId="37D3226E" w14:textId="77777777" w:rsidR="0086278B" w:rsidRPr="00663CE4" w:rsidRDefault="0086278B"/>
    <w:p w14:paraId="5A5A4188" w14:textId="3E2505F2" w:rsidR="00FD0169" w:rsidRPr="00FD0169" w:rsidRDefault="00BB39DD" w:rsidP="000E3C51">
      <w:pPr>
        <w:tabs>
          <w:tab w:val="clear" w:pos="-1440"/>
          <w:tab w:val="clear" w:pos="-720"/>
          <w:tab w:val="clear" w:pos="0"/>
          <w:tab w:val="clear" w:pos="380"/>
        </w:tabs>
      </w:pPr>
      <w:r>
        <w:br w:type="page"/>
      </w:r>
    </w:p>
    <w:p w14:paraId="790C404D" w14:textId="77777777" w:rsidR="0086278B" w:rsidRPr="00663CE4" w:rsidRDefault="0086278B" w:rsidP="00222C10">
      <w:pPr>
        <w:pStyle w:val="Kop6"/>
      </w:pPr>
      <w:bookmarkStart w:id="0" w:name="_Toc17299910"/>
      <w:bookmarkStart w:id="1" w:name="_Toc17357812"/>
      <w:bookmarkStart w:id="2" w:name="_Toc158102830"/>
      <w:r w:rsidRPr="00663CE4">
        <w:lastRenderedPageBreak/>
        <w:t>INHOUDSOPGAVE</w:t>
      </w:r>
      <w:bookmarkEnd w:id="0"/>
      <w:bookmarkEnd w:id="1"/>
      <w:bookmarkEnd w:id="2"/>
    </w:p>
    <w:p w14:paraId="7D6F45A8" w14:textId="1BB18BE8" w:rsidR="001A6D62" w:rsidRDefault="0086278B">
      <w:pPr>
        <w:pStyle w:val="Inhopg6"/>
        <w:rPr>
          <w:rFonts w:asciiTheme="minorHAnsi" w:eastAsiaTheme="minorEastAsia" w:hAnsiTheme="minorHAnsi" w:cstheme="minorBidi"/>
          <w:noProof/>
          <w:kern w:val="2"/>
          <w:sz w:val="22"/>
          <w:szCs w:val="22"/>
          <w14:ligatures w14:val="standardContextual"/>
        </w:rPr>
      </w:pPr>
      <w:r w:rsidRPr="00663CE4">
        <w:rPr>
          <w:b/>
        </w:rPr>
        <w:fldChar w:fldCharType="begin"/>
      </w:r>
      <w:r w:rsidRPr="00663CE4">
        <w:rPr>
          <w:b/>
        </w:rPr>
        <w:instrText xml:space="preserve"> TOC \o "1-7" </w:instrText>
      </w:r>
      <w:r w:rsidRPr="00663CE4">
        <w:rPr>
          <w:b/>
        </w:rPr>
        <w:fldChar w:fldCharType="separate"/>
      </w:r>
      <w:r w:rsidR="001A6D62">
        <w:rPr>
          <w:noProof/>
        </w:rPr>
        <w:t>INHOUDSOPGAVE</w:t>
      </w:r>
      <w:r w:rsidR="001A6D62">
        <w:rPr>
          <w:noProof/>
        </w:rPr>
        <w:tab/>
      </w:r>
      <w:r w:rsidR="001A6D62">
        <w:rPr>
          <w:noProof/>
        </w:rPr>
        <w:fldChar w:fldCharType="begin"/>
      </w:r>
      <w:r w:rsidR="001A6D62">
        <w:rPr>
          <w:noProof/>
        </w:rPr>
        <w:instrText xml:space="preserve"> PAGEREF _Toc158102830 \h </w:instrText>
      </w:r>
      <w:r w:rsidR="001A6D62">
        <w:rPr>
          <w:noProof/>
        </w:rPr>
      </w:r>
      <w:r w:rsidR="001A6D62">
        <w:rPr>
          <w:noProof/>
        </w:rPr>
        <w:fldChar w:fldCharType="separate"/>
      </w:r>
      <w:r w:rsidR="001A6D62">
        <w:rPr>
          <w:noProof/>
        </w:rPr>
        <w:t>2</w:t>
      </w:r>
      <w:r w:rsidR="001A6D62">
        <w:rPr>
          <w:noProof/>
        </w:rPr>
        <w:fldChar w:fldCharType="end"/>
      </w:r>
    </w:p>
    <w:p w14:paraId="30D03CBC" w14:textId="0B48C89E"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1.</w:t>
      </w:r>
      <w:r>
        <w:rPr>
          <w:rFonts w:asciiTheme="minorHAnsi" w:eastAsiaTheme="minorEastAsia" w:hAnsiTheme="minorHAnsi" w:cstheme="minorBidi"/>
          <w:noProof/>
          <w:kern w:val="2"/>
          <w:sz w:val="22"/>
          <w:szCs w:val="22"/>
          <w14:ligatures w14:val="standardContextual"/>
        </w:rPr>
        <w:tab/>
      </w:r>
      <w:r>
        <w:rPr>
          <w:noProof/>
        </w:rPr>
        <w:t>Inleiding</w:t>
      </w:r>
      <w:r>
        <w:rPr>
          <w:noProof/>
        </w:rPr>
        <w:tab/>
      </w:r>
      <w:r>
        <w:rPr>
          <w:noProof/>
        </w:rPr>
        <w:fldChar w:fldCharType="begin"/>
      </w:r>
      <w:r>
        <w:rPr>
          <w:noProof/>
        </w:rPr>
        <w:instrText xml:space="preserve"> PAGEREF _Toc158102831 \h </w:instrText>
      </w:r>
      <w:r>
        <w:rPr>
          <w:noProof/>
        </w:rPr>
      </w:r>
      <w:r>
        <w:rPr>
          <w:noProof/>
        </w:rPr>
        <w:fldChar w:fldCharType="separate"/>
      </w:r>
      <w:r>
        <w:rPr>
          <w:noProof/>
        </w:rPr>
        <w:t>3</w:t>
      </w:r>
      <w:r>
        <w:rPr>
          <w:noProof/>
        </w:rPr>
        <w:fldChar w:fldCharType="end"/>
      </w:r>
    </w:p>
    <w:p w14:paraId="3FB6D821" w14:textId="7F6CC0B9"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2.</w:t>
      </w:r>
      <w:r>
        <w:rPr>
          <w:rFonts w:asciiTheme="minorHAnsi" w:eastAsiaTheme="minorEastAsia" w:hAnsiTheme="minorHAnsi" w:cstheme="minorBidi"/>
          <w:noProof/>
          <w:kern w:val="2"/>
          <w:sz w:val="22"/>
          <w:szCs w:val="22"/>
          <w14:ligatures w14:val="standardContextual"/>
        </w:rPr>
        <w:tab/>
      </w:r>
      <w:r>
        <w:rPr>
          <w:noProof/>
        </w:rPr>
        <w:t>Achtergrond en context</w:t>
      </w:r>
      <w:r>
        <w:rPr>
          <w:noProof/>
        </w:rPr>
        <w:tab/>
      </w:r>
      <w:r>
        <w:rPr>
          <w:noProof/>
        </w:rPr>
        <w:fldChar w:fldCharType="begin"/>
      </w:r>
      <w:r>
        <w:rPr>
          <w:noProof/>
        </w:rPr>
        <w:instrText xml:space="preserve"> PAGEREF _Toc158102832 \h </w:instrText>
      </w:r>
      <w:r>
        <w:rPr>
          <w:noProof/>
        </w:rPr>
      </w:r>
      <w:r>
        <w:rPr>
          <w:noProof/>
        </w:rPr>
        <w:fldChar w:fldCharType="separate"/>
      </w:r>
      <w:r>
        <w:rPr>
          <w:noProof/>
        </w:rPr>
        <w:t>4</w:t>
      </w:r>
      <w:r>
        <w:rPr>
          <w:noProof/>
        </w:rPr>
        <w:fldChar w:fldCharType="end"/>
      </w:r>
    </w:p>
    <w:p w14:paraId="648E500A" w14:textId="7835E05B"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2.1</w:t>
      </w:r>
      <w:r>
        <w:rPr>
          <w:rFonts w:asciiTheme="minorHAnsi" w:eastAsiaTheme="minorEastAsia" w:hAnsiTheme="minorHAnsi" w:cstheme="minorBidi"/>
          <w:noProof/>
          <w:kern w:val="2"/>
          <w:sz w:val="22"/>
          <w:szCs w:val="22"/>
          <w14:ligatures w14:val="standardContextual"/>
        </w:rPr>
        <w:tab/>
      </w:r>
      <w:r>
        <w:rPr>
          <w:noProof/>
        </w:rPr>
        <w:t>Werkwijze</w:t>
      </w:r>
      <w:r>
        <w:rPr>
          <w:noProof/>
        </w:rPr>
        <w:tab/>
      </w:r>
      <w:r>
        <w:rPr>
          <w:noProof/>
        </w:rPr>
        <w:fldChar w:fldCharType="begin"/>
      </w:r>
      <w:r>
        <w:rPr>
          <w:noProof/>
        </w:rPr>
        <w:instrText xml:space="preserve"> PAGEREF _Toc158102833 \h </w:instrText>
      </w:r>
      <w:r>
        <w:rPr>
          <w:noProof/>
        </w:rPr>
      </w:r>
      <w:r>
        <w:rPr>
          <w:noProof/>
        </w:rPr>
        <w:fldChar w:fldCharType="separate"/>
      </w:r>
      <w:r>
        <w:rPr>
          <w:noProof/>
        </w:rPr>
        <w:t>4</w:t>
      </w:r>
      <w:r>
        <w:rPr>
          <w:noProof/>
        </w:rPr>
        <w:fldChar w:fldCharType="end"/>
      </w:r>
    </w:p>
    <w:p w14:paraId="42A1789C" w14:textId="0FC8B6D3"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2.1.1</w:t>
      </w:r>
      <w:r>
        <w:rPr>
          <w:rFonts w:asciiTheme="minorHAnsi" w:eastAsiaTheme="minorEastAsia" w:hAnsiTheme="minorHAnsi" w:cstheme="minorBidi"/>
          <w:noProof/>
          <w:kern w:val="2"/>
          <w:sz w:val="22"/>
          <w:szCs w:val="22"/>
          <w14:ligatures w14:val="standardContextual"/>
        </w:rPr>
        <w:tab/>
      </w:r>
      <w:r>
        <w:rPr>
          <w:noProof/>
        </w:rPr>
        <w:t>Hoogheemraadschap van Rijnland</w:t>
      </w:r>
      <w:r>
        <w:rPr>
          <w:noProof/>
        </w:rPr>
        <w:tab/>
      </w:r>
      <w:r>
        <w:rPr>
          <w:noProof/>
        </w:rPr>
        <w:fldChar w:fldCharType="begin"/>
      </w:r>
      <w:r>
        <w:rPr>
          <w:noProof/>
        </w:rPr>
        <w:instrText xml:space="preserve"> PAGEREF _Toc158102834 \h </w:instrText>
      </w:r>
      <w:r>
        <w:rPr>
          <w:noProof/>
        </w:rPr>
      </w:r>
      <w:r>
        <w:rPr>
          <w:noProof/>
        </w:rPr>
        <w:fldChar w:fldCharType="separate"/>
      </w:r>
      <w:r>
        <w:rPr>
          <w:noProof/>
        </w:rPr>
        <w:t>4</w:t>
      </w:r>
      <w:r>
        <w:rPr>
          <w:noProof/>
        </w:rPr>
        <w:fldChar w:fldCharType="end"/>
      </w:r>
    </w:p>
    <w:p w14:paraId="479CBE81" w14:textId="7880681A"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2.1.2</w:t>
      </w:r>
      <w:r>
        <w:rPr>
          <w:rFonts w:asciiTheme="minorHAnsi" w:eastAsiaTheme="minorEastAsia" w:hAnsiTheme="minorHAnsi" w:cstheme="minorBidi"/>
          <w:noProof/>
          <w:kern w:val="2"/>
          <w:sz w:val="22"/>
          <w:szCs w:val="22"/>
          <w14:ligatures w14:val="standardContextual"/>
        </w:rPr>
        <w:tab/>
      </w:r>
      <w:r>
        <w:rPr>
          <w:noProof/>
        </w:rPr>
        <w:t>Watersysteem</w:t>
      </w:r>
      <w:r>
        <w:rPr>
          <w:noProof/>
        </w:rPr>
        <w:tab/>
      </w:r>
      <w:r>
        <w:rPr>
          <w:noProof/>
        </w:rPr>
        <w:fldChar w:fldCharType="begin"/>
      </w:r>
      <w:r>
        <w:rPr>
          <w:noProof/>
        </w:rPr>
        <w:instrText xml:space="preserve"> PAGEREF _Toc158102835 \h </w:instrText>
      </w:r>
      <w:r>
        <w:rPr>
          <w:noProof/>
        </w:rPr>
      </w:r>
      <w:r>
        <w:rPr>
          <w:noProof/>
        </w:rPr>
        <w:fldChar w:fldCharType="separate"/>
      </w:r>
      <w:r>
        <w:rPr>
          <w:noProof/>
        </w:rPr>
        <w:t>5</w:t>
      </w:r>
      <w:r>
        <w:rPr>
          <w:noProof/>
        </w:rPr>
        <w:fldChar w:fldCharType="end"/>
      </w:r>
    </w:p>
    <w:p w14:paraId="63453FCA" w14:textId="47CC548D"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2.1.3</w:t>
      </w:r>
      <w:r>
        <w:rPr>
          <w:rFonts w:asciiTheme="minorHAnsi" w:eastAsiaTheme="minorEastAsia" w:hAnsiTheme="minorHAnsi" w:cstheme="minorBidi"/>
          <w:noProof/>
          <w:kern w:val="2"/>
          <w:sz w:val="22"/>
          <w:szCs w:val="22"/>
          <w14:ligatures w14:val="standardContextual"/>
        </w:rPr>
        <w:tab/>
      </w:r>
      <w:r>
        <w:rPr>
          <w:noProof/>
        </w:rPr>
        <w:t>Rolverdeling bedrijfsvoering</w:t>
      </w:r>
      <w:r>
        <w:rPr>
          <w:noProof/>
        </w:rPr>
        <w:tab/>
      </w:r>
      <w:r>
        <w:rPr>
          <w:noProof/>
        </w:rPr>
        <w:fldChar w:fldCharType="begin"/>
      </w:r>
      <w:r>
        <w:rPr>
          <w:noProof/>
        </w:rPr>
        <w:instrText xml:space="preserve"> PAGEREF _Toc158102836 \h </w:instrText>
      </w:r>
      <w:r>
        <w:rPr>
          <w:noProof/>
        </w:rPr>
      </w:r>
      <w:r>
        <w:rPr>
          <w:noProof/>
        </w:rPr>
        <w:fldChar w:fldCharType="separate"/>
      </w:r>
      <w:r>
        <w:rPr>
          <w:noProof/>
        </w:rPr>
        <w:t>5</w:t>
      </w:r>
      <w:r>
        <w:rPr>
          <w:noProof/>
        </w:rPr>
        <w:fldChar w:fldCharType="end"/>
      </w:r>
    </w:p>
    <w:p w14:paraId="72AD1BEB" w14:textId="0BAB8929"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2.2</w:t>
      </w:r>
      <w:r>
        <w:rPr>
          <w:rFonts w:asciiTheme="minorHAnsi" w:eastAsiaTheme="minorEastAsia" w:hAnsiTheme="minorHAnsi" w:cstheme="minorBidi"/>
          <w:noProof/>
          <w:kern w:val="2"/>
          <w:sz w:val="22"/>
          <w:szCs w:val="22"/>
          <w14:ligatures w14:val="standardContextual"/>
        </w:rPr>
        <w:tab/>
      </w:r>
      <w:r>
        <w:rPr>
          <w:noProof/>
        </w:rPr>
        <w:t>Strategische bedrijfsvoering keuzes</w:t>
      </w:r>
      <w:r>
        <w:rPr>
          <w:noProof/>
        </w:rPr>
        <w:tab/>
      </w:r>
      <w:r>
        <w:rPr>
          <w:noProof/>
        </w:rPr>
        <w:fldChar w:fldCharType="begin"/>
      </w:r>
      <w:r>
        <w:rPr>
          <w:noProof/>
        </w:rPr>
        <w:instrText xml:space="preserve"> PAGEREF _Toc158102837 \h </w:instrText>
      </w:r>
      <w:r>
        <w:rPr>
          <w:noProof/>
        </w:rPr>
      </w:r>
      <w:r>
        <w:rPr>
          <w:noProof/>
        </w:rPr>
        <w:fldChar w:fldCharType="separate"/>
      </w:r>
      <w:r>
        <w:rPr>
          <w:noProof/>
        </w:rPr>
        <w:t>5</w:t>
      </w:r>
      <w:r>
        <w:rPr>
          <w:noProof/>
        </w:rPr>
        <w:fldChar w:fldCharType="end"/>
      </w:r>
    </w:p>
    <w:p w14:paraId="76150A04" w14:textId="4C412E03"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2.3</w:t>
      </w:r>
      <w:r>
        <w:rPr>
          <w:rFonts w:asciiTheme="minorHAnsi" w:eastAsiaTheme="minorEastAsia" w:hAnsiTheme="minorHAnsi" w:cstheme="minorBidi"/>
          <w:noProof/>
          <w:kern w:val="2"/>
          <w:sz w:val="22"/>
          <w:szCs w:val="22"/>
          <w14:ligatures w14:val="standardContextual"/>
        </w:rPr>
        <w:tab/>
      </w:r>
      <w:r>
        <w:rPr>
          <w:noProof/>
        </w:rPr>
        <w:t>Tactische bedrijfsvoering keuzes</w:t>
      </w:r>
      <w:r>
        <w:rPr>
          <w:noProof/>
        </w:rPr>
        <w:tab/>
      </w:r>
      <w:r>
        <w:rPr>
          <w:noProof/>
        </w:rPr>
        <w:fldChar w:fldCharType="begin"/>
      </w:r>
      <w:r>
        <w:rPr>
          <w:noProof/>
        </w:rPr>
        <w:instrText xml:space="preserve"> PAGEREF _Toc158102838 \h </w:instrText>
      </w:r>
      <w:r>
        <w:rPr>
          <w:noProof/>
        </w:rPr>
      </w:r>
      <w:r>
        <w:rPr>
          <w:noProof/>
        </w:rPr>
        <w:fldChar w:fldCharType="separate"/>
      </w:r>
      <w:r>
        <w:rPr>
          <w:noProof/>
        </w:rPr>
        <w:t>5</w:t>
      </w:r>
      <w:r>
        <w:rPr>
          <w:noProof/>
        </w:rPr>
        <w:fldChar w:fldCharType="end"/>
      </w:r>
    </w:p>
    <w:p w14:paraId="202E4134" w14:textId="3A571B92"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2.3.1</w:t>
      </w:r>
      <w:r>
        <w:rPr>
          <w:rFonts w:asciiTheme="minorHAnsi" w:eastAsiaTheme="minorEastAsia" w:hAnsiTheme="minorHAnsi" w:cstheme="minorBidi"/>
          <w:noProof/>
          <w:kern w:val="2"/>
          <w:sz w:val="22"/>
          <w:szCs w:val="22"/>
          <w14:ligatures w14:val="standardContextual"/>
        </w:rPr>
        <w:tab/>
      </w:r>
      <w:r>
        <w:rPr>
          <w:noProof/>
        </w:rPr>
        <w:t>Centrale procesvoering</w:t>
      </w:r>
      <w:r>
        <w:rPr>
          <w:noProof/>
        </w:rPr>
        <w:tab/>
      </w:r>
      <w:r>
        <w:rPr>
          <w:noProof/>
        </w:rPr>
        <w:fldChar w:fldCharType="begin"/>
      </w:r>
      <w:r>
        <w:rPr>
          <w:noProof/>
        </w:rPr>
        <w:instrText xml:space="preserve"> PAGEREF _Toc158102839 \h </w:instrText>
      </w:r>
      <w:r>
        <w:rPr>
          <w:noProof/>
        </w:rPr>
      </w:r>
      <w:r>
        <w:rPr>
          <w:noProof/>
        </w:rPr>
        <w:fldChar w:fldCharType="separate"/>
      </w:r>
      <w:r>
        <w:rPr>
          <w:noProof/>
        </w:rPr>
        <w:t>6</w:t>
      </w:r>
      <w:r>
        <w:rPr>
          <w:noProof/>
        </w:rPr>
        <w:fldChar w:fldCharType="end"/>
      </w:r>
    </w:p>
    <w:p w14:paraId="29882436" w14:textId="515E0896"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2.3.2</w:t>
      </w:r>
      <w:r>
        <w:rPr>
          <w:rFonts w:asciiTheme="minorHAnsi" w:eastAsiaTheme="minorEastAsia" w:hAnsiTheme="minorHAnsi" w:cstheme="minorBidi"/>
          <w:noProof/>
          <w:kern w:val="2"/>
          <w:sz w:val="22"/>
          <w:szCs w:val="22"/>
          <w14:ligatures w14:val="standardContextual"/>
        </w:rPr>
        <w:tab/>
      </w:r>
      <w:r>
        <w:rPr>
          <w:noProof/>
        </w:rPr>
        <w:t>Operationeel peilbeheer</w:t>
      </w:r>
      <w:r>
        <w:rPr>
          <w:noProof/>
        </w:rPr>
        <w:tab/>
      </w:r>
      <w:r>
        <w:rPr>
          <w:noProof/>
        </w:rPr>
        <w:fldChar w:fldCharType="begin"/>
      </w:r>
      <w:r>
        <w:rPr>
          <w:noProof/>
        </w:rPr>
        <w:instrText xml:space="preserve"> PAGEREF _Toc158102840 \h </w:instrText>
      </w:r>
      <w:r>
        <w:rPr>
          <w:noProof/>
        </w:rPr>
      </w:r>
      <w:r>
        <w:rPr>
          <w:noProof/>
        </w:rPr>
        <w:fldChar w:fldCharType="separate"/>
      </w:r>
      <w:r>
        <w:rPr>
          <w:noProof/>
        </w:rPr>
        <w:t>6</w:t>
      </w:r>
      <w:r>
        <w:rPr>
          <w:noProof/>
        </w:rPr>
        <w:fldChar w:fldCharType="end"/>
      </w:r>
    </w:p>
    <w:p w14:paraId="66E1E78F" w14:textId="790A58CD"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2.3.3</w:t>
      </w:r>
      <w:r>
        <w:rPr>
          <w:rFonts w:asciiTheme="minorHAnsi" w:eastAsiaTheme="minorEastAsia" w:hAnsiTheme="minorHAnsi" w:cstheme="minorBidi"/>
          <w:noProof/>
          <w:kern w:val="2"/>
          <w:sz w:val="22"/>
          <w:szCs w:val="22"/>
          <w14:ligatures w14:val="standardContextual"/>
        </w:rPr>
        <w:tab/>
      </w:r>
      <w:r>
        <w:rPr>
          <w:noProof/>
        </w:rPr>
        <w:t>Asset management</w:t>
      </w:r>
      <w:r>
        <w:rPr>
          <w:noProof/>
        </w:rPr>
        <w:tab/>
      </w:r>
      <w:r>
        <w:rPr>
          <w:noProof/>
        </w:rPr>
        <w:fldChar w:fldCharType="begin"/>
      </w:r>
      <w:r>
        <w:rPr>
          <w:noProof/>
        </w:rPr>
        <w:instrText xml:space="preserve"> PAGEREF _Toc158102841 \h </w:instrText>
      </w:r>
      <w:r>
        <w:rPr>
          <w:noProof/>
        </w:rPr>
      </w:r>
      <w:r>
        <w:rPr>
          <w:noProof/>
        </w:rPr>
        <w:fldChar w:fldCharType="separate"/>
      </w:r>
      <w:r>
        <w:rPr>
          <w:noProof/>
        </w:rPr>
        <w:t>6</w:t>
      </w:r>
      <w:r>
        <w:rPr>
          <w:noProof/>
        </w:rPr>
        <w:fldChar w:fldCharType="end"/>
      </w:r>
    </w:p>
    <w:p w14:paraId="037D3EC8" w14:textId="4FE1BF5A"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2.3.4</w:t>
      </w:r>
      <w:r>
        <w:rPr>
          <w:rFonts w:asciiTheme="minorHAnsi" w:eastAsiaTheme="minorEastAsia" w:hAnsiTheme="minorHAnsi" w:cstheme="minorBidi"/>
          <w:noProof/>
          <w:kern w:val="2"/>
          <w:sz w:val="22"/>
          <w:szCs w:val="22"/>
          <w14:ligatures w14:val="standardContextual"/>
        </w:rPr>
        <w:tab/>
      </w:r>
      <w:r>
        <w:rPr>
          <w:noProof/>
        </w:rPr>
        <w:t>Informatiebeveiliging</w:t>
      </w:r>
      <w:r>
        <w:rPr>
          <w:noProof/>
        </w:rPr>
        <w:tab/>
      </w:r>
      <w:r>
        <w:rPr>
          <w:noProof/>
        </w:rPr>
        <w:fldChar w:fldCharType="begin"/>
      </w:r>
      <w:r>
        <w:rPr>
          <w:noProof/>
        </w:rPr>
        <w:instrText xml:space="preserve"> PAGEREF _Toc158102842 \h </w:instrText>
      </w:r>
      <w:r>
        <w:rPr>
          <w:noProof/>
        </w:rPr>
      </w:r>
      <w:r>
        <w:rPr>
          <w:noProof/>
        </w:rPr>
        <w:fldChar w:fldCharType="separate"/>
      </w:r>
      <w:r>
        <w:rPr>
          <w:noProof/>
        </w:rPr>
        <w:t>6</w:t>
      </w:r>
      <w:r>
        <w:rPr>
          <w:noProof/>
        </w:rPr>
        <w:fldChar w:fldCharType="end"/>
      </w:r>
    </w:p>
    <w:p w14:paraId="76DE2C5C" w14:textId="68D97A52"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2.4</w:t>
      </w:r>
      <w:r>
        <w:rPr>
          <w:rFonts w:asciiTheme="minorHAnsi" w:eastAsiaTheme="minorEastAsia" w:hAnsiTheme="minorHAnsi" w:cstheme="minorBidi"/>
          <w:noProof/>
          <w:kern w:val="2"/>
          <w:sz w:val="22"/>
          <w:szCs w:val="22"/>
          <w14:ligatures w14:val="standardContextual"/>
        </w:rPr>
        <w:tab/>
      </w:r>
      <w:r>
        <w:rPr>
          <w:noProof/>
        </w:rPr>
        <w:t>Keuzes meetnet vanuit bedrijfsvoering watersysteem</w:t>
      </w:r>
      <w:r>
        <w:rPr>
          <w:noProof/>
        </w:rPr>
        <w:tab/>
      </w:r>
      <w:r>
        <w:rPr>
          <w:noProof/>
        </w:rPr>
        <w:fldChar w:fldCharType="begin"/>
      </w:r>
      <w:r>
        <w:rPr>
          <w:noProof/>
        </w:rPr>
        <w:instrText xml:space="preserve"> PAGEREF _Toc158102843 \h </w:instrText>
      </w:r>
      <w:r>
        <w:rPr>
          <w:noProof/>
        </w:rPr>
      </w:r>
      <w:r>
        <w:rPr>
          <w:noProof/>
        </w:rPr>
        <w:fldChar w:fldCharType="separate"/>
      </w:r>
      <w:r>
        <w:rPr>
          <w:noProof/>
        </w:rPr>
        <w:t>7</w:t>
      </w:r>
      <w:r>
        <w:rPr>
          <w:noProof/>
        </w:rPr>
        <w:fldChar w:fldCharType="end"/>
      </w:r>
    </w:p>
    <w:p w14:paraId="4458BDFB" w14:textId="63246BB2"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2.4.1</w:t>
      </w:r>
      <w:r>
        <w:rPr>
          <w:rFonts w:asciiTheme="minorHAnsi" w:eastAsiaTheme="minorEastAsia" w:hAnsiTheme="minorHAnsi" w:cstheme="minorBidi"/>
          <w:noProof/>
          <w:kern w:val="2"/>
          <w:sz w:val="22"/>
          <w:szCs w:val="22"/>
          <w14:ligatures w14:val="standardContextual"/>
        </w:rPr>
        <w:tab/>
      </w:r>
      <w:r>
        <w:rPr>
          <w:noProof/>
        </w:rPr>
        <w:t>Belang meetnet voor Loggers</w:t>
      </w:r>
      <w:r>
        <w:rPr>
          <w:noProof/>
        </w:rPr>
        <w:tab/>
      </w:r>
      <w:r>
        <w:rPr>
          <w:noProof/>
        </w:rPr>
        <w:fldChar w:fldCharType="begin"/>
      </w:r>
      <w:r>
        <w:rPr>
          <w:noProof/>
        </w:rPr>
        <w:instrText xml:space="preserve"> PAGEREF _Toc158102844 \h </w:instrText>
      </w:r>
      <w:r>
        <w:rPr>
          <w:noProof/>
        </w:rPr>
      </w:r>
      <w:r>
        <w:rPr>
          <w:noProof/>
        </w:rPr>
        <w:fldChar w:fldCharType="separate"/>
      </w:r>
      <w:r>
        <w:rPr>
          <w:noProof/>
        </w:rPr>
        <w:t>7</w:t>
      </w:r>
      <w:r>
        <w:rPr>
          <w:noProof/>
        </w:rPr>
        <w:fldChar w:fldCharType="end"/>
      </w:r>
    </w:p>
    <w:p w14:paraId="1B7D2A11" w14:textId="64F38696"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2.4.2</w:t>
      </w:r>
      <w:r>
        <w:rPr>
          <w:rFonts w:asciiTheme="minorHAnsi" w:eastAsiaTheme="minorEastAsia" w:hAnsiTheme="minorHAnsi" w:cstheme="minorBidi"/>
          <w:noProof/>
          <w:kern w:val="2"/>
          <w:sz w:val="22"/>
          <w:szCs w:val="22"/>
          <w14:ligatures w14:val="standardContextual"/>
        </w:rPr>
        <w:tab/>
      </w:r>
      <w:r>
        <w:rPr>
          <w:noProof/>
        </w:rPr>
        <w:t>Huidige meetnet</w:t>
      </w:r>
      <w:r>
        <w:rPr>
          <w:noProof/>
        </w:rPr>
        <w:tab/>
      </w:r>
      <w:r>
        <w:rPr>
          <w:noProof/>
        </w:rPr>
        <w:fldChar w:fldCharType="begin"/>
      </w:r>
      <w:r>
        <w:rPr>
          <w:noProof/>
        </w:rPr>
        <w:instrText xml:space="preserve"> PAGEREF _Toc158102845 \h </w:instrText>
      </w:r>
      <w:r>
        <w:rPr>
          <w:noProof/>
        </w:rPr>
      </w:r>
      <w:r>
        <w:rPr>
          <w:noProof/>
        </w:rPr>
        <w:fldChar w:fldCharType="separate"/>
      </w:r>
      <w:r>
        <w:rPr>
          <w:noProof/>
        </w:rPr>
        <w:t>7</w:t>
      </w:r>
      <w:r>
        <w:rPr>
          <w:noProof/>
        </w:rPr>
        <w:fldChar w:fldCharType="end"/>
      </w:r>
    </w:p>
    <w:p w14:paraId="2BC38686" w14:textId="306771D6" w:rsidR="001A6D62" w:rsidRDefault="001A6D62">
      <w:pPr>
        <w:pStyle w:val="Inhopg2"/>
        <w:tabs>
          <w:tab w:val="left" w:pos="1540"/>
        </w:tabs>
        <w:rPr>
          <w:rFonts w:asciiTheme="minorHAnsi" w:eastAsiaTheme="minorEastAsia" w:hAnsiTheme="minorHAnsi" w:cstheme="minorBidi"/>
          <w:noProof/>
          <w:kern w:val="2"/>
          <w:sz w:val="22"/>
          <w:szCs w:val="22"/>
          <w14:ligatures w14:val="standardContextual"/>
        </w:rPr>
      </w:pPr>
      <w:r>
        <w:rPr>
          <w:noProof/>
        </w:rPr>
        <w:t>2.4.3</w:t>
      </w:r>
      <w:r>
        <w:rPr>
          <w:rFonts w:asciiTheme="minorHAnsi" w:eastAsiaTheme="minorEastAsia" w:hAnsiTheme="minorHAnsi" w:cstheme="minorBidi"/>
          <w:noProof/>
          <w:kern w:val="2"/>
          <w:sz w:val="22"/>
          <w:szCs w:val="22"/>
          <w14:ligatures w14:val="standardContextual"/>
        </w:rPr>
        <w:tab/>
      </w:r>
      <w:r>
        <w:rPr>
          <w:noProof/>
        </w:rPr>
        <w:t>Nieuwe meetnet</w:t>
      </w:r>
      <w:r>
        <w:rPr>
          <w:noProof/>
        </w:rPr>
        <w:tab/>
      </w:r>
      <w:r>
        <w:rPr>
          <w:noProof/>
        </w:rPr>
        <w:fldChar w:fldCharType="begin"/>
      </w:r>
      <w:r>
        <w:rPr>
          <w:noProof/>
        </w:rPr>
        <w:instrText xml:space="preserve"> PAGEREF _Toc158102846 \h </w:instrText>
      </w:r>
      <w:r>
        <w:rPr>
          <w:noProof/>
        </w:rPr>
      </w:r>
      <w:r>
        <w:rPr>
          <w:noProof/>
        </w:rPr>
        <w:fldChar w:fldCharType="separate"/>
      </w:r>
      <w:r>
        <w:rPr>
          <w:noProof/>
        </w:rPr>
        <w:t>7</w:t>
      </w:r>
      <w:r>
        <w:rPr>
          <w:noProof/>
        </w:rPr>
        <w:fldChar w:fldCharType="end"/>
      </w:r>
    </w:p>
    <w:p w14:paraId="070C8CF0" w14:textId="2E19C0C5"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3.</w:t>
      </w:r>
      <w:r>
        <w:rPr>
          <w:rFonts w:asciiTheme="minorHAnsi" w:eastAsiaTheme="minorEastAsia" w:hAnsiTheme="minorHAnsi" w:cstheme="minorBidi"/>
          <w:noProof/>
          <w:kern w:val="2"/>
          <w:sz w:val="22"/>
          <w:szCs w:val="22"/>
          <w14:ligatures w14:val="standardContextual"/>
        </w:rPr>
        <w:tab/>
      </w:r>
      <w:r>
        <w:rPr>
          <w:noProof/>
        </w:rPr>
        <w:t>Eisen aan levering meetnet</w:t>
      </w:r>
      <w:r>
        <w:rPr>
          <w:noProof/>
        </w:rPr>
        <w:tab/>
      </w:r>
      <w:r>
        <w:rPr>
          <w:noProof/>
        </w:rPr>
        <w:fldChar w:fldCharType="begin"/>
      </w:r>
      <w:r>
        <w:rPr>
          <w:noProof/>
        </w:rPr>
        <w:instrText xml:space="preserve"> PAGEREF _Toc158102847 \h </w:instrText>
      </w:r>
      <w:r>
        <w:rPr>
          <w:noProof/>
        </w:rPr>
      </w:r>
      <w:r>
        <w:rPr>
          <w:noProof/>
        </w:rPr>
        <w:fldChar w:fldCharType="separate"/>
      </w:r>
      <w:r>
        <w:rPr>
          <w:noProof/>
        </w:rPr>
        <w:t>9</w:t>
      </w:r>
      <w:r>
        <w:rPr>
          <w:noProof/>
        </w:rPr>
        <w:fldChar w:fldCharType="end"/>
      </w:r>
    </w:p>
    <w:p w14:paraId="078786E4" w14:textId="38561E19"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3.1</w:t>
      </w:r>
      <w:r>
        <w:rPr>
          <w:rFonts w:asciiTheme="minorHAnsi" w:eastAsiaTheme="minorEastAsia" w:hAnsiTheme="minorHAnsi" w:cstheme="minorBidi"/>
          <w:noProof/>
          <w:kern w:val="2"/>
          <w:sz w:val="22"/>
          <w:szCs w:val="22"/>
          <w14:ligatures w14:val="standardContextual"/>
        </w:rPr>
        <w:tab/>
      </w:r>
      <w:r>
        <w:rPr>
          <w:noProof/>
        </w:rPr>
        <w:t>Algemene eisen aan levering</w:t>
      </w:r>
      <w:r>
        <w:rPr>
          <w:noProof/>
        </w:rPr>
        <w:tab/>
      </w:r>
      <w:r>
        <w:rPr>
          <w:noProof/>
        </w:rPr>
        <w:fldChar w:fldCharType="begin"/>
      </w:r>
      <w:r>
        <w:rPr>
          <w:noProof/>
        </w:rPr>
        <w:instrText xml:space="preserve"> PAGEREF _Toc158102848 \h </w:instrText>
      </w:r>
      <w:r>
        <w:rPr>
          <w:noProof/>
        </w:rPr>
      </w:r>
      <w:r>
        <w:rPr>
          <w:noProof/>
        </w:rPr>
        <w:fldChar w:fldCharType="separate"/>
      </w:r>
      <w:r>
        <w:rPr>
          <w:noProof/>
        </w:rPr>
        <w:t>9</w:t>
      </w:r>
      <w:r>
        <w:rPr>
          <w:noProof/>
        </w:rPr>
        <w:fldChar w:fldCharType="end"/>
      </w:r>
    </w:p>
    <w:p w14:paraId="754E990A" w14:textId="4A042DEC"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3.2</w:t>
      </w:r>
      <w:r>
        <w:rPr>
          <w:rFonts w:asciiTheme="minorHAnsi" w:eastAsiaTheme="minorEastAsia" w:hAnsiTheme="minorHAnsi" w:cstheme="minorBidi"/>
          <w:noProof/>
          <w:kern w:val="2"/>
          <w:sz w:val="22"/>
          <w:szCs w:val="22"/>
          <w14:ligatures w14:val="standardContextual"/>
        </w:rPr>
        <w:tab/>
      </w:r>
      <w:r>
        <w:rPr>
          <w:noProof/>
        </w:rPr>
        <w:t>Algemene eisen aan functie en prestatie</w:t>
      </w:r>
      <w:r>
        <w:rPr>
          <w:noProof/>
        </w:rPr>
        <w:tab/>
      </w:r>
      <w:r>
        <w:rPr>
          <w:noProof/>
        </w:rPr>
        <w:fldChar w:fldCharType="begin"/>
      </w:r>
      <w:r>
        <w:rPr>
          <w:noProof/>
        </w:rPr>
        <w:instrText xml:space="preserve"> PAGEREF _Toc158102849 \h </w:instrText>
      </w:r>
      <w:r>
        <w:rPr>
          <w:noProof/>
        </w:rPr>
      </w:r>
      <w:r>
        <w:rPr>
          <w:noProof/>
        </w:rPr>
        <w:fldChar w:fldCharType="separate"/>
      </w:r>
      <w:r>
        <w:rPr>
          <w:noProof/>
        </w:rPr>
        <w:t>9</w:t>
      </w:r>
      <w:r>
        <w:rPr>
          <w:noProof/>
        </w:rPr>
        <w:fldChar w:fldCharType="end"/>
      </w:r>
    </w:p>
    <w:p w14:paraId="63520805" w14:textId="0C984F16"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3.3</w:t>
      </w:r>
      <w:r>
        <w:rPr>
          <w:rFonts w:asciiTheme="minorHAnsi" w:eastAsiaTheme="minorEastAsia" w:hAnsiTheme="minorHAnsi" w:cstheme="minorBidi"/>
          <w:noProof/>
          <w:kern w:val="2"/>
          <w:sz w:val="22"/>
          <w:szCs w:val="22"/>
          <w14:ligatures w14:val="standardContextual"/>
        </w:rPr>
        <w:tab/>
      </w:r>
      <w:r>
        <w:rPr>
          <w:noProof/>
        </w:rPr>
        <w:t>Eisen aan apparatuur van meetopstellingen en stuwen</w:t>
      </w:r>
      <w:r>
        <w:rPr>
          <w:noProof/>
        </w:rPr>
        <w:tab/>
      </w:r>
      <w:r>
        <w:rPr>
          <w:noProof/>
        </w:rPr>
        <w:fldChar w:fldCharType="begin"/>
      </w:r>
      <w:r>
        <w:rPr>
          <w:noProof/>
        </w:rPr>
        <w:instrText xml:space="preserve"> PAGEREF _Toc158102850 \h </w:instrText>
      </w:r>
      <w:r>
        <w:rPr>
          <w:noProof/>
        </w:rPr>
      </w:r>
      <w:r>
        <w:rPr>
          <w:noProof/>
        </w:rPr>
        <w:fldChar w:fldCharType="separate"/>
      </w:r>
      <w:r>
        <w:rPr>
          <w:noProof/>
        </w:rPr>
        <w:t>10</w:t>
      </w:r>
      <w:r>
        <w:rPr>
          <w:noProof/>
        </w:rPr>
        <w:fldChar w:fldCharType="end"/>
      </w:r>
    </w:p>
    <w:p w14:paraId="5D0A9D87" w14:textId="700798D8"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3.4</w:t>
      </w:r>
      <w:r>
        <w:rPr>
          <w:rFonts w:asciiTheme="minorHAnsi" w:eastAsiaTheme="minorEastAsia" w:hAnsiTheme="minorHAnsi" w:cstheme="minorBidi"/>
          <w:noProof/>
          <w:kern w:val="2"/>
          <w:sz w:val="22"/>
          <w:szCs w:val="22"/>
          <w14:ligatures w14:val="standardContextual"/>
        </w:rPr>
        <w:tab/>
      </w:r>
      <w:r>
        <w:rPr>
          <w:noProof/>
        </w:rPr>
        <w:t>Eisen aan elektrische aansluiting van meetopstellingen</w:t>
      </w:r>
      <w:r>
        <w:rPr>
          <w:noProof/>
        </w:rPr>
        <w:tab/>
      </w:r>
      <w:r>
        <w:rPr>
          <w:noProof/>
        </w:rPr>
        <w:fldChar w:fldCharType="begin"/>
      </w:r>
      <w:r>
        <w:rPr>
          <w:noProof/>
        </w:rPr>
        <w:instrText xml:space="preserve"> PAGEREF _Toc158102851 \h </w:instrText>
      </w:r>
      <w:r>
        <w:rPr>
          <w:noProof/>
        </w:rPr>
      </w:r>
      <w:r>
        <w:rPr>
          <w:noProof/>
        </w:rPr>
        <w:fldChar w:fldCharType="separate"/>
      </w:r>
      <w:r>
        <w:rPr>
          <w:noProof/>
        </w:rPr>
        <w:t>11</w:t>
      </w:r>
      <w:r>
        <w:rPr>
          <w:noProof/>
        </w:rPr>
        <w:fldChar w:fldCharType="end"/>
      </w:r>
    </w:p>
    <w:p w14:paraId="7B4A2B97" w14:textId="792493B1"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3.5</w:t>
      </w:r>
      <w:r>
        <w:rPr>
          <w:rFonts w:asciiTheme="minorHAnsi" w:eastAsiaTheme="minorEastAsia" w:hAnsiTheme="minorHAnsi" w:cstheme="minorBidi"/>
          <w:noProof/>
          <w:kern w:val="2"/>
          <w:sz w:val="22"/>
          <w:szCs w:val="22"/>
          <w14:ligatures w14:val="standardContextual"/>
        </w:rPr>
        <w:tab/>
      </w:r>
      <w:r>
        <w:rPr>
          <w:noProof/>
        </w:rPr>
        <w:t>Eisen aan dataontsluiting van meetopstellingen</w:t>
      </w:r>
      <w:r>
        <w:rPr>
          <w:noProof/>
        </w:rPr>
        <w:tab/>
      </w:r>
      <w:r>
        <w:rPr>
          <w:noProof/>
        </w:rPr>
        <w:fldChar w:fldCharType="begin"/>
      </w:r>
      <w:r>
        <w:rPr>
          <w:noProof/>
        </w:rPr>
        <w:instrText xml:space="preserve"> PAGEREF _Toc158102852 \h </w:instrText>
      </w:r>
      <w:r>
        <w:rPr>
          <w:noProof/>
        </w:rPr>
      </w:r>
      <w:r>
        <w:rPr>
          <w:noProof/>
        </w:rPr>
        <w:fldChar w:fldCharType="separate"/>
      </w:r>
      <w:r>
        <w:rPr>
          <w:noProof/>
        </w:rPr>
        <w:t>12</w:t>
      </w:r>
      <w:r>
        <w:rPr>
          <w:noProof/>
        </w:rPr>
        <w:fldChar w:fldCharType="end"/>
      </w:r>
    </w:p>
    <w:p w14:paraId="6777411B" w14:textId="319CDB32"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3.6</w:t>
      </w:r>
      <w:r>
        <w:rPr>
          <w:rFonts w:asciiTheme="minorHAnsi" w:eastAsiaTheme="minorEastAsia" w:hAnsiTheme="minorHAnsi" w:cstheme="minorBidi"/>
          <w:noProof/>
          <w:kern w:val="2"/>
          <w:sz w:val="22"/>
          <w:szCs w:val="22"/>
          <w14:ligatures w14:val="standardContextual"/>
        </w:rPr>
        <w:tab/>
      </w:r>
      <w:r>
        <w:rPr>
          <w:noProof/>
        </w:rPr>
        <w:t>Eisen aan informatiebeveiliging</w:t>
      </w:r>
      <w:r>
        <w:rPr>
          <w:noProof/>
        </w:rPr>
        <w:tab/>
      </w:r>
      <w:r>
        <w:rPr>
          <w:noProof/>
        </w:rPr>
        <w:fldChar w:fldCharType="begin"/>
      </w:r>
      <w:r>
        <w:rPr>
          <w:noProof/>
        </w:rPr>
        <w:instrText xml:space="preserve"> PAGEREF _Toc158102853 \h </w:instrText>
      </w:r>
      <w:r>
        <w:rPr>
          <w:noProof/>
        </w:rPr>
      </w:r>
      <w:r>
        <w:rPr>
          <w:noProof/>
        </w:rPr>
        <w:fldChar w:fldCharType="separate"/>
      </w:r>
      <w:r>
        <w:rPr>
          <w:noProof/>
        </w:rPr>
        <w:t>13</w:t>
      </w:r>
      <w:r>
        <w:rPr>
          <w:noProof/>
        </w:rPr>
        <w:fldChar w:fldCharType="end"/>
      </w:r>
    </w:p>
    <w:p w14:paraId="65098F62" w14:textId="22B80920"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4.</w:t>
      </w:r>
      <w:r>
        <w:rPr>
          <w:rFonts w:asciiTheme="minorHAnsi" w:eastAsiaTheme="minorEastAsia" w:hAnsiTheme="minorHAnsi" w:cstheme="minorBidi"/>
          <w:noProof/>
          <w:kern w:val="2"/>
          <w:sz w:val="22"/>
          <w:szCs w:val="22"/>
          <w14:ligatures w14:val="standardContextual"/>
        </w:rPr>
        <w:tab/>
      </w:r>
      <w:r>
        <w:rPr>
          <w:noProof/>
        </w:rPr>
        <w:t>Algemene eisen aan diensten meetopstellingen</w:t>
      </w:r>
      <w:r>
        <w:rPr>
          <w:noProof/>
        </w:rPr>
        <w:tab/>
      </w:r>
      <w:r>
        <w:rPr>
          <w:noProof/>
        </w:rPr>
        <w:fldChar w:fldCharType="begin"/>
      </w:r>
      <w:r>
        <w:rPr>
          <w:noProof/>
        </w:rPr>
        <w:instrText xml:space="preserve"> PAGEREF _Toc158102854 \h </w:instrText>
      </w:r>
      <w:r>
        <w:rPr>
          <w:noProof/>
        </w:rPr>
      </w:r>
      <w:r>
        <w:rPr>
          <w:noProof/>
        </w:rPr>
        <w:fldChar w:fldCharType="separate"/>
      </w:r>
      <w:r>
        <w:rPr>
          <w:noProof/>
        </w:rPr>
        <w:t>14</w:t>
      </w:r>
      <w:r>
        <w:rPr>
          <w:noProof/>
        </w:rPr>
        <w:fldChar w:fldCharType="end"/>
      </w:r>
    </w:p>
    <w:p w14:paraId="3ACE95FE" w14:textId="2BA70796"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4.1</w:t>
      </w:r>
      <w:r>
        <w:rPr>
          <w:rFonts w:asciiTheme="minorHAnsi" w:eastAsiaTheme="minorEastAsia" w:hAnsiTheme="minorHAnsi" w:cstheme="minorBidi"/>
          <w:noProof/>
          <w:kern w:val="2"/>
          <w:sz w:val="22"/>
          <w:szCs w:val="22"/>
          <w14:ligatures w14:val="standardContextual"/>
        </w:rPr>
        <w:tab/>
      </w:r>
      <w:r>
        <w:rPr>
          <w:noProof/>
        </w:rPr>
        <w:t>Algemene eisen aan diensten</w:t>
      </w:r>
      <w:r>
        <w:rPr>
          <w:noProof/>
        </w:rPr>
        <w:tab/>
      </w:r>
      <w:r>
        <w:rPr>
          <w:noProof/>
        </w:rPr>
        <w:fldChar w:fldCharType="begin"/>
      </w:r>
      <w:r>
        <w:rPr>
          <w:noProof/>
        </w:rPr>
        <w:instrText xml:space="preserve"> PAGEREF _Toc158102855 \h </w:instrText>
      </w:r>
      <w:r>
        <w:rPr>
          <w:noProof/>
        </w:rPr>
      </w:r>
      <w:r>
        <w:rPr>
          <w:noProof/>
        </w:rPr>
        <w:fldChar w:fldCharType="separate"/>
      </w:r>
      <w:r>
        <w:rPr>
          <w:noProof/>
        </w:rPr>
        <w:t>14</w:t>
      </w:r>
      <w:r>
        <w:rPr>
          <w:noProof/>
        </w:rPr>
        <w:fldChar w:fldCharType="end"/>
      </w:r>
    </w:p>
    <w:p w14:paraId="225D00A0" w14:textId="6B771C0A"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4.2</w:t>
      </w:r>
      <w:r>
        <w:rPr>
          <w:rFonts w:asciiTheme="minorHAnsi" w:eastAsiaTheme="minorEastAsia" w:hAnsiTheme="minorHAnsi" w:cstheme="minorBidi"/>
          <w:noProof/>
          <w:kern w:val="2"/>
          <w:sz w:val="22"/>
          <w:szCs w:val="22"/>
          <w14:ligatures w14:val="standardContextual"/>
        </w:rPr>
        <w:tab/>
      </w:r>
      <w:r>
        <w:rPr>
          <w:noProof/>
        </w:rPr>
        <w:t>Eisen aan coördinatie, communicatie en evaluatie</w:t>
      </w:r>
      <w:r>
        <w:rPr>
          <w:noProof/>
        </w:rPr>
        <w:tab/>
      </w:r>
      <w:r>
        <w:rPr>
          <w:noProof/>
        </w:rPr>
        <w:fldChar w:fldCharType="begin"/>
      </w:r>
      <w:r>
        <w:rPr>
          <w:noProof/>
        </w:rPr>
        <w:instrText xml:space="preserve"> PAGEREF _Toc158102856 \h </w:instrText>
      </w:r>
      <w:r>
        <w:rPr>
          <w:noProof/>
        </w:rPr>
      </w:r>
      <w:r>
        <w:rPr>
          <w:noProof/>
        </w:rPr>
        <w:fldChar w:fldCharType="separate"/>
      </w:r>
      <w:r>
        <w:rPr>
          <w:noProof/>
        </w:rPr>
        <w:t>14</w:t>
      </w:r>
      <w:r>
        <w:rPr>
          <w:noProof/>
        </w:rPr>
        <w:fldChar w:fldCharType="end"/>
      </w:r>
    </w:p>
    <w:p w14:paraId="64EDBB50" w14:textId="6D5E8730"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4.3</w:t>
      </w:r>
      <w:r>
        <w:rPr>
          <w:rFonts w:asciiTheme="minorHAnsi" w:eastAsiaTheme="minorEastAsia" w:hAnsiTheme="minorHAnsi" w:cstheme="minorBidi"/>
          <w:noProof/>
          <w:kern w:val="2"/>
          <w:sz w:val="22"/>
          <w:szCs w:val="22"/>
          <w14:ligatures w14:val="standardContextual"/>
        </w:rPr>
        <w:tab/>
      </w:r>
      <w:r>
        <w:rPr>
          <w:noProof/>
        </w:rPr>
        <w:t>Eisen aan veilig werken</w:t>
      </w:r>
      <w:r>
        <w:rPr>
          <w:noProof/>
        </w:rPr>
        <w:tab/>
      </w:r>
      <w:r>
        <w:rPr>
          <w:noProof/>
        </w:rPr>
        <w:fldChar w:fldCharType="begin"/>
      </w:r>
      <w:r>
        <w:rPr>
          <w:noProof/>
        </w:rPr>
        <w:instrText xml:space="preserve"> PAGEREF _Toc158102857 \h </w:instrText>
      </w:r>
      <w:r>
        <w:rPr>
          <w:noProof/>
        </w:rPr>
      </w:r>
      <w:r>
        <w:rPr>
          <w:noProof/>
        </w:rPr>
        <w:fldChar w:fldCharType="separate"/>
      </w:r>
      <w:r>
        <w:rPr>
          <w:noProof/>
        </w:rPr>
        <w:t>16</w:t>
      </w:r>
      <w:r>
        <w:rPr>
          <w:noProof/>
        </w:rPr>
        <w:fldChar w:fldCharType="end"/>
      </w:r>
    </w:p>
    <w:p w14:paraId="0F37C6F4" w14:textId="2FDA8AF8"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5.</w:t>
      </w:r>
      <w:r>
        <w:rPr>
          <w:rFonts w:asciiTheme="minorHAnsi" w:eastAsiaTheme="minorEastAsia" w:hAnsiTheme="minorHAnsi" w:cstheme="minorBidi"/>
          <w:noProof/>
          <w:kern w:val="2"/>
          <w:sz w:val="22"/>
          <w:szCs w:val="22"/>
          <w14:ligatures w14:val="standardContextual"/>
        </w:rPr>
        <w:tab/>
      </w:r>
      <w:r>
        <w:rPr>
          <w:noProof/>
        </w:rPr>
        <w:t>Eisen aan diensten uitbreiding metingen</w:t>
      </w:r>
      <w:r>
        <w:rPr>
          <w:noProof/>
        </w:rPr>
        <w:tab/>
      </w:r>
      <w:r>
        <w:rPr>
          <w:noProof/>
        </w:rPr>
        <w:fldChar w:fldCharType="begin"/>
      </w:r>
      <w:r>
        <w:rPr>
          <w:noProof/>
        </w:rPr>
        <w:instrText xml:space="preserve"> PAGEREF _Toc158102858 \h </w:instrText>
      </w:r>
      <w:r>
        <w:rPr>
          <w:noProof/>
        </w:rPr>
      </w:r>
      <w:r>
        <w:rPr>
          <w:noProof/>
        </w:rPr>
        <w:fldChar w:fldCharType="separate"/>
      </w:r>
      <w:r>
        <w:rPr>
          <w:noProof/>
        </w:rPr>
        <w:t>19</w:t>
      </w:r>
      <w:r>
        <w:rPr>
          <w:noProof/>
        </w:rPr>
        <w:fldChar w:fldCharType="end"/>
      </w:r>
    </w:p>
    <w:p w14:paraId="69D83EC7" w14:textId="404A66FB"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5.1</w:t>
      </w:r>
      <w:r>
        <w:rPr>
          <w:rFonts w:asciiTheme="minorHAnsi" w:eastAsiaTheme="minorEastAsia" w:hAnsiTheme="minorHAnsi" w:cstheme="minorBidi"/>
          <w:noProof/>
          <w:kern w:val="2"/>
          <w:sz w:val="22"/>
          <w:szCs w:val="22"/>
          <w14:ligatures w14:val="standardContextual"/>
        </w:rPr>
        <w:tab/>
      </w:r>
      <w:r>
        <w:rPr>
          <w:noProof/>
        </w:rPr>
        <w:t>Eisen aan planning  uitbreiding</w:t>
      </w:r>
      <w:r>
        <w:rPr>
          <w:noProof/>
        </w:rPr>
        <w:tab/>
      </w:r>
      <w:r>
        <w:rPr>
          <w:noProof/>
        </w:rPr>
        <w:fldChar w:fldCharType="begin"/>
      </w:r>
      <w:r>
        <w:rPr>
          <w:noProof/>
        </w:rPr>
        <w:instrText xml:space="preserve"> PAGEREF _Toc158102859 \h </w:instrText>
      </w:r>
      <w:r>
        <w:rPr>
          <w:noProof/>
        </w:rPr>
      </w:r>
      <w:r>
        <w:rPr>
          <w:noProof/>
        </w:rPr>
        <w:fldChar w:fldCharType="separate"/>
      </w:r>
      <w:r>
        <w:rPr>
          <w:noProof/>
        </w:rPr>
        <w:t>19</w:t>
      </w:r>
      <w:r>
        <w:rPr>
          <w:noProof/>
        </w:rPr>
        <w:fldChar w:fldCharType="end"/>
      </w:r>
    </w:p>
    <w:p w14:paraId="27ED44B7" w14:textId="6491E6C2"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5.2</w:t>
      </w:r>
      <w:r>
        <w:rPr>
          <w:rFonts w:asciiTheme="minorHAnsi" w:eastAsiaTheme="minorEastAsia" w:hAnsiTheme="minorHAnsi" w:cstheme="minorBidi"/>
          <w:noProof/>
          <w:kern w:val="2"/>
          <w:sz w:val="22"/>
          <w:szCs w:val="22"/>
          <w14:ligatures w14:val="standardContextual"/>
        </w:rPr>
        <w:tab/>
      </w:r>
      <w:r>
        <w:rPr>
          <w:noProof/>
        </w:rPr>
        <w:t>Eisen aan ontwerpen</w:t>
      </w:r>
      <w:r>
        <w:rPr>
          <w:noProof/>
        </w:rPr>
        <w:tab/>
      </w:r>
      <w:r>
        <w:rPr>
          <w:noProof/>
        </w:rPr>
        <w:fldChar w:fldCharType="begin"/>
      </w:r>
      <w:r>
        <w:rPr>
          <w:noProof/>
        </w:rPr>
        <w:instrText xml:space="preserve"> PAGEREF _Toc158102860 \h </w:instrText>
      </w:r>
      <w:r>
        <w:rPr>
          <w:noProof/>
        </w:rPr>
      </w:r>
      <w:r>
        <w:rPr>
          <w:noProof/>
        </w:rPr>
        <w:fldChar w:fldCharType="separate"/>
      </w:r>
      <w:r>
        <w:rPr>
          <w:noProof/>
        </w:rPr>
        <w:t>19</w:t>
      </w:r>
      <w:r>
        <w:rPr>
          <w:noProof/>
        </w:rPr>
        <w:fldChar w:fldCharType="end"/>
      </w:r>
    </w:p>
    <w:p w14:paraId="5471F3F3" w14:textId="7B0B5C72"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5.3</w:t>
      </w:r>
      <w:r>
        <w:rPr>
          <w:rFonts w:asciiTheme="minorHAnsi" w:eastAsiaTheme="minorEastAsia" w:hAnsiTheme="minorHAnsi" w:cstheme="minorBidi"/>
          <w:noProof/>
          <w:kern w:val="2"/>
          <w:sz w:val="22"/>
          <w:szCs w:val="22"/>
          <w14:ligatures w14:val="standardContextual"/>
        </w:rPr>
        <w:tab/>
      </w:r>
      <w:r>
        <w:rPr>
          <w:noProof/>
        </w:rPr>
        <w:t>Eisen aan installeren</w:t>
      </w:r>
      <w:r>
        <w:rPr>
          <w:noProof/>
        </w:rPr>
        <w:tab/>
      </w:r>
      <w:r>
        <w:rPr>
          <w:noProof/>
        </w:rPr>
        <w:fldChar w:fldCharType="begin"/>
      </w:r>
      <w:r>
        <w:rPr>
          <w:noProof/>
        </w:rPr>
        <w:instrText xml:space="preserve"> PAGEREF _Toc158102861 \h </w:instrText>
      </w:r>
      <w:r>
        <w:rPr>
          <w:noProof/>
        </w:rPr>
      </w:r>
      <w:r>
        <w:rPr>
          <w:noProof/>
        </w:rPr>
        <w:fldChar w:fldCharType="separate"/>
      </w:r>
      <w:r>
        <w:rPr>
          <w:noProof/>
        </w:rPr>
        <w:t>19</w:t>
      </w:r>
      <w:r>
        <w:rPr>
          <w:noProof/>
        </w:rPr>
        <w:fldChar w:fldCharType="end"/>
      </w:r>
    </w:p>
    <w:p w14:paraId="32A89874" w14:textId="7BAF718C"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5.4</w:t>
      </w:r>
      <w:r>
        <w:rPr>
          <w:rFonts w:asciiTheme="minorHAnsi" w:eastAsiaTheme="minorEastAsia" w:hAnsiTheme="minorHAnsi" w:cstheme="minorBidi"/>
          <w:noProof/>
          <w:kern w:val="2"/>
          <w:sz w:val="22"/>
          <w:szCs w:val="22"/>
          <w14:ligatures w14:val="standardContextual"/>
        </w:rPr>
        <w:tab/>
      </w:r>
      <w:r>
        <w:rPr>
          <w:noProof/>
        </w:rPr>
        <w:t>Eisen aan in bedrijf stellen en testen</w:t>
      </w:r>
      <w:r>
        <w:rPr>
          <w:noProof/>
        </w:rPr>
        <w:tab/>
      </w:r>
      <w:r>
        <w:rPr>
          <w:noProof/>
        </w:rPr>
        <w:fldChar w:fldCharType="begin"/>
      </w:r>
      <w:r>
        <w:rPr>
          <w:noProof/>
        </w:rPr>
        <w:instrText xml:space="preserve"> PAGEREF _Toc158102862 \h </w:instrText>
      </w:r>
      <w:r>
        <w:rPr>
          <w:noProof/>
        </w:rPr>
      </w:r>
      <w:r>
        <w:rPr>
          <w:noProof/>
        </w:rPr>
        <w:fldChar w:fldCharType="separate"/>
      </w:r>
      <w:r>
        <w:rPr>
          <w:noProof/>
        </w:rPr>
        <w:t>20</w:t>
      </w:r>
      <w:r>
        <w:rPr>
          <w:noProof/>
        </w:rPr>
        <w:fldChar w:fldCharType="end"/>
      </w:r>
    </w:p>
    <w:p w14:paraId="08ED788E" w14:textId="59406468"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5.5</w:t>
      </w:r>
      <w:r>
        <w:rPr>
          <w:rFonts w:asciiTheme="minorHAnsi" w:eastAsiaTheme="minorEastAsia" w:hAnsiTheme="minorHAnsi" w:cstheme="minorBidi"/>
          <w:noProof/>
          <w:kern w:val="2"/>
          <w:sz w:val="22"/>
          <w:szCs w:val="22"/>
          <w14:ligatures w14:val="standardContextual"/>
        </w:rPr>
        <w:tab/>
      </w:r>
      <w:r>
        <w:rPr>
          <w:noProof/>
        </w:rPr>
        <w:t>Eisen aan opleveren</w:t>
      </w:r>
      <w:r>
        <w:rPr>
          <w:noProof/>
        </w:rPr>
        <w:tab/>
      </w:r>
      <w:r>
        <w:rPr>
          <w:noProof/>
        </w:rPr>
        <w:fldChar w:fldCharType="begin"/>
      </w:r>
      <w:r>
        <w:rPr>
          <w:noProof/>
        </w:rPr>
        <w:instrText xml:space="preserve"> PAGEREF _Toc158102863 \h </w:instrText>
      </w:r>
      <w:r>
        <w:rPr>
          <w:noProof/>
        </w:rPr>
      </w:r>
      <w:r>
        <w:rPr>
          <w:noProof/>
        </w:rPr>
        <w:fldChar w:fldCharType="separate"/>
      </w:r>
      <w:r>
        <w:rPr>
          <w:noProof/>
        </w:rPr>
        <w:t>20</w:t>
      </w:r>
      <w:r>
        <w:rPr>
          <w:noProof/>
        </w:rPr>
        <w:fldChar w:fldCharType="end"/>
      </w:r>
    </w:p>
    <w:p w14:paraId="19368DF8" w14:textId="2B7C0EA9" w:rsidR="001A6D62" w:rsidRDefault="001A6D62">
      <w:pPr>
        <w:pStyle w:val="Inhopg1"/>
        <w:rPr>
          <w:rFonts w:asciiTheme="minorHAnsi" w:eastAsiaTheme="minorEastAsia" w:hAnsiTheme="minorHAnsi" w:cstheme="minorBidi"/>
          <w:noProof/>
          <w:kern w:val="2"/>
          <w:sz w:val="22"/>
          <w:szCs w:val="22"/>
          <w14:ligatures w14:val="standardContextual"/>
        </w:rPr>
      </w:pPr>
      <w:r>
        <w:rPr>
          <w:noProof/>
        </w:rPr>
        <w:t>6.</w:t>
      </w:r>
      <w:r>
        <w:rPr>
          <w:rFonts w:asciiTheme="minorHAnsi" w:eastAsiaTheme="minorEastAsia" w:hAnsiTheme="minorHAnsi" w:cstheme="minorBidi"/>
          <w:noProof/>
          <w:kern w:val="2"/>
          <w:sz w:val="22"/>
          <w:szCs w:val="22"/>
          <w14:ligatures w14:val="standardContextual"/>
        </w:rPr>
        <w:tab/>
      </w:r>
      <w:r>
        <w:rPr>
          <w:noProof/>
        </w:rPr>
        <w:t>Eisen aan diensten beheer en onderhoud metingen</w:t>
      </w:r>
      <w:r>
        <w:rPr>
          <w:noProof/>
        </w:rPr>
        <w:tab/>
      </w:r>
      <w:r>
        <w:rPr>
          <w:noProof/>
        </w:rPr>
        <w:fldChar w:fldCharType="begin"/>
      </w:r>
      <w:r>
        <w:rPr>
          <w:noProof/>
        </w:rPr>
        <w:instrText xml:space="preserve"> PAGEREF _Toc158102864 \h </w:instrText>
      </w:r>
      <w:r>
        <w:rPr>
          <w:noProof/>
        </w:rPr>
      </w:r>
      <w:r>
        <w:rPr>
          <w:noProof/>
        </w:rPr>
        <w:fldChar w:fldCharType="separate"/>
      </w:r>
      <w:r>
        <w:rPr>
          <w:noProof/>
        </w:rPr>
        <w:t>22</w:t>
      </w:r>
      <w:r>
        <w:rPr>
          <w:noProof/>
        </w:rPr>
        <w:fldChar w:fldCharType="end"/>
      </w:r>
    </w:p>
    <w:p w14:paraId="5CF12747" w14:textId="3094989C"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6.1</w:t>
      </w:r>
      <w:r>
        <w:rPr>
          <w:rFonts w:asciiTheme="minorHAnsi" w:eastAsiaTheme="minorEastAsia" w:hAnsiTheme="minorHAnsi" w:cstheme="minorBidi"/>
          <w:noProof/>
          <w:kern w:val="2"/>
          <w:sz w:val="22"/>
          <w:szCs w:val="22"/>
          <w14:ligatures w14:val="standardContextual"/>
        </w:rPr>
        <w:tab/>
      </w:r>
      <w:r>
        <w:rPr>
          <w:noProof/>
        </w:rPr>
        <w:t>Eisen aan beheer en onderhoud van metingen</w:t>
      </w:r>
      <w:r>
        <w:rPr>
          <w:noProof/>
        </w:rPr>
        <w:tab/>
      </w:r>
      <w:r>
        <w:rPr>
          <w:noProof/>
        </w:rPr>
        <w:fldChar w:fldCharType="begin"/>
      </w:r>
      <w:r>
        <w:rPr>
          <w:noProof/>
        </w:rPr>
        <w:instrText xml:space="preserve"> PAGEREF _Toc158102865 \h </w:instrText>
      </w:r>
      <w:r>
        <w:rPr>
          <w:noProof/>
        </w:rPr>
      </w:r>
      <w:r>
        <w:rPr>
          <w:noProof/>
        </w:rPr>
        <w:fldChar w:fldCharType="separate"/>
      </w:r>
      <w:r>
        <w:rPr>
          <w:noProof/>
        </w:rPr>
        <w:t>22</w:t>
      </w:r>
      <w:r>
        <w:rPr>
          <w:noProof/>
        </w:rPr>
        <w:fldChar w:fldCharType="end"/>
      </w:r>
    </w:p>
    <w:p w14:paraId="2A7CB3DF" w14:textId="7CCEFBE1"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6.2</w:t>
      </w:r>
      <w:r>
        <w:rPr>
          <w:rFonts w:asciiTheme="minorHAnsi" w:eastAsiaTheme="minorEastAsia" w:hAnsiTheme="minorHAnsi" w:cstheme="minorBidi"/>
          <w:noProof/>
          <w:kern w:val="2"/>
          <w:sz w:val="22"/>
          <w:szCs w:val="22"/>
          <w14:ligatures w14:val="standardContextual"/>
        </w:rPr>
        <w:tab/>
      </w:r>
      <w:r>
        <w:rPr>
          <w:noProof/>
        </w:rPr>
        <w:t>Eisen aan beheer van metingen</w:t>
      </w:r>
      <w:r>
        <w:rPr>
          <w:noProof/>
        </w:rPr>
        <w:tab/>
      </w:r>
      <w:r>
        <w:rPr>
          <w:noProof/>
        </w:rPr>
        <w:fldChar w:fldCharType="begin"/>
      </w:r>
      <w:r>
        <w:rPr>
          <w:noProof/>
        </w:rPr>
        <w:instrText xml:space="preserve"> PAGEREF _Toc158102866 \h </w:instrText>
      </w:r>
      <w:r>
        <w:rPr>
          <w:noProof/>
        </w:rPr>
      </w:r>
      <w:r>
        <w:rPr>
          <w:noProof/>
        </w:rPr>
        <w:fldChar w:fldCharType="separate"/>
      </w:r>
      <w:r>
        <w:rPr>
          <w:noProof/>
        </w:rPr>
        <w:t>22</w:t>
      </w:r>
      <w:r>
        <w:rPr>
          <w:noProof/>
        </w:rPr>
        <w:fldChar w:fldCharType="end"/>
      </w:r>
    </w:p>
    <w:p w14:paraId="0D0D4D21" w14:textId="3A324391"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6.3</w:t>
      </w:r>
      <w:r>
        <w:rPr>
          <w:rFonts w:asciiTheme="minorHAnsi" w:eastAsiaTheme="minorEastAsia" w:hAnsiTheme="minorHAnsi" w:cstheme="minorBidi"/>
          <w:noProof/>
          <w:kern w:val="2"/>
          <w:sz w:val="22"/>
          <w:szCs w:val="22"/>
          <w14:ligatures w14:val="standardContextual"/>
        </w:rPr>
        <w:tab/>
      </w:r>
      <w:r>
        <w:rPr>
          <w:noProof/>
        </w:rPr>
        <w:t>Eisen aan verzorgend onderhoud</w:t>
      </w:r>
      <w:r>
        <w:rPr>
          <w:noProof/>
        </w:rPr>
        <w:tab/>
      </w:r>
      <w:r>
        <w:rPr>
          <w:noProof/>
        </w:rPr>
        <w:fldChar w:fldCharType="begin"/>
      </w:r>
      <w:r>
        <w:rPr>
          <w:noProof/>
        </w:rPr>
        <w:instrText xml:space="preserve"> PAGEREF _Toc158102867 \h </w:instrText>
      </w:r>
      <w:r>
        <w:rPr>
          <w:noProof/>
        </w:rPr>
      </w:r>
      <w:r>
        <w:rPr>
          <w:noProof/>
        </w:rPr>
        <w:fldChar w:fldCharType="separate"/>
      </w:r>
      <w:r>
        <w:rPr>
          <w:noProof/>
        </w:rPr>
        <w:t>24</w:t>
      </w:r>
      <w:r>
        <w:rPr>
          <w:noProof/>
        </w:rPr>
        <w:fldChar w:fldCharType="end"/>
      </w:r>
    </w:p>
    <w:p w14:paraId="525499AB" w14:textId="755643F3"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6.4</w:t>
      </w:r>
      <w:r>
        <w:rPr>
          <w:rFonts w:asciiTheme="minorHAnsi" w:eastAsiaTheme="minorEastAsia" w:hAnsiTheme="minorHAnsi" w:cstheme="minorBidi"/>
          <w:noProof/>
          <w:kern w:val="2"/>
          <w:sz w:val="22"/>
          <w:szCs w:val="22"/>
          <w14:ligatures w14:val="standardContextual"/>
        </w:rPr>
        <w:tab/>
      </w:r>
      <w:r>
        <w:rPr>
          <w:noProof/>
        </w:rPr>
        <w:t>Eisen aan preventief onderhoud</w:t>
      </w:r>
      <w:r>
        <w:rPr>
          <w:noProof/>
        </w:rPr>
        <w:tab/>
      </w:r>
      <w:r>
        <w:rPr>
          <w:noProof/>
        </w:rPr>
        <w:fldChar w:fldCharType="begin"/>
      </w:r>
      <w:r>
        <w:rPr>
          <w:noProof/>
        </w:rPr>
        <w:instrText xml:space="preserve"> PAGEREF _Toc158102868 \h </w:instrText>
      </w:r>
      <w:r>
        <w:rPr>
          <w:noProof/>
        </w:rPr>
      </w:r>
      <w:r>
        <w:rPr>
          <w:noProof/>
        </w:rPr>
        <w:fldChar w:fldCharType="separate"/>
      </w:r>
      <w:r>
        <w:rPr>
          <w:noProof/>
        </w:rPr>
        <w:t>24</w:t>
      </w:r>
      <w:r>
        <w:rPr>
          <w:noProof/>
        </w:rPr>
        <w:fldChar w:fldCharType="end"/>
      </w:r>
    </w:p>
    <w:p w14:paraId="1298152F" w14:textId="09E7E296"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6.5</w:t>
      </w:r>
      <w:r>
        <w:rPr>
          <w:rFonts w:asciiTheme="minorHAnsi" w:eastAsiaTheme="minorEastAsia" w:hAnsiTheme="minorHAnsi" w:cstheme="minorBidi"/>
          <w:noProof/>
          <w:kern w:val="2"/>
          <w:sz w:val="22"/>
          <w:szCs w:val="22"/>
          <w14:ligatures w14:val="standardContextual"/>
        </w:rPr>
        <w:tab/>
      </w:r>
      <w:r>
        <w:rPr>
          <w:noProof/>
        </w:rPr>
        <w:t>Eisen aan correctief onderhoud</w:t>
      </w:r>
      <w:r>
        <w:rPr>
          <w:noProof/>
        </w:rPr>
        <w:tab/>
      </w:r>
      <w:r>
        <w:rPr>
          <w:noProof/>
        </w:rPr>
        <w:fldChar w:fldCharType="begin"/>
      </w:r>
      <w:r>
        <w:rPr>
          <w:noProof/>
        </w:rPr>
        <w:instrText xml:space="preserve"> PAGEREF _Toc158102869 \h </w:instrText>
      </w:r>
      <w:r>
        <w:rPr>
          <w:noProof/>
        </w:rPr>
      </w:r>
      <w:r>
        <w:rPr>
          <w:noProof/>
        </w:rPr>
        <w:fldChar w:fldCharType="separate"/>
      </w:r>
      <w:r>
        <w:rPr>
          <w:noProof/>
        </w:rPr>
        <w:t>25</w:t>
      </w:r>
      <w:r>
        <w:rPr>
          <w:noProof/>
        </w:rPr>
        <w:fldChar w:fldCharType="end"/>
      </w:r>
    </w:p>
    <w:p w14:paraId="6F715A4D" w14:textId="4BDCAB40" w:rsidR="001A6D62" w:rsidRDefault="001A6D62">
      <w:pPr>
        <w:pStyle w:val="Inhopg2"/>
        <w:tabs>
          <w:tab w:val="left" w:pos="800"/>
        </w:tabs>
        <w:rPr>
          <w:rFonts w:asciiTheme="minorHAnsi" w:eastAsiaTheme="minorEastAsia" w:hAnsiTheme="minorHAnsi" w:cstheme="minorBidi"/>
          <w:noProof/>
          <w:kern w:val="2"/>
          <w:sz w:val="22"/>
          <w:szCs w:val="22"/>
          <w14:ligatures w14:val="standardContextual"/>
        </w:rPr>
      </w:pPr>
      <w:r>
        <w:rPr>
          <w:noProof/>
        </w:rPr>
        <w:t>6.6</w:t>
      </w:r>
      <w:r>
        <w:rPr>
          <w:rFonts w:asciiTheme="minorHAnsi" w:eastAsiaTheme="minorEastAsia" w:hAnsiTheme="minorHAnsi" w:cstheme="minorBidi"/>
          <w:noProof/>
          <w:kern w:val="2"/>
          <w:sz w:val="22"/>
          <w:szCs w:val="22"/>
          <w14:ligatures w14:val="standardContextual"/>
        </w:rPr>
        <w:tab/>
      </w:r>
      <w:r>
        <w:rPr>
          <w:noProof/>
        </w:rPr>
        <w:t>Eisen aan inzicht beheer en onderhoud</w:t>
      </w:r>
      <w:r>
        <w:rPr>
          <w:noProof/>
        </w:rPr>
        <w:tab/>
      </w:r>
      <w:r>
        <w:rPr>
          <w:noProof/>
        </w:rPr>
        <w:fldChar w:fldCharType="begin"/>
      </w:r>
      <w:r>
        <w:rPr>
          <w:noProof/>
        </w:rPr>
        <w:instrText xml:space="preserve"> PAGEREF _Toc158102870 \h </w:instrText>
      </w:r>
      <w:r>
        <w:rPr>
          <w:noProof/>
        </w:rPr>
      </w:r>
      <w:r>
        <w:rPr>
          <w:noProof/>
        </w:rPr>
        <w:fldChar w:fldCharType="separate"/>
      </w:r>
      <w:r>
        <w:rPr>
          <w:noProof/>
        </w:rPr>
        <w:t>26</w:t>
      </w:r>
      <w:r>
        <w:rPr>
          <w:noProof/>
        </w:rPr>
        <w:fldChar w:fldCharType="end"/>
      </w:r>
    </w:p>
    <w:p w14:paraId="758A62F8" w14:textId="6AA23EF2" w:rsidR="001F6A52" w:rsidRDefault="0086278B" w:rsidP="001F6A52">
      <w:pPr>
        <w:rPr>
          <w:b/>
        </w:rPr>
      </w:pPr>
      <w:r w:rsidRPr="00663CE4">
        <w:rPr>
          <w:b/>
        </w:rPr>
        <w:fldChar w:fldCharType="end"/>
      </w:r>
    </w:p>
    <w:p w14:paraId="5903CC63" w14:textId="77777777" w:rsidR="00142F61" w:rsidRDefault="00E871DE" w:rsidP="00142F61">
      <w:pPr>
        <w:pStyle w:val="Kop1"/>
      </w:pPr>
      <w:bookmarkStart w:id="3" w:name="_Toc158102831"/>
      <w:r>
        <w:lastRenderedPageBreak/>
        <w:t>Inleiding</w:t>
      </w:r>
      <w:bookmarkEnd w:id="3"/>
    </w:p>
    <w:p w14:paraId="01C4DB65" w14:textId="6D77F147" w:rsidR="006D1DFF" w:rsidRDefault="00E871DE" w:rsidP="00E871DE">
      <w:r>
        <w:t>In dit document</w:t>
      </w:r>
      <w:r w:rsidRPr="00E871DE">
        <w:t xml:space="preserve"> treft u de eisen</w:t>
      </w:r>
      <w:r>
        <w:t xml:space="preserve"> </w:t>
      </w:r>
      <w:r w:rsidR="006D1DFF">
        <w:t>die Opdrachtgever stelt</w:t>
      </w:r>
      <w:r w:rsidRPr="00E871DE">
        <w:t xml:space="preserve"> aan </w:t>
      </w:r>
      <w:r w:rsidR="00221164">
        <w:t xml:space="preserve">het </w:t>
      </w:r>
      <w:r w:rsidR="00AA7CC1">
        <w:t>l</w:t>
      </w:r>
      <w:r w:rsidR="00AA7CC1" w:rsidRPr="00AA7CC1">
        <w:t xml:space="preserve">everen, bedrijfsvaardig installeren en onderhouden van loggers en </w:t>
      </w:r>
      <w:proofErr w:type="spellStart"/>
      <w:r w:rsidR="00AA7CC1" w:rsidRPr="00AA7CC1">
        <w:t>solar</w:t>
      </w:r>
      <w:proofErr w:type="spellEnd"/>
      <w:r w:rsidR="00AA7CC1" w:rsidRPr="00AA7CC1">
        <w:t xml:space="preserve"> besturingen van stuwen en inlaten voor beheer oppervlaktewater</w:t>
      </w:r>
      <w:r w:rsidR="00221164">
        <w:t>.</w:t>
      </w:r>
    </w:p>
    <w:p w14:paraId="7821549B" w14:textId="77777777" w:rsidR="006D1DFF" w:rsidRDefault="006D1DFF" w:rsidP="00E871DE"/>
    <w:p w14:paraId="31B7B0E1" w14:textId="77777777" w:rsidR="00E871DE" w:rsidRDefault="00E871DE" w:rsidP="00E871DE">
      <w:r w:rsidRPr="00E871DE">
        <w:t xml:space="preserve">Door het indienen van een Inschrijving gaat Inschrijver uitdrukkelijk akkoord met alle eisen die in dit </w:t>
      </w:r>
      <w:r w:rsidR="006D1DFF">
        <w:t>Programma van eisen</w:t>
      </w:r>
      <w:r w:rsidRPr="00E871DE">
        <w:t xml:space="preserve"> zijn </w:t>
      </w:r>
      <w:r w:rsidR="006D1DFF">
        <w:t xml:space="preserve">beschreven </w:t>
      </w:r>
      <w:r w:rsidRPr="00E871DE">
        <w:t xml:space="preserve">en verklaart u dat u gedurende de gehele uitvoeringsperiode van de met u gesloten </w:t>
      </w:r>
      <w:r w:rsidR="0073682F">
        <w:t>Raamovereenkomst en Onderhoudso</w:t>
      </w:r>
      <w:r w:rsidRPr="00E871DE">
        <w:t xml:space="preserve">vereenkomst daaraan blijft voldoen. </w:t>
      </w:r>
      <w:r w:rsidRPr="001B2637">
        <w:t>Bovendien bevestigt u hiermee dat u alle opgegeven prijzen en tarieven, incl</w:t>
      </w:r>
      <w:r w:rsidR="0073682F" w:rsidRPr="001B2637">
        <w:t xml:space="preserve">usief </w:t>
      </w:r>
      <w:r w:rsidRPr="001B2637">
        <w:t>overeengekomen indexeringen, gestand zult doen. Het niet voldoen aan een of meerdere eisen betekent</w:t>
      </w:r>
      <w:r w:rsidRPr="00E871DE">
        <w:t xml:space="preserve"> dat uw Inschrijving niet verder wordt beoordeeld en dat uw Inschrijving terzijde wordt gelegd.</w:t>
      </w:r>
    </w:p>
    <w:p w14:paraId="1A2C2DB9" w14:textId="77777777" w:rsidR="00E5684B" w:rsidRDefault="00E5684B" w:rsidP="00E871DE"/>
    <w:p w14:paraId="3767697F" w14:textId="46BFC1A6" w:rsidR="00E5684B" w:rsidRPr="00E5684B" w:rsidRDefault="00E5684B" w:rsidP="00E871DE">
      <w:pPr>
        <w:rPr>
          <w:b/>
          <w:bCs/>
        </w:rPr>
      </w:pPr>
      <w:r w:rsidRPr="34EBCC56">
        <w:rPr>
          <w:b/>
          <w:bCs/>
        </w:rPr>
        <w:t>Begrippen:</w:t>
      </w:r>
    </w:p>
    <w:p w14:paraId="2D23E6FD" w14:textId="77777777" w:rsidR="00E5684B" w:rsidRDefault="00E5684B" w:rsidP="00E871DE"/>
    <w:p w14:paraId="0DC15002" w14:textId="313F2F8F" w:rsidR="00E5684B" w:rsidRPr="001B2637" w:rsidRDefault="00E5684B" w:rsidP="34EBCC56">
      <w:pPr>
        <w:rPr>
          <w:u w:val="single"/>
        </w:rPr>
      </w:pPr>
      <w:r w:rsidRPr="001B2637">
        <w:rPr>
          <w:u w:val="single"/>
        </w:rPr>
        <w:t>Loggers</w:t>
      </w:r>
    </w:p>
    <w:p w14:paraId="0EFCD98D" w14:textId="1C8DD8EB" w:rsidR="34EBCC56" w:rsidRPr="001B2637" w:rsidRDefault="34EBCC56" w:rsidP="34EBCC56">
      <w:pPr>
        <w:rPr>
          <w:u w:val="single"/>
        </w:rPr>
      </w:pPr>
    </w:p>
    <w:p w14:paraId="17B0B6D9" w14:textId="04607581" w:rsidR="7C24C204" w:rsidRPr="001B2637" w:rsidRDefault="7C24C204" w:rsidP="34EBCC56">
      <w:pPr>
        <w:rPr>
          <w:rFonts w:eastAsia="Verdana" w:cs="Verdana"/>
        </w:rPr>
      </w:pPr>
      <w:bookmarkStart w:id="4" w:name="_Hlk157497269"/>
      <w:r w:rsidRPr="001B2637">
        <w:rPr>
          <w:rFonts w:eastAsia="Verdana" w:cs="Verdana"/>
          <w:color w:val="000000" w:themeColor="text1"/>
        </w:rPr>
        <w:t>Een logger is een geïntegreerd meetinstrument en bestaat uit een combinatie van een sensor, voeding, dataopslag en modem voor het meten van bijvoorbeeld neerslag, waterniveau, E</w:t>
      </w:r>
      <w:r w:rsidR="00B6524D">
        <w:rPr>
          <w:rFonts w:eastAsia="Verdana" w:cs="Verdana"/>
          <w:color w:val="000000" w:themeColor="text1"/>
        </w:rPr>
        <w:t>lektrisch Geleidend Ver</w:t>
      </w:r>
      <w:r w:rsidR="00BB71FD">
        <w:rPr>
          <w:rFonts w:eastAsia="Verdana" w:cs="Verdana"/>
          <w:color w:val="000000" w:themeColor="text1"/>
        </w:rPr>
        <w:t>mogen (E</w:t>
      </w:r>
      <w:r w:rsidRPr="001B2637">
        <w:rPr>
          <w:rFonts w:eastAsia="Verdana" w:cs="Verdana"/>
          <w:color w:val="000000" w:themeColor="text1"/>
        </w:rPr>
        <w:t>GV</w:t>
      </w:r>
      <w:r w:rsidR="00BB71FD">
        <w:rPr>
          <w:rFonts w:eastAsia="Verdana" w:cs="Verdana"/>
          <w:color w:val="000000" w:themeColor="text1"/>
        </w:rPr>
        <w:t>)</w:t>
      </w:r>
      <w:r w:rsidRPr="001B2637">
        <w:rPr>
          <w:rFonts w:eastAsia="Verdana" w:cs="Verdana"/>
          <w:color w:val="000000" w:themeColor="text1"/>
        </w:rPr>
        <w:t>, bodemvocht of grondwaterniveau.</w:t>
      </w:r>
      <w:r w:rsidRPr="001B2637">
        <w:rPr>
          <w:rFonts w:eastAsia="Verdana" w:cs="Verdana"/>
        </w:rPr>
        <w:t xml:space="preserve"> </w:t>
      </w:r>
      <w:bookmarkEnd w:id="4"/>
      <w:r w:rsidRPr="001B2637">
        <w:br/>
      </w:r>
    </w:p>
    <w:p w14:paraId="1254982F" w14:textId="77777777" w:rsidR="00E5684B" w:rsidRPr="001B2637" w:rsidRDefault="00E5684B" w:rsidP="34EBCC56"/>
    <w:p w14:paraId="226FB684" w14:textId="60105518" w:rsidR="00E5684B" w:rsidRPr="001B2637" w:rsidRDefault="00E5684B" w:rsidP="34EBCC56">
      <w:pPr>
        <w:rPr>
          <w:u w:val="single"/>
        </w:rPr>
      </w:pPr>
      <w:r w:rsidRPr="001B2637">
        <w:rPr>
          <w:u w:val="single"/>
        </w:rPr>
        <w:t>Solar stuwen en inlaat besturingen</w:t>
      </w:r>
    </w:p>
    <w:p w14:paraId="2BF45A6F" w14:textId="6977DFC5" w:rsidR="34EBCC56" w:rsidRPr="001B2637" w:rsidRDefault="34EBCC56" w:rsidP="34EBCC56">
      <w:pPr>
        <w:rPr>
          <w:u w:val="single"/>
        </w:rPr>
      </w:pPr>
    </w:p>
    <w:p w14:paraId="67EAA447" w14:textId="557DE885" w:rsidR="7F5F29C3" w:rsidRPr="001B2637" w:rsidRDefault="7F5F29C3" w:rsidP="34EBCC56">
      <w:bookmarkStart w:id="5" w:name="_Hlk157497300"/>
      <w:r w:rsidRPr="001B2637">
        <w:t xml:space="preserve">Een </w:t>
      </w:r>
      <w:proofErr w:type="spellStart"/>
      <w:r w:rsidRPr="001B2637">
        <w:t>solar</w:t>
      </w:r>
      <w:proofErr w:type="spellEnd"/>
      <w:r w:rsidRPr="001B2637">
        <w:t xml:space="preserve"> stuw of inlaatbesturing is </w:t>
      </w:r>
      <w:r w:rsidR="0874C567" w:rsidRPr="001B2637">
        <w:t xml:space="preserve">een </w:t>
      </w:r>
      <w:r w:rsidR="05418E06" w:rsidRPr="001B2637">
        <w:t>combinatie van meetinstrumenten, telem</w:t>
      </w:r>
      <w:r w:rsidR="6D2C9A7D" w:rsidRPr="001B2637">
        <w:t>e</w:t>
      </w:r>
      <w:r w:rsidR="05418E06" w:rsidRPr="001B2637">
        <w:t>trie en aandrijving</w:t>
      </w:r>
      <w:r w:rsidR="1C5C5664" w:rsidRPr="001B2637">
        <w:t>. Deze combinatie</w:t>
      </w:r>
      <w:r w:rsidR="05418E06" w:rsidRPr="001B2637">
        <w:t xml:space="preserve"> bestaat uit meerdere sensoren, </w:t>
      </w:r>
      <w:r w:rsidR="526FAA72" w:rsidRPr="001B2637">
        <w:t>voeding (</w:t>
      </w:r>
      <w:r w:rsidR="2BD17FAF" w:rsidRPr="001B2637">
        <w:t xml:space="preserve">uit het net of accu), dataopslag, modem en lokale </w:t>
      </w:r>
      <w:r w:rsidR="0EFC0964" w:rsidRPr="001B2637">
        <w:t>geïntegreerde</w:t>
      </w:r>
      <w:r w:rsidR="2BD17FAF" w:rsidRPr="001B2637">
        <w:t xml:space="preserve"> </w:t>
      </w:r>
      <w:r w:rsidR="0A8CAAB6" w:rsidRPr="001B2637">
        <w:t>PLC</w:t>
      </w:r>
      <w:r w:rsidR="223EBAA6" w:rsidRPr="001B2637">
        <w:t>. De combinatie kan ingezet worden voor het regelen van stuwen of inlaten op basis van lokale meetinformatie</w:t>
      </w:r>
      <w:r w:rsidR="3DCA04DB" w:rsidRPr="001B2637">
        <w:t xml:space="preserve"> uit de sensoren</w:t>
      </w:r>
      <w:r w:rsidR="223EBAA6" w:rsidRPr="001B2637">
        <w:t xml:space="preserve"> of aangestuurd worden vanuit het </w:t>
      </w:r>
      <w:r w:rsidR="4F3542B3" w:rsidRPr="001B2637">
        <w:t>telemetriesysteem CAW van Rijnland</w:t>
      </w:r>
    </w:p>
    <w:bookmarkEnd w:id="5"/>
    <w:p w14:paraId="478187C9" w14:textId="77777777" w:rsidR="00E5684B" w:rsidRPr="00E5684B" w:rsidRDefault="00E5684B" w:rsidP="00E871DE">
      <w:pPr>
        <w:rPr>
          <w:u w:val="single"/>
        </w:rPr>
      </w:pPr>
    </w:p>
    <w:p w14:paraId="6F0967CD" w14:textId="77777777" w:rsidR="00E871DE" w:rsidRPr="00E871DE" w:rsidRDefault="00E871DE" w:rsidP="00E871DE"/>
    <w:p w14:paraId="56E008ED" w14:textId="77777777" w:rsidR="009745A9" w:rsidRDefault="006D1DFF" w:rsidP="00142F61">
      <w:r>
        <w:t>Dit</w:t>
      </w:r>
      <w:r w:rsidR="00F04C81" w:rsidRPr="00181AD8">
        <w:t xml:space="preserve"> document is</w:t>
      </w:r>
      <w:r w:rsidR="00B270B5" w:rsidRPr="00181AD8">
        <w:t xml:space="preserve"> als volgt opgebouwd:</w:t>
      </w:r>
    </w:p>
    <w:p w14:paraId="6BC343D6" w14:textId="77777777" w:rsidR="00B270B5" w:rsidRPr="00130156" w:rsidRDefault="00B270B5" w:rsidP="00B270B5">
      <w:pPr>
        <w:numPr>
          <w:ilvl w:val="0"/>
          <w:numId w:val="4"/>
        </w:numPr>
        <w:tabs>
          <w:tab w:val="clear" w:pos="-1440"/>
          <w:tab w:val="clear" w:pos="-720"/>
          <w:tab w:val="clear" w:pos="0"/>
          <w:tab w:val="clear" w:pos="301"/>
          <w:tab w:val="clear" w:pos="380"/>
        </w:tabs>
        <w:suppressAutoHyphens/>
        <w:spacing w:line="252" w:lineRule="atLeast"/>
      </w:pPr>
      <w:r w:rsidRPr="00130156">
        <w:t xml:space="preserve">De </w:t>
      </w:r>
      <w:r w:rsidR="00181AD8" w:rsidRPr="00130156">
        <w:t>i</w:t>
      </w:r>
      <w:r w:rsidRPr="00130156">
        <w:t xml:space="preserve">nleiding is beschreven in </w:t>
      </w:r>
      <w:r w:rsidR="000F5B2A" w:rsidRPr="00130156">
        <w:t>H</w:t>
      </w:r>
      <w:r w:rsidRPr="00130156">
        <w:t>oofdstuk 1.</w:t>
      </w:r>
    </w:p>
    <w:p w14:paraId="3D0E5D7B" w14:textId="701D2B96" w:rsidR="00B270B5" w:rsidRPr="00130156" w:rsidRDefault="00B270B5" w:rsidP="00B270B5">
      <w:pPr>
        <w:numPr>
          <w:ilvl w:val="0"/>
          <w:numId w:val="4"/>
        </w:numPr>
        <w:tabs>
          <w:tab w:val="clear" w:pos="-1440"/>
          <w:tab w:val="clear" w:pos="-720"/>
          <w:tab w:val="clear" w:pos="0"/>
          <w:tab w:val="clear" w:pos="301"/>
          <w:tab w:val="clear" w:pos="380"/>
        </w:tabs>
        <w:suppressAutoHyphens/>
        <w:spacing w:line="252" w:lineRule="atLeast"/>
      </w:pPr>
      <w:r w:rsidRPr="00130156">
        <w:t xml:space="preserve">Hoofdstuk 2 geeft </w:t>
      </w:r>
      <w:r w:rsidR="003A62AF" w:rsidRPr="00130156">
        <w:t>achtergrond en context</w:t>
      </w:r>
      <w:r w:rsidRPr="00130156">
        <w:t xml:space="preserve"> in de </w:t>
      </w:r>
      <w:r w:rsidR="00181AD8" w:rsidRPr="00130156">
        <w:t xml:space="preserve">bedrijfsvoering van </w:t>
      </w:r>
      <w:r w:rsidR="00926214">
        <w:t>het watersysteem</w:t>
      </w:r>
      <w:r w:rsidR="00746A15" w:rsidRPr="00130156">
        <w:t xml:space="preserve"> </w:t>
      </w:r>
      <w:r w:rsidR="00181AD8" w:rsidRPr="00130156">
        <w:t xml:space="preserve">en </w:t>
      </w:r>
      <w:r w:rsidR="003A62AF" w:rsidRPr="00130156">
        <w:t>daaruit volgende belangrijke</w:t>
      </w:r>
      <w:r w:rsidR="00181AD8" w:rsidRPr="00130156">
        <w:t xml:space="preserve"> keuzes voor </w:t>
      </w:r>
      <w:r w:rsidR="00926214">
        <w:t xml:space="preserve">de </w:t>
      </w:r>
      <w:r w:rsidR="00A323F6">
        <w:t xml:space="preserve">loggers </w:t>
      </w:r>
      <w:r w:rsidR="00AA7CC1" w:rsidRPr="00AA7CC1">
        <w:t xml:space="preserve">en </w:t>
      </w:r>
      <w:proofErr w:type="spellStart"/>
      <w:r w:rsidR="00AA7CC1" w:rsidRPr="00AA7CC1">
        <w:t>solar</w:t>
      </w:r>
      <w:proofErr w:type="spellEnd"/>
      <w:r w:rsidR="00AA7CC1" w:rsidRPr="00AA7CC1">
        <w:t xml:space="preserve"> besturingen van stuwen en inlaten</w:t>
      </w:r>
      <w:r w:rsidR="00AA7CC1">
        <w:t xml:space="preserve"> </w:t>
      </w:r>
      <w:r w:rsidR="00A323F6">
        <w:t>voor beheer oppervlaktewater</w:t>
      </w:r>
      <w:r w:rsidRPr="00130156">
        <w:t>.</w:t>
      </w:r>
    </w:p>
    <w:p w14:paraId="6B251185" w14:textId="3545D2A2" w:rsidR="003A62AF" w:rsidRPr="00130156" w:rsidRDefault="00130156" w:rsidP="00A323F6">
      <w:pPr>
        <w:numPr>
          <w:ilvl w:val="0"/>
          <w:numId w:val="4"/>
        </w:numPr>
        <w:tabs>
          <w:tab w:val="clear" w:pos="-1440"/>
          <w:tab w:val="clear" w:pos="-720"/>
          <w:tab w:val="clear" w:pos="0"/>
          <w:tab w:val="clear" w:pos="380"/>
        </w:tabs>
        <w:suppressAutoHyphens/>
        <w:spacing w:line="252" w:lineRule="atLeast"/>
      </w:pPr>
      <w:r w:rsidRPr="00130156">
        <w:t>Hoo</w:t>
      </w:r>
      <w:r w:rsidR="00F04C81" w:rsidRPr="00130156">
        <w:t xml:space="preserve">fdstuk </w:t>
      </w:r>
      <w:r w:rsidR="003A62AF" w:rsidRPr="00130156">
        <w:t>3</w:t>
      </w:r>
      <w:r w:rsidR="00F04C81" w:rsidRPr="00130156">
        <w:t xml:space="preserve"> </w:t>
      </w:r>
      <w:r w:rsidR="003A62AF" w:rsidRPr="00130156">
        <w:t xml:space="preserve">beschrijft de eisen aan de </w:t>
      </w:r>
      <w:r w:rsidR="00AA7CC1">
        <w:t>l</w:t>
      </w:r>
      <w:r w:rsidR="00AA7CC1" w:rsidRPr="00AA7CC1">
        <w:t>ever</w:t>
      </w:r>
      <w:r w:rsidR="00AA7CC1">
        <w:t>ing van</w:t>
      </w:r>
      <w:r w:rsidR="00AA7CC1" w:rsidRPr="00AA7CC1">
        <w:t xml:space="preserve"> loggers en </w:t>
      </w:r>
      <w:proofErr w:type="spellStart"/>
      <w:r w:rsidR="00AA7CC1" w:rsidRPr="00AA7CC1">
        <w:t>solar</w:t>
      </w:r>
      <w:proofErr w:type="spellEnd"/>
      <w:r w:rsidR="00AA7CC1" w:rsidRPr="00AA7CC1">
        <w:t xml:space="preserve"> besturingen van stuwen en inlaten voor beheer oppervlaktewater</w:t>
      </w:r>
      <w:r w:rsidR="00A323F6" w:rsidRPr="00A323F6">
        <w:t xml:space="preserve"> </w:t>
      </w:r>
    </w:p>
    <w:p w14:paraId="081E135B" w14:textId="129128BA" w:rsidR="003A62AF" w:rsidRPr="00130156" w:rsidRDefault="003A62AF" w:rsidP="00F04C81">
      <w:pPr>
        <w:numPr>
          <w:ilvl w:val="0"/>
          <w:numId w:val="4"/>
        </w:numPr>
        <w:tabs>
          <w:tab w:val="clear" w:pos="-1440"/>
          <w:tab w:val="clear" w:pos="-720"/>
          <w:tab w:val="clear" w:pos="0"/>
          <w:tab w:val="clear" w:pos="301"/>
          <w:tab w:val="clear" w:pos="380"/>
        </w:tabs>
        <w:suppressAutoHyphens/>
        <w:spacing w:line="252" w:lineRule="atLeast"/>
      </w:pPr>
      <w:r w:rsidRPr="00130156">
        <w:t xml:space="preserve">Hoofdstuk 4 beschrijft de </w:t>
      </w:r>
      <w:r w:rsidR="004F1F68" w:rsidRPr="00130156">
        <w:t xml:space="preserve">algemene </w:t>
      </w:r>
      <w:r w:rsidRPr="00130156">
        <w:t xml:space="preserve">eisen aan de diensten voor de </w:t>
      </w:r>
      <w:r w:rsidR="00A323F6">
        <w:t xml:space="preserve">loggers en </w:t>
      </w:r>
      <w:proofErr w:type="spellStart"/>
      <w:r w:rsidR="00AA7CC1" w:rsidRPr="00AA7CC1">
        <w:t>solar</w:t>
      </w:r>
      <w:proofErr w:type="spellEnd"/>
      <w:r w:rsidR="00AA7CC1" w:rsidRPr="00AA7CC1">
        <w:t xml:space="preserve"> besturingen van stuwen en inlaten</w:t>
      </w:r>
      <w:r w:rsidR="00A323F6">
        <w:t xml:space="preserve"> voor beheer oppervlaktewater</w:t>
      </w:r>
      <w:r w:rsidR="002977C0">
        <w:t xml:space="preserve"> </w:t>
      </w:r>
    </w:p>
    <w:p w14:paraId="04D93D3D" w14:textId="6F11499B" w:rsidR="004F1F68" w:rsidRPr="00130156" w:rsidRDefault="004F1F68" w:rsidP="00F04C81">
      <w:pPr>
        <w:numPr>
          <w:ilvl w:val="0"/>
          <w:numId w:val="4"/>
        </w:numPr>
        <w:tabs>
          <w:tab w:val="clear" w:pos="-1440"/>
          <w:tab w:val="clear" w:pos="-720"/>
          <w:tab w:val="clear" w:pos="0"/>
          <w:tab w:val="clear" w:pos="301"/>
          <w:tab w:val="clear" w:pos="380"/>
        </w:tabs>
        <w:suppressAutoHyphens/>
        <w:spacing w:line="252" w:lineRule="atLeast"/>
      </w:pPr>
      <w:r w:rsidRPr="00130156">
        <w:t xml:space="preserve">In hoofdstuk 5 zijn de eisen aan diensten voor uitbreiding van de </w:t>
      </w:r>
      <w:r w:rsidR="00A323F6">
        <w:t xml:space="preserve">loggers </w:t>
      </w:r>
      <w:r w:rsidR="00AA7CC1" w:rsidRPr="00AA7CC1">
        <w:t xml:space="preserve">en </w:t>
      </w:r>
      <w:proofErr w:type="spellStart"/>
      <w:r w:rsidR="00AA7CC1" w:rsidRPr="00AA7CC1">
        <w:t>solar</w:t>
      </w:r>
      <w:proofErr w:type="spellEnd"/>
      <w:r w:rsidR="00AA7CC1" w:rsidRPr="00AA7CC1">
        <w:t xml:space="preserve"> besturingen van stuwen en inlaten</w:t>
      </w:r>
      <w:r w:rsidR="00AA7CC1">
        <w:t xml:space="preserve"> </w:t>
      </w:r>
      <w:r w:rsidR="00A323F6">
        <w:t>voor beheer oppervlaktewater</w:t>
      </w:r>
      <w:r w:rsidR="002977C0">
        <w:t xml:space="preserve"> </w:t>
      </w:r>
      <w:r w:rsidRPr="00130156">
        <w:t xml:space="preserve">beschreven </w:t>
      </w:r>
    </w:p>
    <w:p w14:paraId="1D0F02F6" w14:textId="6E8B7F42" w:rsidR="004F1F68" w:rsidRPr="00130156" w:rsidRDefault="004F1F68" w:rsidP="00F04C81">
      <w:pPr>
        <w:numPr>
          <w:ilvl w:val="0"/>
          <w:numId w:val="4"/>
        </w:numPr>
        <w:tabs>
          <w:tab w:val="clear" w:pos="-1440"/>
          <w:tab w:val="clear" w:pos="-720"/>
          <w:tab w:val="clear" w:pos="0"/>
          <w:tab w:val="clear" w:pos="301"/>
          <w:tab w:val="clear" w:pos="380"/>
        </w:tabs>
        <w:suppressAutoHyphens/>
        <w:spacing w:line="252" w:lineRule="atLeast"/>
      </w:pPr>
      <w:r w:rsidRPr="00130156">
        <w:t xml:space="preserve">In hoofdstuk 6 zijn de eisen aan diensten voor beheer en onderhoud van de </w:t>
      </w:r>
      <w:r w:rsidR="00A323F6">
        <w:t xml:space="preserve">loggers en </w:t>
      </w:r>
      <w:proofErr w:type="spellStart"/>
      <w:r w:rsidR="00AA7CC1" w:rsidRPr="00AA7CC1">
        <w:t>solar</w:t>
      </w:r>
      <w:proofErr w:type="spellEnd"/>
      <w:r w:rsidR="00AA7CC1" w:rsidRPr="00AA7CC1">
        <w:t xml:space="preserve"> besturingen van stuwen en inlaten</w:t>
      </w:r>
      <w:r w:rsidR="00A323F6">
        <w:t xml:space="preserve"> voor beheer oppervlaktewater</w:t>
      </w:r>
      <w:r w:rsidR="002977C0">
        <w:t xml:space="preserve"> </w:t>
      </w:r>
      <w:r w:rsidRPr="00130156">
        <w:t xml:space="preserve">beschreven </w:t>
      </w:r>
    </w:p>
    <w:p w14:paraId="63F15AE0" w14:textId="77777777" w:rsidR="00336528" w:rsidRDefault="00336528" w:rsidP="00F82DEF"/>
    <w:p w14:paraId="3D383677" w14:textId="77777777" w:rsidR="00172F32" w:rsidRDefault="00172F32" w:rsidP="00F82DEF"/>
    <w:p w14:paraId="308E4D12" w14:textId="77777777" w:rsidR="00F82DEF" w:rsidRDefault="00F82DEF" w:rsidP="00F82DEF"/>
    <w:p w14:paraId="5E2F7D36" w14:textId="77777777" w:rsidR="00FB052F" w:rsidRPr="00BB5201" w:rsidRDefault="00FB052F" w:rsidP="00BB5201">
      <w:pPr>
        <w:rPr>
          <w:highlight w:val="yellow"/>
        </w:rPr>
      </w:pPr>
    </w:p>
    <w:p w14:paraId="5EE35A01" w14:textId="77777777" w:rsidR="002462BF" w:rsidRPr="002462BF" w:rsidRDefault="002462BF" w:rsidP="002462BF">
      <w:pPr>
        <w:rPr>
          <w:highlight w:val="yellow"/>
        </w:rPr>
      </w:pPr>
    </w:p>
    <w:p w14:paraId="5300CCF3" w14:textId="77777777" w:rsidR="007F13F6" w:rsidRDefault="007F13F6" w:rsidP="00421640">
      <w:pPr>
        <w:rPr>
          <w:highlight w:val="yellow"/>
        </w:rPr>
      </w:pPr>
    </w:p>
    <w:p w14:paraId="60C37864" w14:textId="77777777" w:rsidR="00C71BE0" w:rsidRPr="00C71BE0" w:rsidRDefault="00C71BE0" w:rsidP="00C71BE0">
      <w:pPr>
        <w:rPr>
          <w:highlight w:val="yellow"/>
        </w:rPr>
      </w:pPr>
    </w:p>
    <w:p w14:paraId="6AB12F00" w14:textId="77777777" w:rsidR="00C71BE0" w:rsidRPr="00C71BE0" w:rsidRDefault="00C71BE0" w:rsidP="00C71BE0">
      <w:pPr>
        <w:rPr>
          <w:highlight w:val="yellow"/>
        </w:rPr>
      </w:pPr>
    </w:p>
    <w:p w14:paraId="01D26CC0" w14:textId="77777777" w:rsidR="00142F61" w:rsidRDefault="00D47F3C" w:rsidP="00142F61">
      <w:pPr>
        <w:pStyle w:val="Kop1"/>
        <w:rPr>
          <w:szCs w:val="22"/>
        </w:rPr>
      </w:pPr>
      <w:bookmarkStart w:id="6" w:name="_Toc158102832"/>
      <w:r>
        <w:rPr>
          <w:szCs w:val="22"/>
        </w:rPr>
        <w:t>Achtergrond en context</w:t>
      </w:r>
      <w:bookmarkEnd w:id="6"/>
    </w:p>
    <w:p w14:paraId="00A2A678" w14:textId="77777777" w:rsidR="003E29A7" w:rsidRPr="0093354C" w:rsidRDefault="004651B4" w:rsidP="003E29A7">
      <w:pPr>
        <w:pStyle w:val="Kop2"/>
      </w:pPr>
      <w:bookmarkStart w:id="7" w:name="_Toc158102833"/>
      <w:r>
        <w:t>Werkwijze</w:t>
      </w:r>
      <w:bookmarkEnd w:id="7"/>
    </w:p>
    <w:p w14:paraId="7AD8FD38" w14:textId="77777777" w:rsidR="00142F61" w:rsidRPr="0093354C" w:rsidRDefault="00142F61" w:rsidP="00730470">
      <w:pPr>
        <w:pStyle w:val="Kop2"/>
        <w:numPr>
          <w:ilvl w:val="2"/>
          <w:numId w:val="3"/>
        </w:numPr>
      </w:pPr>
      <w:bookmarkStart w:id="8" w:name="_Toc516661785"/>
      <w:bookmarkStart w:id="9" w:name="_Toc158102834"/>
      <w:r w:rsidRPr="0093354C">
        <w:t>Hoogheemraadschap van Rijnland</w:t>
      </w:r>
      <w:bookmarkEnd w:id="8"/>
      <w:bookmarkEnd w:id="9"/>
    </w:p>
    <w:p w14:paraId="717743F2" w14:textId="77777777" w:rsidR="003A62AF" w:rsidRDefault="003A62AF" w:rsidP="00CE1DBE">
      <w:r>
        <w:t xml:space="preserve">Hoogheemraadschap van </w:t>
      </w:r>
      <w:r w:rsidR="0066438D">
        <w:t>Rijnland</w:t>
      </w:r>
      <w:r>
        <w:t xml:space="preserve"> </w:t>
      </w:r>
      <w:r w:rsidR="00956F33">
        <w:t>(</w:t>
      </w:r>
      <w:r>
        <w:t>Opdrachtgever) draagt</w:t>
      </w:r>
      <w:r w:rsidR="00142F61" w:rsidRPr="00D27750">
        <w:t xml:space="preserve"> </w:t>
      </w:r>
      <w:r w:rsidR="00142F61">
        <w:t>zorg voor droge voeten en schoon water</w:t>
      </w:r>
      <w:r w:rsidR="00142F61" w:rsidRPr="00D27750">
        <w:t xml:space="preserve">. Het </w:t>
      </w:r>
      <w:r w:rsidR="00142F61">
        <w:t>beheer</w:t>
      </w:r>
      <w:r w:rsidR="00142F61" w:rsidRPr="00D27750">
        <w:t xml:space="preserve">gebied van </w:t>
      </w:r>
      <w:r>
        <w:t>Opdrachtgever</w:t>
      </w:r>
      <w:r w:rsidR="00142F61" w:rsidRPr="00D27750">
        <w:t xml:space="preserve"> strekt zich uit van </w:t>
      </w:r>
      <w:r w:rsidR="00EE0251">
        <w:t>Velsen</w:t>
      </w:r>
      <w:r w:rsidR="00142F61" w:rsidRPr="00D27750">
        <w:t>,</w:t>
      </w:r>
      <w:r w:rsidR="002977C0">
        <w:t xml:space="preserve"> </w:t>
      </w:r>
      <w:r w:rsidR="00997638">
        <w:t>Amsterdam,</w:t>
      </w:r>
      <w:r w:rsidR="00142F61" w:rsidRPr="00D27750">
        <w:t xml:space="preserve"> Gouda, Zoetermeer tot aan Den Haag. </w:t>
      </w:r>
      <w:bookmarkStart w:id="10" w:name="_Toc516661787"/>
    </w:p>
    <w:p w14:paraId="07769C9E" w14:textId="77777777" w:rsidR="00043CE6" w:rsidRDefault="00043CE6" w:rsidP="00CE1DBE"/>
    <w:p w14:paraId="6C631D0E" w14:textId="77777777" w:rsidR="00043CE6" w:rsidRDefault="00810923" w:rsidP="00CE1DBE">
      <w:r>
        <w:t xml:space="preserve">                   </w:t>
      </w:r>
      <w:r>
        <w:rPr>
          <w:noProof/>
        </w:rPr>
        <w:drawing>
          <wp:inline distT="0" distB="0" distL="0" distR="0" wp14:anchorId="30AF0943" wp14:editId="46032F66">
            <wp:extent cx="3733800" cy="5298051"/>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733800" cy="5298051"/>
                    </a:xfrm>
                    <a:prstGeom prst="rect">
                      <a:avLst/>
                    </a:prstGeom>
                  </pic:spPr>
                </pic:pic>
              </a:graphicData>
            </a:graphic>
          </wp:inline>
        </w:drawing>
      </w:r>
    </w:p>
    <w:p w14:paraId="315EA31D" w14:textId="77777777" w:rsidR="00CE1DBE" w:rsidRDefault="00CE1DBE" w:rsidP="00CE1DBE"/>
    <w:p w14:paraId="16A46149" w14:textId="77777777" w:rsidR="00CE1DBE" w:rsidRDefault="00CE1DBE" w:rsidP="00CE1DBE">
      <w:pPr>
        <w:jc w:val="center"/>
      </w:pPr>
    </w:p>
    <w:p w14:paraId="3B34E784" w14:textId="77777777" w:rsidR="00043CE6" w:rsidRDefault="00043CE6" w:rsidP="00CE1DBE">
      <w:pPr>
        <w:jc w:val="center"/>
      </w:pPr>
    </w:p>
    <w:p w14:paraId="77A27D0E" w14:textId="77777777" w:rsidR="00CE1DBE" w:rsidRDefault="00CE1DBE" w:rsidP="00CE1DBE"/>
    <w:p w14:paraId="2FA47494" w14:textId="77777777" w:rsidR="00157923" w:rsidRDefault="00157923">
      <w:pPr>
        <w:tabs>
          <w:tab w:val="clear" w:pos="-1440"/>
          <w:tab w:val="clear" w:pos="-720"/>
          <w:tab w:val="clear" w:pos="0"/>
          <w:tab w:val="clear" w:pos="380"/>
        </w:tabs>
        <w:rPr>
          <w:b/>
          <w:kern w:val="28"/>
        </w:rPr>
      </w:pPr>
      <w:r>
        <w:br w:type="page"/>
      </w:r>
    </w:p>
    <w:p w14:paraId="53191A38" w14:textId="77777777" w:rsidR="00CB533A" w:rsidRDefault="00810923" w:rsidP="00730470">
      <w:pPr>
        <w:pStyle w:val="Kop2"/>
        <w:numPr>
          <w:ilvl w:val="2"/>
          <w:numId w:val="3"/>
        </w:numPr>
      </w:pPr>
      <w:bookmarkStart w:id="11" w:name="_Toc158102835"/>
      <w:r>
        <w:t>Watersysteem</w:t>
      </w:r>
      <w:bookmarkEnd w:id="10"/>
      <w:bookmarkEnd w:id="11"/>
    </w:p>
    <w:p w14:paraId="050FC8FD" w14:textId="77777777" w:rsidR="00810923" w:rsidRPr="00925F26" w:rsidRDefault="00810923" w:rsidP="00810923">
      <w:pPr>
        <w:pStyle w:val="Lijstalinea"/>
        <w:ind w:left="0"/>
        <w:rPr>
          <w:color w:val="000000" w:themeColor="text1"/>
        </w:rPr>
      </w:pPr>
      <w:r>
        <w:rPr>
          <w:color w:val="000000" w:themeColor="text1"/>
        </w:rPr>
        <w:t xml:space="preserve">Met het watersysteem bedoelen we </w:t>
      </w:r>
      <w:r w:rsidR="00157923">
        <w:rPr>
          <w:color w:val="000000" w:themeColor="text1"/>
        </w:rPr>
        <w:t>een in een bepaald gebied aanwezig samenhangend stelsel van oppervlaktewater en grondwater, inclusief oevers, waterbodem</w:t>
      </w:r>
      <w:r w:rsidR="00833D41">
        <w:rPr>
          <w:color w:val="000000" w:themeColor="text1"/>
        </w:rPr>
        <w:t>s</w:t>
      </w:r>
      <w:r w:rsidR="00157923">
        <w:rPr>
          <w:color w:val="000000" w:themeColor="text1"/>
        </w:rPr>
        <w:t xml:space="preserve"> en kunstwerken voor het waterbeheer. </w:t>
      </w:r>
    </w:p>
    <w:p w14:paraId="499E41F0" w14:textId="77777777" w:rsidR="00810923" w:rsidRPr="008C07FA" w:rsidRDefault="00810923" w:rsidP="00810923">
      <w:pPr>
        <w:jc w:val="center"/>
        <w:rPr>
          <w:color w:val="000000" w:themeColor="text1"/>
        </w:rPr>
      </w:pPr>
    </w:p>
    <w:p w14:paraId="57547E96" w14:textId="77777777" w:rsidR="00810923" w:rsidRDefault="00810923" w:rsidP="00810923">
      <w:r>
        <w:t xml:space="preserve">Daarmee zijn beheren en bedienen van oppervlaktelichamen en kunstwerken kerntaken van Opdrachtgever in het watersysteem. Hiervoor maakt Opdrachtgever gebruik van assets. Opdrachtgever beheert: </w:t>
      </w:r>
    </w:p>
    <w:p w14:paraId="5F8917A2" w14:textId="77777777" w:rsidR="00810923" w:rsidRDefault="00810923" w:rsidP="009132C9">
      <w:pPr>
        <w:pStyle w:val="Lijstalinea"/>
        <w:numPr>
          <w:ilvl w:val="0"/>
          <w:numId w:val="29"/>
        </w:numPr>
        <w:tabs>
          <w:tab w:val="clear" w:pos="-1440"/>
          <w:tab w:val="clear" w:pos="-720"/>
          <w:tab w:val="clear" w:pos="0"/>
          <w:tab w:val="clear" w:pos="380"/>
        </w:tabs>
        <w:spacing w:before="120" w:line="300" w:lineRule="auto"/>
        <w:ind w:left="357" w:hanging="357"/>
      </w:pPr>
      <w:r>
        <w:t>4 boezemgemalen</w:t>
      </w:r>
    </w:p>
    <w:p w14:paraId="295C8535" w14:textId="77777777" w:rsidR="00896769" w:rsidRDefault="00896769" w:rsidP="00810923">
      <w:pPr>
        <w:pStyle w:val="Lijstalinea"/>
        <w:numPr>
          <w:ilvl w:val="0"/>
          <w:numId w:val="29"/>
        </w:numPr>
        <w:tabs>
          <w:tab w:val="clear" w:pos="-1440"/>
          <w:tab w:val="clear" w:pos="-720"/>
          <w:tab w:val="clear" w:pos="0"/>
          <w:tab w:val="clear" w:pos="380"/>
        </w:tabs>
        <w:spacing w:line="300" w:lineRule="auto"/>
      </w:pPr>
      <w:r>
        <w:t>204 polders</w:t>
      </w:r>
    </w:p>
    <w:p w14:paraId="5D6F168C" w14:textId="77777777" w:rsidR="00896769" w:rsidRDefault="00896769" w:rsidP="00810923">
      <w:pPr>
        <w:pStyle w:val="Lijstalinea"/>
        <w:numPr>
          <w:ilvl w:val="0"/>
          <w:numId w:val="29"/>
        </w:numPr>
        <w:tabs>
          <w:tab w:val="clear" w:pos="-1440"/>
          <w:tab w:val="clear" w:pos="-720"/>
          <w:tab w:val="clear" w:pos="0"/>
          <w:tab w:val="clear" w:pos="380"/>
        </w:tabs>
        <w:spacing w:line="300" w:lineRule="auto"/>
      </w:pPr>
      <w:r>
        <w:t>785 peilgebieden</w:t>
      </w:r>
    </w:p>
    <w:p w14:paraId="09C0DFF7" w14:textId="77777777" w:rsidR="00810923" w:rsidRDefault="00157923" w:rsidP="00810923">
      <w:pPr>
        <w:pStyle w:val="Lijstalinea"/>
        <w:numPr>
          <w:ilvl w:val="0"/>
          <w:numId w:val="29"/>
        </w:numPr>
        <w:tabs>
          <w:tab w:val="clear" w:pos="-1440"/>
          <w:tab w:val="clear" w:pos="-720"/>
          <w:tab w:val="clear" w:pos="0"/>
          <w:tab w:val="clear" w:pos="380"/>
        </w:tabs>
        <w:spacing w:line="300" w:lineRule="auto"/>
      </w:pPr>
      <w:r>
        <w:t xml:space="preserve">738 </w:t>
      </w:r>
      <w:r w:rsidR="00810923">
        <w:t>polder</w:t>
      </w:r>
      <w:r>
        <w:t xml:space="preserve">- en </w:t>
      </w:r>
      <w:proofErr w:type="spellStart"/>
      <w:r>
        <w:t>vak</w:t>
      </w:r>
      <w:r w:rsidR="00810923">
        <w:t>gemalen</w:t>
      </w:r>
      <w:proofErr w:type="spellEnd"/>
    </w:p>
    <w:p w14:paraId="475CB7CF" w14:textId="77777777" w:rsidR="00810923" w:rsidRDefault="00157923" w:rsidP="00810923">
      <w:pPr>
        <w:pStyle w:val="Lijstalinea"/>
        <w:numPr>
          <w:ilvl w:val="0"/>
          <w:numId w:val="29"/>
        </w:numPr>
        <w:tabs>
          <w:tab w:val="clear" w:pos="-1440"/>
          <w:tab w:val="clear" w:pos="-720"/>
          <w:tab w:val="clear" w:pos="0"/>
          <w:tab w:val="clear" w:pos="380"/>
        </w:tabs>
        <w:spacing w:line="300" w:lineRule="auto"/>
      </w:pPr>
      <w:r>
        <w:t>48</w:t>
      </w:r>
      <w:r w:rsidR="00810923">
        <w:t xml:space="preserve"> km primaire kering</w:t>
      </w:r>
    </w:p>
    <w:p w14:paraId="4B045910" w14:textId="77777777" w:rsidR="00810923" w:rsidRDefault="00FB01CA" w:rsidP="00810923">
      <w:pPr>
        <w:pStyle w:val="Lijstalinea"/>
        <w:numPr>
          <w:ilvl w:val="0"/>
          <w:numId w:val="29"/>
        </w:numPr>
        <w:tabs>
          <w:tab w:val="clear" w:pos="-1440"/>
          <w:tab w:val="clear" w:pos="-720"/>
          <w:tab w:val="clear" w:pos="0"/>
          <w:tab w:val="clear" w:pos="380"/>
        </w:tabs>
        <w:spacing w:line="300" w:lineRule="auto"/>
      </w:pPr>
      <w:r>
        <w:t>1</w:t>
      </w:r>
      <w:r w:rsidR="00157923">
        <w:t>.</w:t>
      </w:r>
      <w:r>
        <w:t>2</w:t>
      </w:r>
      <w:r w:rsidR="00157923">
        <w:t>2</w:t>
      </w:r>
      <w:r>
        <w:t>0</w:t>
      </w:r>
      <w:r w:rsidR="00810923">
        <w:t xml:space="preserve"> km regionale keringen</w:t>
      </w:r>
    </w:p>
    <w:p w14:paraId="00D9A4FD" w14:textId="77777777" w:rsidR="00810923" w:rsidRDefault="00FB01CA" w:rsidP="00810923">
      <w:pPr>
        <w:pStyle w:val="Lijstalinea"/>
        <w:numPr>
          <w:ilvl w:val="0"/>
          <w:numId w:val="29"/>
        </w:numPr>
        <w:tabs>
          <w:tab w:val="clear" w:pos="-1440"/>
          <w:tab w:val="clear" w:pos="-720"/>
          <w:tab w:val="clear" w:pos="0"/>
          <w:tab w:val="clear" w:pos="380"/>
        </w:tabs>
        <w:spacing w:line="300" w:lineRule="auto"/>
      </w:pPr>
      <w:r>
        <w:t>2.</w:t>
      </w:r>
      <w:r w:rsidR="00896769">
        <w:t>269</w:t>
      </w:r>
      <w:r w:rsidR="00810923">
        <w:t xml:space="preserve"> km </w:t>
      </w:r>
      <w:r w:rsidR="00896769">
        <w:t>hoofd</w:t>
      </w:r>
      <w:r w:rsidR="00810923">
        <w:t>watergangen</w:t>
      </w:r>
    </w:p>
    <w:p w14:paraId="389B4026" w14:textId="77777777" w:rsidR="00810923" w:rsidRDefault="00896769" w:rsidP="00FB01CA">
      <w:pPr>
        <w:pStyle w:val="Lijstalinea"/>
        <w:numPr>
          <w:ilvl w:val="0"/>
          <w:numId w:val="29"/>
        </w:numPr>
        <w:tabs>
          <w:tab w:val="clear" w:pos="-1440"/>
          <w:tab w:val="clear" w:pos="-720"/>
          <w:tab w:val="clear" w:pos="0"/>
          <w:tab w:val="clear" w:pos="380"/>
        </w:tabs>
        <w:spacing w:line="300" w:lineRule="auto"/>
      </w:pPr>
      <w:r>
        <w:t>Meer dan 4</w:t>
      </w:r>
      <w:r w:rsidR="00FB01CA">
        <w:t>0</w:t>
      </w:r>
      <w:r w:rsidR="00810923">
        <w:t>00 stuwen</w:t>
      </w:r>
      <w:r>
        <w:t xml:space="preserve">, </w:t>
      </w:r>
      <w:r w:rsidR="00810923" w:rsidRPr="0054454E">
        <w:t>inlaten</w:t>
      </w:r>
      <w:r w:rsidR="00810923">
        <w:t xml:space="preserve"> </w:t>
      </w:r>
      <w:r>
        <w:t>en duikers</w:t>
      </w:r>
    </w:p>
    <w:p w14:paraId="36F8BB29" w14:textId="77777777" w:rsidR="00810923" w:rsidRDefault="00810923" w:rsidP="00CB5B39"/>
    <w:p w14:paraId="7F30F287" w14:textId="77777777" w:rsidR="003E29A7" w:rsidRPr="002B249E" w:rsidRDefault="003E29A7" w:rsidP="00730470">
      <w:pPr>
        <w:pStyle w:val="Kop2"/>
        <w:numPr>
          <w:ilvl w:val="2"/>
          <w:numId w:val="3"/>
        </w:numPr>
      </w:pPr>
      <w:bookmarkStart w:id="12" w:name="_Toc158102836"/>
      <w:bookmarkStart w:id="13" w:name="_Hlk8377109"/>
      <w:r>
        <w:t>Rolverdeling bedrijfsvoering</w:t>
      </w:r>
      <w:bookmarkEnd w:id="12"/>
    </w:p>
    <w:p w14:paraId="13D50EB2" w14:textId="7F1C9744" w:rsidR="003E29A7" w:rsidRDefault="00956F33" w:rsidP="003E29A7">
      <w:r>
        <w:t>Intern bij de</w:t>
      </w:r>
      <w:r w:rsidR="002F3AD3">
        <w:t xml:space="preserve"> </w:t>
      </w:r>
      <w:r>
        <w:t>Opdrachtgever</w:t>
      </w:r>
      <w:r w:rsidR="002F3AD3">
        <w:t xml:space="preserve"> </w:t>
      </w:r>
      <w:r w:rsidR="006D7E2E">
        <w:t xml:space="preserve">is het Cluster Beheren en Bedienen belast met het beheer van het oppervlaktewater systeem, binnen dit Cluster </w:t>
      </w:r>
      <w:r w:rsidR="002F3AD3">
        <w:t>zijn v</w:t>
      </w:r>
      <w:r w:rsidR="003E29A7">
        <w:t xml:space="preserve">erschillende </w:t>
      </w:r>
      <w:r w:rsidR="000D2687">
        <w:t>teams</w:t>
      </w:r>
      <w:r w:rsidR="003E29A7">
        <w:t xml:space="preserve"> </w:t>
      </w:r>
      <w:r w:rsidR="002F3AD3">
        <w:t>b</w:t>
      </w:r>
      <w:r w:rsidR="003E29A7">
        <w:t xml:space="preserve">etrokken bij de </w:t>
      </w:r>
      <w:r w:rsidR="00DD145A">
        <w:t>bedrijfsvoering</w:t>
      </w:r>
      <w:r w:rsidR="003E29A7">
        <w:t xml:space="preserve"> van </w:t>
      </w:r>
      <w:r w:rsidR="00810923">
        <w:t>het watersysteem</w:t>
      </w:r>
      <w:r w:rsidR="003E29A7">
        <w:t xml:space="preserve">. Een overzicht met de rol in de bedrijfsvoering is weergegeven in </w:t>
      </w:r>
      <w:r w:rsidR="00E2721A">
        <w:t>Tabel 2.1</w:t>
      </w:r>
      <w:r w:rsidR="003E29A7">
        <w:t>.</w:t>
      </w:r>
    </w:p>
    <w:p w14:paraId="6FA17AA2" w14:textId="77777777" w:rsidR="003E29A7" w:rsidRDefault="003E29A7" w:rsidP="003E29A7"/>
    <w:p w14:paraId="20EA8CFE" w14:textId="77777777" w:rsidR="003E29A7" w:rsidRPr="007C525E" w:rsidRDefault="003E29A7" w:rsidP="003E29A7"/>
    <w:tbl>
      <w:tblPr>
        <w:tblStyle w:val="Tabelraster"/>
        <w:tblW w:w="0" w:type="auto"/>
        <w:tblLook w:val="04A0" w:firstRow="1" w:lastRow="0" w:firstColumn="1" w:lastColumn="0" w:noHBand="0" w:noVBand="1"/>
      </w:tblPr>
      <w:tblGrid>
        <w:gridCol w:w="4530"/>
        <w:gridCol w:w="4530"/>
      </w:tblGrid>
      <w:tr w:rsidR="003E29A7" w:rsidRPr="00274421" w14:paraId="5A6D8C02" w14:textId="77777777" w:rsidTr="00730470">
        <w:tc>
          <w:tcPr>
            <w:tcW w:w="4530" w:type="dxa"/>
            <w:shd w:val="clear" w:color="auto" w:fill="808080" w:themeFill="background1" w:themeFillShade="80"/>
          </w:tcPr>
          <w:p w14:paraId="612FB4BA" w14:textId="0E091A17" w:rsidR="003E29A7" w:rsidRPr="00274421" w:rsidRDefault="003E29A7" w:rsidP="00730470">
            <w:pPr>
              <w:rPr>
                <w:b/>
                <w:color w:val="FFFFFF" w:themeColor="background1"/>
                <w:sz w:val="20"/>
              </w:rPr>
            </w:pPr>
            <w:bookmarkStart w:id="14" w:name="_Toc516661791"/>
            <w:r w:rsidRPr="00274421">
              <w:rPr>
                <w:b/>
                <w:color w:val="FFFFFF" w:themeColor="background1"/>
                <w:sz w:val="20"/>
              </w:rPr>
              <w:t xml:space="preserve">Bedrijfsvoering </w:t>
            </w:r>
            <w:r w:rsidR="00EC6001" w:rsidRPr="00274421">
              <w:rPr>
                <w:b/>
                <w:color w:val="FFFFFF" w:themeColor="background1"/>
                <w:sz w:val="20"/>
              </w:rPr>
              <w:t>water</w:t>
            </w:r>
            <w:r w:rsidR="00CD68DA">
              <w:rPr>
                <w:b/>
                <w:color w:val="FFFFFF" w:themeColor="background1"/>
                <w:sz w:val="20"/>
              </w:rPr>
              <w:t>systeem</w:t>
            </w:r>
          </w:p>
        </w:tc>
        <w:tc>
          <w:tcPr>
            <w:tcW w:w="4530" w:type="dxa"/>
            <w:shd w:val="clear" w:color="auto" w:fill="808080" w:themeFill="background1" w:themeFillShade="80"/>
          </w:tcPr>
          <w:p w14:paraId="7E353635" w14:textId="77777777" w:rsidR="003E29A7" w:rsidRPr="00274421" w:rsidRDefault="003E29A7" w:rsidP="00730470">
            <w:pPr>
              <w:rPr>
                <w:b/>
                <w:color w:val="FFFFFF" w:themeColor="background1"/>
                <w:sz w:val="20"/>
              </w:rPr>
            </w:pPr>
            <w:r w:rsidRPr="00274421">
              <w:rPr>
                <w:b/>
                <w:color w:val="FFFFFF" w:themeColor="background1"/>
                <w:sz w:val="20"/>
              </w:rPr>
              <w:t>Rol</w:t>
            </w:r>
          </w:p>
        </w:tc>
      </w:tr>
      <w:tr w:rsidR="003A4244" w:rsidRPr="00274421" w14:paraId="7C041D71" w14:textId="77777777" w:rsidTr="00730470">
        <w:tc>
          <w:tcPr>
            <w:tcW w:w="4530" w:type="dxa"/>
          </w:tcPr>
          <w:p w14:paraId="37A11333" w14:textId="77777777" w:rsidR="00162F9D" w:rsidRPr="00833D41" w:rsidRDefault="003A4244" w:rsidP="00730470">
            <w:pPr>
              <w:rPr>
                <w:sz w:val="20"/>
              </w:rPr>
            </w:pPr>
            <w:r w:rsidRPr="00833D41">
              <w:rPr>
                <w:sz w:val="20"/>
              </w:rPr>
              <w:t xml:space="preserve">Team </w:t>
            </w:r>
            <w:r w:rsidR="00162F9D" w:rsidRPr="00833D41">
              <w:rPr>
                <w:sz w:val="20"/>
              </w:rPr>
              <w:t xml:space="preserve">Beheren en </w:t>
            </w:r>
            <w:r w:rsidRPr="00833D41">
              <w:rPr>
                <w:sz w:val="20"/>
              </w:rPr>
              <w:t xml:space="preserve">Bedienen </w:t>
            </w:r>
            <w:r w:rsidR="00162F9D" w:rsidRPr="00833D41">
              <w:rPr>
                <w:sz w:val="20"/>
              </w:rPr>
              <w:t>watersysteem</w:t>
            </w:r>
          </w:p>
          <w:p w14:paraId="396A69A3" w14:textId="77777777" w:rsidR="003A4244" w:rsidRPr="00833D41" w:rsidRDefault="003A4244" w:rsidP="00730470">
            <w:pPr>
              <w:rPr>
                <w:sz w:val="20"/>
              </w:rPr>
            </w:pPr>
          </w:p>
        </w:tc>
        <w:tc>
          <w:tcPr>
            <w:tcW w:w="4530" w:type="dxa"/>
          </w:tcPr>
          <w:p w14:paraId="42637173" w14:textId="77777777" w:rsidR="003A4244" w:rsidRPr="00833D41" w:rsidRDefault="003A4244" w:rsidP="00730470">
            <w:pPr>
              <w:rPr>
                <w:sz w:val="20"/>
              </w:rPr>
            </w:pPr>
            <w:r w:rsidRPr="00833D41">
              <w:rPr>
                <w:sz w:val="20"/>
              </w:rPr>
              <w:t>Bedienen installaties</w:t>
            </w:r>
            <w:r w:rsidR="0025271B" w:rsidRPr="00833D41">
              <w:rPr>
                <w:sz w:val="20"/>
              </w:rPr>
              <w:t xml:space="preserve"> (zowel lokaal als centraal via CPK)</w:t>
            </w:r>
          </w:p>
        </w:tc>
      </w:tr>
      <w:tr w:rsidR="003A4244" w:rsidRPr="00274421" w14:paraId="09F89A92" w14:textId="77777777" w:rsidTr="00730470">
        <w:tc>
          <w:tcPr>
            <w:tcW w:w="4530" w:type="dxa"/>
          </w:tcPr>
          <w:p w14:paraId="44EA81FE" w14:textId="77777777" w:rsidR="003A4244" w:rsidRPr="00833D41" w:rsidRDefault="003A4244" w:rsidP="00730470">
            <w:pPr>
              <w:rPr>
                <w:sz w:val="20"/>
              </w:rPr>
            </w:pPr>
            <w:r w:rsidRPr="00833D41">
              <w:rPr>
                <w:sz w:val="20"/>
              </w:rPr>
              <w:t xml:space="preserve">Team </w:t>
            </w:r>
            <w:r w:rsidR="00162F9D" w:rsidRPr="00833D41">
              <w:rPr>
                <w:sz w:val="20"/>
              </w:rPr>
              <w:t xml:space="preserve">Beheer en Advies Watersystemen </w:t>
            </w:r>
          </w:p>
        </w:tc>
        <w:tc>
          <w:tcPr>
            <w:tcW w:w="4530" w:type="dxa"/>
          </w:tcPr>
          <w:p w14:paraId="7389D68B" w14:textId="77777777" w:rsidR="003A4244" w:rsidRPr="00833D41" w:rsidRDefault="00162F9D" w:rsidP="00730470">
            <w:pPr>
              <w:rPr>
                <w:sz w:val="20"/>
              </w:rPr>
            </w:pPr>
            <w:r w:rsidRPr="00833D41">
              <w:rPr>
                <w:sz w:val="20"/>
              </w:rPr>
              <w:t>Peilbeheer, advies omgeving en intern, contacten omgeving</w:t>
            </w:r>
          </w:p>
        </w:tc>
      </w:tr>
      <w:tr w:rsidR="003A4244" w:rsidRPr="00274421" w14:paraId="6279D663" w14:textId="77777777" w:rsidTr="00730470">
        <w:tc>
          <w:tcPr>
            <w:tcW w:w="4530" w:type="dxa"/>
          </w:tcPr>
          <w:p w14:paraId="214E811F" w14:textId="77777777" w:rsidR="003A4244" w:rsidRPr="00833D41" w:rsidRDefault="003A4244" w:rsidP="00730470">
            <w:pPr>
              <w:rPr>
                <w:sz w:val="20"/>
              </w:rPr>
            </w:pPr>
            <w:r w:rsidRPr="00833D41">
              <w:rPr>
                <w:sz w:val="20"/>
              </w:rPr>
              <w:t xml:space="preserve">Team </w:t>
            </w:r>
            <w:r w:rsidR="00E10964" w:rsidRPr="00833D41">
              <w:rPr>
                <w:sz w:val="20"/>
              </w:rPr>
              <w:t>W</w:t>
            </w:r>
            <w:r w:rsidR="00162F9D" w:rsidRPr="00833D41">
              <w:rPr>
                <w:sz w:val="20"/>
              </w:rPr>
              <w:t>atersysteembeheer</w:t>
            </w:r>
          </w:p>
        </w:tc>
        <w:tc>
          <w:tcPr>
            <w:tcW w:w="4530" w:type="dxa"/>
          </w:tcPr>
          <w:p w14:paraId="5BBC50EF" w14:textId="77777777" w:rsidR="003A4244" w:rsidRPr="00833D41" w:rsidRDefault="00833D41" w:rsidP="00730470">
            <w:pPr>
              <w:rPr>
                <w:sz w:val="20"/>
              </w:rPr>
            </w:pPr>
            <w:r>
              <w:rPr>
                <w:sz w:val="20"/>
              </w:rPr>
              <w:t>Dagelijks beheer buitenlocaties</w:t>
            </w:r>
          </w:p>
        </w:tc>
      </w:tr>
      <w:tr w:rsidR="003E29A7" w:rsidRPr="00274421" w14:paraId="72CC9C04" w14:textId="77777777" w:rsidTr="00730470">
        <w:tc>
          <w:tcPr>
            <w:tcW w:w="4530" w:type="dxa"/>
          </w:tcPr>
          <w:p w14:paraId="77226D93" w14:textId="77777777" w:rsidR="003E29A7" w:rsidRPr="00833D41" w:rsidRDefault="003A4244" w:rsidP="00730470">
            <w:pPr>
              <w:rPr>
                <w:sz w:val="20"/>
              </w:rPr>
            </w:pPr>
            <w:r w:rsidRPr="00833D41">
              <w:rPr>
                <w:sz w:val="20"/>
              </w:rPr>
              <w:t xml:space="preserve">Team Uitvoeren Onderhoud </w:t>
            </w:r>
          </w:p>
        </w:tc>
        <w:tc>
          <w:tcPr>
            <w:tcW w:w="4530" w:type="dxa"/>
          </w:tcPr>
          <w:p w14:paraId="7ED2A9E4" w14:textId="77777777" w:rsidR="00044AB9" w:rsidRPr="00833D41" w:rsidRDefault="003A4244" w:rsidP="00730470">
            <w:pPr>
              <w:rPr>
                <w:sz w:val="20"/>
              </w:rPr>
            </w:pPr>
            <w:r w:rsidRPr="00833D41">
              <w:rPr>
                <w:sz w:val="20"/>
              </w:rPr>
              <w:t>Onderhouden installaties</w:t>
            </w:r>
            <w:r w:rsidR="00162F9D" w:rsidRPr="00833D41">
              <w:rPr>
                <w:sz w:val="20"/>
              </w:rPr>
              <w:t xml:space="preserve"> en watergangen</w:t>
            </w:r>
          </w:p>
        </w:tc>
      </w:tr>
      <w:tr w:rsidR="003A4244" w:rsidRPr="00274421" w14:paraId="7945B5F5" w14:textId="77777777" w:rsidTr="00730470">
        <w:tc>
          <w:tcPr>
            <w:tcW w:w="4530" w:type="dxa"/>
          </w:tcPr>
          <w:p w14:paraId="2E8A3FF6" w14:textId="77777777" w:rsidR="003A4244" w:rsidRPr="00833D41" w:rsidRDefault="003A4244" w:rsidP="00730470">
            <w:pPr>
              <w:rPr>
                <w:sz w:val="20"/>
              </w:rPr>
            </w:pPr>
            <w:r w:rsidRPr="00833D41">
              <w:rPr>
                <w:sz w:val="20"/>
              </w:rPr>
              <w:t>Team Procesautomatisering</w:t>
            </w:r>
          </w:p>
        </w:tc>
        <w:tc>
          <w:tcPr>
            <w:tcW w:w="4530" w:type="dxa"/>
          </w:tcPr>
          <w:p w14:paraId="08C4999C" w14:textId="77777777" w:rsidR="003A4244" w:rsidRPr="00833D41" w:rsidRDefault="003A4244" w:rsidP="00730470">
            <w:pPr>
              <w:rPr>
                <w:sz w:val="20"/>
              </w:rPr>
            </w:pPr>
            <w:r w:rsidRPr="00833D41">
              <w:rPr>
                <w:sz w:val="20"/>
              </w:rPr>
              <w:t>Beheren procesautomatisering</w:t>
            </w:r>
          </w:p>
        </w:tc>
      </w:tr>
      <w:tr w:rsidR="00997638" w:rsidRPr="00274421" w14:paraId="06FDABE4" w14:textId="77777777" w:rsidTr="00730470">
        <w:tc>
          <w:tcPr>
            <w:tcW w:w="4530" w:type="dxa"/>
          </w:tcPr>
          <w:p w14:paraId="0262725E" w14:textId="77777777" w:rsidR="00997638" w:rsidRPr="00833D41" w:rsidRDefault="00997638" w:rsidP="00730470">
            <w:pPr>
              <w:rPr>
                <w:sz w:val="20"/>
              </w:rPr>
            </w:pPr>
            <w:r w:rsidRPr="00833D41">
              <w:rPr>
                <w:sz w:val="20"/>
              </w:rPr>
              <w:t>Team Monitoring &amp; Kerngegevensbeheer</w:t>
            </w:r>
          </w:p>
        </w:tc>
        <w:tc>
          <w:tcPr>
            <w:tcW w:w="4530" w:type="dxa"/>
          </w:tcPr>
          <w:p w14:paraId="15CA2517" w14:textId="3317F509" w:rsidR="00997638" w:rsidRPr="00833D41" w:rsidRDefault="00997638" w:rsidP="00730470">
            <w:pPr>
              <w:rPr>
                <w:sz w:val="20"/>
              </w:rPr>
            </w:pPr>
            <w:r w:rsidRPr="00833D41">
              <w:rPr>
                <w:sz w:val="20"/>
              </w:rPr>
              <w:t xml:space="preserve">Beheren </w:t>
            </w:r>
            <w:r w:rsidR="003A3F8E">
              <w:rPr>
                <w:sz w:val="20"/>
              </w:rPr>
              <w:t xml:space="preserve">en ontsluiten </w:t>
            </w:r>
            <w:r w:rsidRPr="00833D41">
              <w:rPr>
                <w:sz w:val="20"/>
              </w:rPr>
              <w:t xml:space="preserve">van data </w:t>
            </w:r>
          </w:p>
        </w:tc>
      </w:tr>
    </w:tbl>
    <w:p w14:paraId="4CB80DB6" w14:textId="77777777" w:rsidR="003E29A7" w:rsidRDefault="003E29A7" w:rsidP="003E29A7">
      <w:pPr>
        <w:pStyle w:val="Bijschrift"/>
      </w:pPr>
      <w:bookmarkStart w:id="15" w:name="_Ref519079500"/>
      <w:r>
        <w:t xml:space="preserve">Tabel </w:t>
      </w:r>
      <w:r>
        <w:rPr>
          <w:noProof/>
        </w:rPr>
        <w:fldChar w:fldCharType="begin"/>
      </w:r>
      <w:r>
        <w:rPr>
          <w:noProof/>
        </w:rPr>
        <w:instrText xml:space="preserve"> STYLEREF 1 \s </w:instrText>
      </w:r>
      <w:r>
        <w:rPr>
          <w:noProof/>
        </w:rPr>
        <w:fldChar w:fldCharType="separate"/>
      </w:r>
      <w:r w:rsidR="00C96FF1">
        <w:rPr>
          <w:noProof/>
        </w:rPr>
        <w:t>2</w:t>
      </w:r>
      <w:r>
        <w:rPr>
          <w:noProof/>
        </w:rPr>
        <w:fldChar w:fldCharType="end"/>
      </w:r>
      <w:r>
        <w:t>.</w:t>
      </w:r>
      <w:bookmarkEnd w:id="15"/>
      <w:r>
        <w:rPr>
          <w:noProof/>
        </w:rPr>
        <w:t>1</w:t>
      </w:r>
      <w:r>
        <w:t xml:space="preserve"> </w:t>
      </w:r>
      <w:r w:rsidRPr="009661FC">
        <w:t>Rolverdeling bedrijfsvoering</w:t>
      </w:r>
      <w:r w:rsidR="0063429A">
        <w:t xml:space="preserve"> </w:t>
      </w:r>
      <w:r w:rsidR="00162F9D">
        <w:t>watersysteem</w:t>
      </w:r>
    </w:p>
    <w:p w14:paraId="4BF2EEAF" w14:textId="77777777" w:rsidR="003E29A7" w:rsidRDefault="003E29A7" w:rsidP="003E29A7">
      <w:bookmarkStart w:id="16" w:name="_Toc516661789"/>
      <w:bookmarkEnd w:id="13"/>
      <w:bookmarkEnd w:id="14"/>
    </w:p>
    <w:p w14:paraId="41BB9B2C" w14:textId="77777777" w:rsidR="007D1391" w:rsidRDefault="007943C1" w:rsidP="00C82E78">
      <w:pPr>
        <w:pStyle w:val="Kop2"/>
      </w:pPr>
      <w:bookmarkStart w:id="17" w:name="_Toc158102837"/>
      <w:bookmarkEnd w:id="16"/>
      <w:r>
        <w:t>Strategische</w:t>
      </w:r>
      <w:r w:rsidR="00DD145A">
        <w:t xml:space="preserve"> </w:t>
      </w:r>
      <w:r w:rsidR="00833D41">
        <w:t>bedrijfsvoering keuzes</w:t>
      </w:r>
      <w:bookmarkEnd w:id="17"/>
    </w:p>
    <w:p w14:paraId="553CBA87" w14:textId="77777777" w:rsidR="007F741A" w:rsidRDefault="006A6CC1" w:rsidP="001A16DB">
      <w:r>
        <w:t>De belangrijkste doelen</w:t>
      </w:r>
      <w:r w:rsidR="007F741A">
        <w:t xml:space="preserve"> </w:t>
      </w:r>
      <w:r w:rsidR="002F3AD3">
        <w:t>v</w:t>
      </w:r>
      <w:r w:rsidR="002B117A">
        <w:t>oor</w:t>
      </w:r>
      <w:r w:rsidR="002F3AD3">
        <w:t xml:space="preserve"> </w:t>
      </w:r>
      <w:r w:rsidR="00162F9D">
        <w:t>het watersysteem</w:t>
      </w:r>
      <w:r w:rsidR="002F3AD3">
        <w:t xml:space="preserve"> van </w:t>
      </w:r>
      <w:r w:rsidR="00956F33">
        <w:t>Opdrachtgever</w:t>
      </w:r>
      <w:r w:rsidR="002F3AD3">
        <w:t xml:space="preserve"> </w:t>
      </w:r>
      <w:r w:rsidR="007F741A">
        <w:t>zijn:</w:t>
      </w:r>
    </w:p>
    <w:p w14:paraId="15CCBB31" w14:textId="77777777" w:rsidR="00997638" w:rsidRDefault="00997638" w:rsidP="007F741A">
      <w:pPr>
        <w:numPr>
          <w:ilvl w:val="0"/>
          <w:numId w:val="4"/>
        </w:numPr>
        <w:tabs>
          <w:tab w:val="clear" w:pos="-1440"/>
          <w:tab w:val="clear" w:pos="-720"/>
          <w:tab w:val="clear" w:pos="0"/>
          <w:tab w:val="clear" w:pos="301"/>
          <w:tab w:val="clear" w:pos="380"/>
        </w:tabs>
        <w:suppressAutoHyphens/>
        <w:spacing w:line="252" w:lineRule="atLeast"/>
      </w:pPr>
      <w:r>
        <w:t>Droge voeten en Schoon water</w:t>
      </w:r>
    </w:p>
    <w:p w14:paraId="6A35FAB9" w14:textId="77777777" w:rsidR="007F741A" w:rsidRDefault="007F741A" w:rsidP="007F741A">
      <w:pPr>
        <w:numPr>
          <w:ilvl w:val="0"/>
          <w:numId w:val="4"/>
        </w:numPr>
        <w:tabs>
          <w:tab w:val="clear" w:pos="-1440"/>
          <w:tab w:val="clear" w:pos="-720"/>
          <w:tab w:val="clear" w:pos="0"/>
          <w:tab w:val="clear" w:pos="301"/>
          <w:tab w:val="clear" w:pos="380"/>
        </w:tabs>
        <w:suppressAutoHyphens/>
        <w:spacing w:line="252" w:lineRule="atLeast"/>
      </w:pPr>
      <w:r>
        <w:t>Voldoen aan wet- en regelgeving</w:t>
      </w:r>
      <w:r w:rsidR="002F3AD3">
        <w:t xml:space="preserve"> (normen)</w:t>
      </w:r>
      <w:r>
        <w:t>.</w:t>
      </w:r>
    </w:p>
    <w:p w14:paraId="33E086B1" w14:textId="77777777" w:rsidR="007F741A" w:rsidRDefault="007F741A" w:rsidP="007F741A">
      <w:pPr>
        <w:numPr>
          <w:ilvl w:val="0"/>
          <w:numId w:val="4"/>
        </w:numPr>
        <w:tabs>
          <w:tab w:val="clear" w:pos="-1440"/>
          <w:tab w:val="clear" w:pos="-720"/>
          <w:tab w:val="clear" w:pos="0"/>
          <w:tab w:val="clear" w:pos="301"/>
          <w:tab w:val="clear" w:pos="380"/>
        </w:tabs>
        <w:suppressAutoHyphens/>
        <w:spacing w:line="252" w:lineRule="atLeast"/>
      </w:pPr>
      <w:r>
        <w:t>Veiligheid voor mens en milieu.</w:t>
      </w:r>
    </w:p>
    <w:p w14:paraId="479BF4F7" w14:textId="77777777" w:rsidR="007F741A" w:rsidRDefault="007F741A" w:rsidP="007F741A">
      <w:pPr>
        <w:numPr>
          <w:ilvl w:val="0"/>
          <w:numId w:val="4"/>
        </w:numPr>
        <w:tabs>
          <w:tab w:val="clear" w:pos="-1440"/>
          <w:tab w:val="clear" w:pos="-720"/>
          <w:tab w:val="clear" w:pos="0"/>
          <w:tab w:val="clear" w:pos="301"/>
          <w:tab w:val="clear" w:pos="380"/>
        </w:tabs>
        <w:suppressAutoHyphens/>
        <w:spacing w:line="252" w:lineRule="atLeast"/>
      </w:pPr>
      <w:r>
        <w:t>Bedrijfscontinuïteit.</w:t>
      </w:r>
    </w:p>
    <w:p w14:paraId="45117834" w14:textId="77777777" w:rsidR="007F741A" w:rsidRDefault="007F741A" w:rsidP="007F741A">
      <w:pPr>
        <w:numPr>
          <w:ilvl w:val="0"/>
          <w:numId w:val="4"/>
        </w:numPr>
        <w:tabs>
          <w:tab w:val="clear" w:pos="-1440"/>
          <w:tab w:val="clear" w:pos="-720"/>
          <w:tab w:val="clear" w:pos="0"/>
          <w:tab w:val="clear" w:pos="301"/>
          <w:tab w:val="clear" w:pos="380"/>
        </w:tabs>
        <w:suppressAutoHyphens/>
        <w:spacing w:line="252" w:lineRule="atLeast"/>
      </w:pPr>
      <w:r>
        <w:t>Efficiëntie.</w:t>
      </w:r>
    </w:p>
    <w:p w14:paraId="4A3D3FE0" w14:textId="77777777" w:rsidR="006A6CC1" w:rsidRDefault="006A6CC1" w:rsidP="000D2687">
      <w:pPr>
        <w:tabs>
          <w:tab w:val="clear" w:pos="-1440"/>
          <w:tab w:val="clear" w:pos="-720"/>
          <w:tab w:val="clear" w:pos="0"/>
          <w:tab w:val="clear" w:pos="380"/>
        </w:tabs>
        <w:suppressAutoHyphens/>
        <w:spacing w:line="252" w:lineRule="atLeast"/>
        <w:ind w:left="301"/>
      </w:pPr>
    </w:p>
    <w:p w14:paraId="730575DC" w14:textId="77777777" w:rsidR="007943C1" w:rsidRDefault="007943C1" w:rsidP="007943C1">
      <w:pPr>
        <w:pStyle w:val="Kop2"/>
      </w:pPr>
      <w:bookmarkStart w:id="18" w:name="_Toc158102838"/>
      <w:r>
        <w:t xml:space="preserve">Tactische </w:t>
      </w:r>
      <w:r w:rsidR="00833D41">
        <w:t>bedrijfsvoering keuzes</w:t>
      </w:r>
      <w:bookmarkEnd w:id="18"/>
    </w:p>
    <w:p w14:paraId="33877C46" w14:textId="77777777" w:rsidR="007943C1" w:rsidRDefault="00194737" w:rsidP="00194737">
      <w:r>
        <w:t>In de afgelopen jaren zijn verschillende trajecten ingezet</w:t>
      </w:r>
      <w:r w:rsidR="006A6CC1">
        <w:t xml:space="preserve"> </w:t>
      </w:r>
      <w:r>
        <w:t>die hier een bijdrage aan leveren</w:t>
      </w:r>
      <w:r w:rsidR="007943C1">
        <w:t>:</w:t>
      </w:r>
    </w:p>
    <w:p w14:paraId="6FB74CF0" w14:textId="77777777" w:rsidR="006C641E" w:rsidRDefault="006C641E" w:rsidP="006C641E">
      <w:pPr>
        <w:numPr>
          <w:ilvl w:val="0"/>
          <w:numId w:val="4"/>
        </w:numPr>
        <w:tabs>
          <w:tab w:val="clear" w:pos="-1440"/>
          <w:tab w:val="clear" w:pos="-720"/>
          <w:tab w:val="clear" w:pos="0"/>
          <w:tab w:val="clear" w:pos="301"/>
          <w:tab w:val="clear" w:pos="380"/>
        </w:tabs>
        <w:suppressAutoHyphens/>
        <w:spacing w:line="252" w:lineRule="atLeast"/>
      </w:pPr>
      <w:r>
        <w:t xml:space="preserve">Centrale </w:t>
      </w:r>
      <w:r w:rsidR="002E7926">
        <w:t>procesvoering</w:t>
      </w:r>
      <w:r>
        <w:t>.</w:t>
      </w:r>
    </w:p>
    <w:p w14:paraId="660F8646" w14:textId="77777777" w:rsidR="006C641E" w:rsidRDefault="006C641E" w:rsidP="006C641E">
      <w:pPr>
        <w:numPr>
          <w:ilvl w:val="0"/>
          <w:numId w:val="4"/>
        </w:numPr>
        <w:tabs>
          <w:tab w:val="clear" w:pos="-1440"/>
          <w:tab w:val="clear" w:pos="-720"/>
          <w:tab w:val="clear" w:pos="0"/>
          <w:tab w:val="clear" w:pos="301"/>
          <w:tab w:val="clear" w:pos="380"/>
        </w:tabs>
        <w:suppressAutoHyphens/>
        <w:spacing w:line="252" w:lineRule="atLeast"/>
      </w:pPr>
      <w:r>
        <w:t>Revitalisering procesautomatisering.</w:t>
      </w:r>
    </w:p>
    <w:p w14:paraId="7C9F2BA1" w14:textId="77777777" w:rsidR="00181443" w:rsidRDefault="00181443" w:rsidP="00181443">
      <w:pPr>
        <w:numPr>
          <w:ilvl w:val="0"/>
          <w:numId w:val="4"/>
        </w:numPr>
        <w:tabs>
          <w:tab w:val="clear" w:pos="-1440"/>
          <w:tab w:val="clear" w:pos="-720"/>
          <w:tab w:val="clear" w:pos="0"/>
          <w:tab w:val="clear" w:pos="301"/>
          <w:tab w:val="clear" w:pos="380"/>
        </w:tabs>
        <w:suppressAutoHyphens/>
        <w:spacing w:line="252" w:lineRule="atLeast"/>
      </w:pPr>
      <w:r>
        <w:t>Asset management.</w:t>
      </w:r>
    </w:p>
    <w:p w14:paraId="42DBF9DC" w14:textId="1D1D8E9A" w:rsidR="00CD68DA" w:rsidRDefault="00061305" w:rsidP="00CD68DA">
      <w:pPr>
        <w:numPr>
          <w:ilvl w:val="0"/>
          <w:numId w:val="4"/>
        </w:numPr>
        <w:tabs>
          <w:tab w:val="clear" w:pos="-1440"/>
          <w:tab w:val="clear" w:pos="-720"/>
          <w:tab w:val="clear" w:pos="0"/>
          <w:tab w:val="clear" w:pos="301"/>
          <w:tab w:val="clear" w:pos="380"/>
        </w:tabs>
        <w:suppressAutoHyphens/>
        <w:spacing w:line="252" w:lineRule="atLeast"/>
      </w:pPr>
      <w:r>
        <w:t>Informatiebeveiliging procesautomatisering</w:t>
      </w:r>
      <w:r w:rsidR="00DF64B9">
        <w:t>.</w:t>
      </w:r>
    </w:p>
    <w:p w14:paraId="11F46CB6" w14:textId="77777777" w:rsidR="00CD68DA" w:rsidRDefault="00CD68DA" w:rsidP="0033675A">
      <w:pPr>
        <w:tabs>
          <w:tab w:val="clear" w:pos="-1440"/>
          <w:tab w:val="clear" w:pos="-720"/>
          <w:tab w:val="clear" w:pos="0"/>
          <w:tab w:val="clear" w:pos="380"/>
        </w:tabs>
        <w:suppressAutoHyphens/>
        <w:spacing w:line="252" w:lineRule="atLeast"/>
        <w:ind w:left="301"/>
      </w:pPr>
    </w:p>
    <w:p w14:paraId="69E26937" w14:textId="77777777" w:rsidR="006C641E" w:rsidRDefault="006C641E" w:rsidP="007943C1">
      <w:pPr>
        <w:pStyle w:val="Kop2"/>
        <w:numPr>
          <w:ilvl w:val="2"/>
          <w:numId w:val="3"/>
        </w:numPr>
      </w:pPr>
      <w:bookmarkStart w:id="19" w:name="_Toc158102839"/>
      <w:r>
        <w:t xml:space="preserve">Centrale </w:t>
      </w:r>
      <w:r w:rsidR="007228B2">
        <w:t>procesvoering</w:t>
      </w:r>
      <w:bookmarkEnd w:id="19"/>
    </w:p>
    <w:p w14:paraId="2DEB6582" w14:textId="77777777" w:rsidR="006C641E" w:rsidRPr="006C641E" w:rsidRDefault="00181443" w:rsidP="006C641E">
      <w:r>
        <w:t>In</w:t>
      </w:r>
      <w:r w:rsidR="006C641E">
        <w:t xml:space="preserve"> 201</w:t>
      </w:r>
      <w:r w:rsidR="00AC2CE8">
        <w:t>2</w:t>
      </w:r>
      <w:r w:rsidR="006C641E">
        <w:t xml:space="preserve"> </w:t>
      </w:r>
      <w:r>
        <w:t xml:space="preserve">is de Centrale Proces Kamer (CPK) geïntroduceerd. Vanaf dat moment </w:t>
      </w:r>
      <w:r w:rsidR="006C641E">
        <w:t xml:space="preserve">worden de </w:t>
      </w:r>
      <w:r w:rsidR="00EC6299">
        <w:t>assets</w:t>
      </w:r>
      <w:r w:rsidR="00AC2CE8">
        <w:t xml:space="preserve"> </w:t>
      </w:r>
      <w:r w:rsidR="006C641E">
        <w:t xml:space="preserve">van </w:t>
      </w:r>
      <w:r w:rsidR="00956F33">
        <w:t>de Opdrachtgever</w:t>
      </w:r>
      <w:r w:rsidR="006C641E">
        <w:t xml:space="preserve"> vanuit de CPK </w:t>
      </w:r>
      <w:r>
        <w:t>bediend</w:t>
      </w:r>
      <w:r w:rsidR="006C641E">
        <w:t xml:space="preserve"> waar dit centraal kan</w:t>
      </w:r>
      <w:r>
        <w:t>. Lokale bediening blijft waar dit lokaal moet.</w:t>
      </w:r>
      <w:r w:rsidR="006C641E">
        <w:t xml:space="preserve"> Dit is een belangrijke stap in de professionalisering van de gebruikersrol.</w:t>
      </w:r>
      <w:r>
        <w:t xml:space="preserve"> </w:t>
      </w:r>
      <w:r w:rsidR="007228B2">
        <w:t>Tevens</w:t>
      </w:r>
      <w:r>
        <w:t xml:space="preserve"> </w:t>
      </w:r>
      <w:r w:rsidR="00EC6299">
        <w:t>kan informatie gecombineerd worden om nog beter te sturen op de doelen/eisen die gesteld zijn voor</w:t>
      </w:r>
      <w:r w:rsidR="00E10964">
        <w:t>/aan</w:t>
      </w:r>
      <w:r w:rsidR="00EC6299">
        <w:t xml:space="preserve"> het watersysteem. </w:t>
      </w:r>
    </w:p>
    <w:p w14:paraId="3AA1FB34" w14:textId="77777777" w:rsidR="006C641E" w:rsidRPr="006C641E" w:rsidRDefault="006C641E" w:rsidP="006C641E"/>
    <w:p w14:paraId="732EBE99" w14:textId="5D954DF3" w:rsidR="007943C1" w:rsidRPr="002B249E" w:rsidRDefault="00F2326D" w:rsidP="007943C1">
      <w:pPr>
        <w:pStyle w:val="Kop2"/>
        <w:numPr>
          <w:ilvl w:val="2"/>
          <w:numId w:val="3"/>
        </w:numPr>
      </w:pPr>
      <w:bookmarkStart w:id="20" w:name="_Toc158102840"/>
      <w:r>
        <w:t>Operationeel peilbeheer</w:t>
      </w:r>
      <w:bookmarkEnd w:id="20"/>
    </w:p>
    <w:p w14:paraId="6352E313" w14:textId="77777777" w:rsidR="005D3C43" w:rsidRPr="00B4493F" w:rsidRDefault="00997638" w:rsidP="00194737">
      <w:r>
        <w:t xml:space="preserve">De bemensing van de CPK bestaat uit 6 peilbeheerders, verantwoordelijk voor het operationeel peilbeheer. </w:t>
      </w:r>
      <w:r w:rsidR="00790456" w:rsidRPr="00B4493F">
        <w:t xml:space="preserve">De peilbeheerder werkt met BOSBO 3.0 (Beslis Ondersteunend Systeem Beheer Oppervlaktewater). </w:t>
      </w:r>
    </w:p>
    <w:p w14:paraId="7DDE3487" w14:textId="77777777" w:rsidR="005D3C43" w:rsidRPr="00B4493F" w:rsidRDefault="005D3C43" w:rsidP="00194737"/>
    <w:p w14:paraId="50921D12" w14:textId="72E0B519" w:rsidR="00997638" w:rsidRDefault="00833D41" w:rsidP="00194737">
      <w:r>
        <w:t>Het B</w:t>
      </w:r>
      <w:r w:rsidR="00CD68DA">
        <w:t>OSBO</w:t>
      </w:r>
      <w:r>
        <w:t xml:space="preserve"> systeem bestaat uit </w:t>
      </w:r>
      <w:r w:rsidR="00997638">
        <w:t>CAW en IR-FEWS</w:t>
      </w:r>
      <w:r>
        <w:t>, die gezamenlijk B</w:t>
      </w:r>
      <w:r w:rsidR="00CD68DA">
        <w:t>OSBO</w:t>
      </w:r>
      <w:r>
        <w:t xml:space="preserve"> 3.0. vormen. </w:t>
      </w:r>
    </w:p>
    <w:p w14:paraId="10722976" w14:textId="77777777" w:rsidR="00997638" w:rsidRDefault="00997638" w:rsidP="00194737"/>
    <w:p w14:paraId="06AD5941" w14:textId="1AF4D4BA" w:rsidR="005D3C43" w:rsidRPr="00B4493F" w:rsidRDefault="004C0E28" w:rsidP="0030146A">
      <w:r>
        <w:t>Een belangrijk</w:t>
      </w:r>
      <w:r w:rsidR="005D3C43" w:rsidRPr="00B4493F">
        <w:t xml:space="preserve"> instrument van de peilbeheerder is CAW (</w:t>
      </w:r>
      <w:r w:rsidR="005F76B8">
        <w:t xml:space="preserve">Centraal </w:t>
      </w:r>
      <w:r w:rsidR="00285E8A">
        <w:t>Automatisering Waterbeheer</w:t>
      </w:r>
      <w:r w:rsidR="005F76B8">
        <w:t xml:space="preserve">), een </w:t>
      </w:r>
      <w:r w:rsidR="003E4B1C">
        <w:t xml:space="preserve">systeem </w:t>
      </w:r>
      <w:r w:rsidR="005D3C43" w:rsidRPr="00B4493F">
        <w:t>voor dataverzameling, monitoring en alarmering. Met dit inst</w:t>
      </w:r>
      <w:r w:rsidR="005F76B8">
        <w:t xml:space="preserve">rument bewaken de </w:t>
      </w:r>
      <w:r w:rsidR="005D3C43" w:rsidRPr="00B4493F">
        <w:t xml:space="preserve">peilbeheerders het peil van de boezem en de polders </w:t>
      </w:r>
      <w:r w:rsidR="005F76B8">
        <w:t xml:space="preserve">overeenkomstig de meest actuele </w:t>
      </w:r>
      <w:r w:rsidR="005D3C43" w:rsidRPr="00B4493F">
        <w:t>peilbesluiten. Met CAW kunnen alle geautomatiseer</w:t>
      </w:r>
      <w:r>
        <w:t>de objecten op afstand bediend</w:t>
      </w:r>
      <w:r w:rsidR="005D3C43" w:rsidRPr="00B4493F">
        <w:t xml:space="preserve"> worden.</w:t>
      </w:r>
      <w:r w:rsidR="0030146A">
        <w:t xml:space="preserve"> De </w:t>
      </w:r>
      <w:r w:rsidR="0030146A" w:rsidRPr="00B4493F">
        <w:t>handgestuurde objecten in het veld</w:t>
      </w:r>
      <w:r w:rsidR="0030146A">
        <w:t xml:space="preserve"> worden bediend door </w:t>
      </w:r>
      <w:r>
        <w:t>w</w:t>
      </w:r>
      <w:r w:rsidR="005D3C43" w:rsidRPr="00B4493F">
        <w:t>atersysteembeheerders.</w:t>
      </w:r>
    </w:p>
    <w:p w14:paraId="4345CDBB" w14:textId="2D15EA35" w:rsidR="00790456" w:rsidRDefault="005D3C43" w:rsidP="00194737">
      <w:r w:rsidRPr="00B4493F">
        <w:br/>
        <w:t xml:space="preserve">Een ander belangrijk instrument voor het peilbeheer is </w:t>
      </w:r>
      <w:r w:rsidR="00E10964">
        <w:t>IR-</w:t>
      </w:r>
      <w:r w:rsidRPr="00B4493F">
        <w:t>FEWS, dat staat voor een</w:t>
      </w:r>
      <w:r w:rsidRPr="00B4493F">
        <w:br/>
        <w:t xml:space="preserve">visualisatiepakket FEWS, dat daarnaast als schil </w:t>
      </w:r>
      <w:r w:rsidR="0495F1FF">
        <w:t>dienstdoet</w:t>
      </w:r>
      <w:r w:rsidRPr="00B4493F">
        <w:t xml:space="preserve"> o</w:t>
      </w:r>
      <w:r w:rsidR="005F76B8">
        <w:t xml:space="preserve">m modellen aan te sturen die de </w:t>
      </w:r>
      <w:r w:rsidRPr="00B4493F">
        <w:t>peilbeheerder adviseren bij het uitvoeren van peilbeheer voor de boezem</w:t>
      </w:r>
      <w:r w:rsidR="005F76B8">
        <w:t xml:space="preserve"> en meerdere polders, de </w:t>
      </w:r>
      <w:r w:rsidRPr="00B4493F">
        <w:t xml:space="preserve">Integrale Regelaar (IR). Dit onderdeel </w:t>
      </w:r>
      <w:r w:rsidR="00C96FF1" w:rsidRPr="00B4493F">
        <w:t>b</w:t>
      </w:r>
      <w:r w:rsidRPr="00B4493F">
        <w:t>epa</w:t>
      </w:r>
      <w:r w:rsidR="005F76B8">
        <w:t xml:space="preserve">alt aan de hand van aanvoer- en </w:t>
      </w:r>
      <w:r w:rsidRPr="00B4493F">
        <w:t xml:space="preserve">optimalisatieberekeningen de ideale inzet van de </w:t>
      </w:r>
      <w:r w:rsidR="009132C9">
        <w:t>(</w:t>
      </w:r>
      <w:r w:rsidRPr="00B4493F">
        <w:t>boeze</w:t>
      </w:r>
      <w:r w:rsidR="005F76B8">
        <w:t>m</w:t>
      </w:r>
      <w:r w:rsidR="009132C9">
        <w:t>)</w:t>
      </w:r>
      <w:r w:rsidR="005F76B8">
        <w:t xml:space="preserve">gemalen. Het </w:t>
      </w:r>
      <w:r w:rsidR="00E10964">
        <w:t xml:space="preserve">IR- </w:t>
      </w:r>
      <w:r w:rsidR="005F76B8">
        <w:t xml:space="preserve">FEWS wordt nog </w:t>
      </w:r>
      <w:r w:rsidRPr="00B4493F">
        <w:t>steeds doorontwikkeld, waarbij ook factoren als energie, wind en chloridegehalte zijn opgenomen.</w:t>
      </w:r>
      <w:r w:rsidR="00E10964">
        <w:t xml:space="preserve"> </w:t>
      </w:r>
      <w:r w:rsidRPr="00B4493F">
        <w:t>De inzet van de integrale regelaar levert zo steeds verfijndere resultaten op.</w:t>
      </w:r>
    </w:p>
    <w:p w14:paraId="075B045F" w14:textId="77777777" w:rsidR="00CD68DA" w:rsidRDefault="00CD68DA" w:rsidP="00194737"/>
    <w:p w14:paraId="67F264D5" w14:textId="77777777" w:rsidR="006C641E" w:rsidRPr="002B249E" w:rsidRDefault="006C641E" w:rsidP="006C641E">
      <w:pPr>
        <w:pStyle w:val="Kop2"/>
        <w:numPr>
          <w:ilvl w:val="2"/>
          <w:numId w:val="3"/>
        </w:numPr>
      </w:pPr>
      <w:bookmarkStart w:id="21" w:name="_Toc158102841"/>
      <w:r>
        <w:t>Asset management</w:t>
      </w:r>
      <w:bookmarkEnd w:id="21"/>
    </w:p>
    <w:p w14:paraId="591340C7" w14:textId="77777777" w:rsidR="00194737" w:rsidRDefault="006C641E" w:rsidP="006A6CC1">
      <w:r>
        <w:t>G</w:t>
      </w:r>
      <w:r w:rsidR="00194737">
        <w:t xml:space="preserve">rootschalige optimalisaties van de installaties </w:t>
      </w:r>
      <w:r>
        <w:t xml:space="preserve">worden </w:t>
      </w:r>
      <w:r w:rsidR="00194737">
        <w:t>gerealiseerd d.m.v. vervanging en aanpassing van installatie</w:t>
      </w:r>
      <w:r w:rsidR="007228B2">
        <w:t>s</w:t>
      </w:r>
      <w:r w:rsidR="00194737">
        <w:t xml:space="preserve"> en een daarbij passende onderhoud</w:t>
      </w:r>
      <w:r>
        <w:t>ss</w:t>
      </w:r>
      <w:r w:rsidR="00194737">
        <w:t xml:space="preserve">trategie. </w:t>
      </w:r>
    </w:p>
    <w:p w14:paraId="52A906BB" w14:textId="77777777" w:rsidR="00BA23A3" w:rsidRDefault="00BA23A3" w:rsidP="006A6CC1"/>
    <w:p w14:paraId="3974181D" w14:textId="77777777" w:rsidR="002D1249" w:rsidRPr="00DF64B9" w:rsidRDefault="002D1249" w:rsidP="00DF64B9">
      <w:pPr>
        <w:pStyle w:val="Kop2"/>
        <w:numPr>
          <w:ilvl w:val="2"/>
          <w:numId w:val="3"/>
        </w:numPr>
      </w:pPr>
      <w:bookmarkStart w:id="22" w:name="_Toc158102842"/>
      <w:r w:rsidRPr="00DF64B9">
        <w:t>Informatiebeveiliging</w:t>
      </w:r>
      <w:bookmarkEnd w:id="22"/>
    </w:p>
    <w:p w14:paraId="35CDE4C1" w14:textId="13EEFDD6" w:rsidR="002D1249" w:rsidRPr="002D1249" w:rsidRDefault="002D1249" w:rsidP="00DF64B9">
      <w:r>
        <w:t xml:space="preserve">Rijnland werkt voortdurend aan de verbetering van haar informatiebeveiliging. De procesautomatisering van het Cluster Watersystemen </w:t>
      </w:r>
      <w:r w:rsidR="00B30BC1">
        <w:t>is</w:t>
      </w:r>
      <w:r>
        <w:t xml:space="preserve"> volgens de IEC 62443</w:t>
      </w:r>
      <w:r w:rsidR="0014127A">
        <w:t xml:space="preserve"> </w:t>
      </w:r>
      <w:r w:rsidR="001E7FDA">
        <w:t xml:space="preserve">3-3 </w:t>
      </w:r>
      <w:r w:rsidR="0014127A">
        <w:t>SL2</w:t>
      </w:r>
      <w:r w:rsidR="00B30BC1">
        <w:t xml:space="preserve"> gecertificeerd</w:t>
      </w:r>
      <w:r>
        <w:t xml:space="preserve">.  </w:t>
      </w:r>
    </w:p>
    <w:p w14:paraId="36CDA03F" w14:textId="77777777" w:rsidR="002D1249" w:rsidRDefault="002D1249" w:rsidP="006A6CC1"/>
    <w:p w14:paraId="09896C74" w14:textId="77777777" w:rsidR="00F33262" w:rsidRDefault="00F33262" w:rsidP="00F33262">
      <w:pPr>
        <w:pStyle w:val="Kop2"/>
      </w:pPr>
      <w:bookmarkStart w:id="23" w:name="_Toc158102843"/>
      <w:r>
        <w:t xml:space="preserve">Keuzes </w:t>
      </w:r>
      <w:r w:rsidR="00AE2A99">
        <w:t>meetnet</w:t>
      </w:r>
      <w:r w:rsidR="00D47F3C">
        <w:t xml:space="preserve"> </w:t>
      </w:r>
      <w:r>
        <w:t>vanuit bedrijfsvoering water</w:t>
      </w:r>
      <w:r w:rsidR="00AE2A99">
        <w:t>systeem</w:t>
      </w:r>
      <w:bookmarkEnd w:id="23"/>
    </w:p>
    <w:p w14:paraId="78125044" w14:textId="12519536" w:rsidR="00C648E8" w:rsidRDefault="00C648E8" w:rsidP="0055309F">
      <w:pPr>
        <w:pStyle w:val="Kop2"/>
        <w:numPr>
          <w:ilvl w:val="2"/>
          <w:numId w:val="3"/>
        </w:numPr>
      </w:pPr>
      <w:bookmarkStart w:id="24" w:name="_Toc158102844"/>
      <w:r>
        <w:t xml:space="preserve">Belang </w:t>
      </w:r>
      <w:r w:rsidR="00AE2A99">
        <w:t>meetnet</w:t>
      </w:r>
      <w:r w:rsidR="006D7E2E">
        <w:t xml:space="preserve"> voor Loggers</w:t>
      </w:r>
      <w:bookmarkEnd w:id="24"/>
    </w:p>
    <w:p w14:paraId="719E2E65" w14:textId="494DAA25" w:rsidR="00E9625B" w:rsidRDefault="002F6879" w:rsidP="00E9625B">
      <w:r>
        <w:t>Het meetnet</w:t>
      </w:r>
      <w:r w:rsidR="00AE2A99">
        <w:t xml:space="preserve"> word</w:t>
      </w:r>
      <w:r>
        <w:t>t</w:t>
      </w:r>
      <w:r w:rsidR="00AE2A99">
        <w:t xml:space="preserve"> ingezet ten behoeve van het peilbeheer</w:t>
      </w:r>
      <w:r w:rsidR="003B6D20">
        <w:t xml:space="preserve"> waarbij de nadruk ligt op het geautomatiseerd aansturen van het watersysteem en daarnaast wordt het gebruikt om zicht te hebben op de actuele situatie in het watersysteem om op basis daarvan operationele beslissingen te kunnen nemen en of beleid te maken. Hierbij wordt de sturing zoveel mogelijk op afstand vanuit de CPK uitgevoerd.</w:t>
      </w:r>
      <w:r w:rsidR="00AE2A99">
        <w:t xml:space="preserve"> </w:t>
      </w:r>
    </w:p>
    <w:p w14:paraId="5C66D5E5" w14:textId="77777777" w:rsidR="00E9625B" w:rsidRDefault="00E9625B" w:rsidP="00E9625B"/>
    <w:p w14:paraId="7028A01C" w14:textId="1F85A0CA" w:rsidR="00F33262" w:rsidRDefault="00F33262" w:rsidP="002F3AD3">
      <w:r>
        <w:t xml:space="preserve">Daarmee </w:t>
      </w:r>
      <w:r w:rsidR="003B6D20">
        <w:t>is het meetnet</w:t>
      </w:r>
      <w:r>
        <w:t xml:space="preserve"> van essentieel belang voor </w:t>
      </w:r>
      <w:r w:rsidR="0073682F">
        <w:t xml:space="preserve">de </w:t>
      </w:r>
      <w:r>
        <w:t xml:space="preserve">bedrijfsvoering van </w:t>
      </w:r>
      <w:r w:rsidR="48E30AD3">
        <w:t>het</w:t>
      </w:r>
      <w:r>
        <w:t xml:space="preserve"> water</w:t>
      </w:r>
      <w:r w:rsidR="003B6D20">
        <w:t>systeem</w:t>
      </w:r>
      <w:r>
        <w:t xml:space="preserve">. </w:t>
      </w:r>
      <w:r w:rsidR="00C648E8">
        <w:t>De b</w:t>
      </w:r>
      <w:r>
        <w:t xml:space="preserve">elangrijkste eisen aan </w:t>
      </w:r>
      <w:r w:rsidR="003B6D20">
        <w:t>het meetnet</w:t>
      </w:r>
      <w:r>
        <w:t xml:space="preserve"> zijn:</w:t>
      </w:r>
    </w:p>
    <w:p w14:paraId="61933DEB" w14:textId="77777777" w:rsidR="002F3AD3" w:rsidRDefault="00B466DC" w:rsidP="00F33262">
      <w:pPr>
        <w:numPr>
          <w:ilvl w:val="0"/>
          <w:numId w:val="4"/>
        </w:numPr>
        <w:tabs>
          <w:tab w:val="clear" w:pos="-1440"/>
          <w:tab w:val="clear" w:pos="-720"/>
          <w:tab w:val="clear" w:pos="0"/>
          <w:tab w:val="clear" w:pos="301"/>
          <w:tab w:val="clear" w:pos="380"/>
        </w:tabs>
        <w:suppressAutoHyphens/>
        <w:spacing w:line="252" w:lineRule="atLeast"/>
      </w:pPr>
      <w:r>
        <w:t>Beschikbaar en b</w:t>
      </w:r>
      <w:r w:rsidR="002F3AD3">
        <w:t>etrouwba</w:t>
      </w:r>
      <w:r w:rsidR="00F33262">
        <w:t>a</w:t>
      </w:r>
      <w:r w:rsidR="002F3AD3">
        <w:t>r</w:t>
      </w:r>
      <w:r w:rsidR="00F33262">
        <w:t xml:space="preserve"> zijn en </w:t>
      </w:r>
      <w:r w:rsidR="002F3AD3">
        <w:t>correct functioneren</w:t>
      </w:r>
      <w:r w:rsidR="00C648E8">
        <w:t xml:space="preserve"> (bedrijfscontinuïteit 24/7).</w:t>
      </w:r>
    </w:p>
    <w:p w14:paraId="68BB4200" w14:textId="77777777" w:rsidR="00F33262" w:rsidRDefault="00C648E8" w:rsidP="00F33262">
      <w:pPr>
        <w:numPr>
          <w:ilvl w:val="0"/>
          <w:numId w:val="4"/>
        </w:numPr>
        <w:tabs>
          <w:tab w:val="clear" w:pos="-1440"/>
          <w:tab w:val="clear" w:pos="-720"/>
          <w:tab w:val="clear" w:pos="0"/>
          <w:tab w:val="clear" w:pos="301"/>
          <w:tab w:val="clear" w:pos="380"/>
        </w:tabs>
        <w:suppressAutoHyphens/>
        <w:spacing w:line="252" w:lineRule="atLeast"/>
      </w:pPr>
      <w:r>
        <w:t>Z</w:t>
      </w:r>
      <w:r w:rsidR="00F33262">
        <w:t>o laag mogelijk</w:t>
      </w:r>
      <w:r>
        <w:t xml:space="preserve">e totale kosten (aanschaf, </w:t>
      </w:r>
      <w:r w:rsidR="0073682F">
        <w:t>vervanging, uitbreiding,</w:t>
      </w:r>
      <w:r>
        <w:t xml:space="preserve"> gebruik, onderhoud,</w:t>
      </w:r>
      <w:r w:rsidR="0073682F">
        <w:t xml:space="preserve"> beheer, optimalisatie en</w:t>
      </w:r>
      <w:r>
        <w:t xml:space="preserve"> energiebesparing).</w:t>
      </w:r>
    </w:p>
    <w:p w14:paraId="72DFEDD6" w14:textId="77777777" w:rsidR="003D6D0D" w:rsidRDefault="003D6D0D">
      <w:pPr>
        <w:tabs>
          <w:tab w:val="clear" w:pos="-1440"/>
          <w:tab w:val="clear" w:pos="-720"/>
          <w:tab w:val="clear" w:pos="0"/>
          <w:tab w:val="clear" w:pos="380"/>
        </w:tabs>
      </w:pPr>
    </w:p>
    <w:p w14:paraId="13B423E7" w14:textId="77777777" w:rsidR="003D6D0D" w:rsidRPr="00DF64B9" w:rsidRDefault="003D6D0D" w:rsidP="00DF64B9">
      <w:pPr>
        <w:pStyle w:val="Kop2"/>
        <w:numPr>
          <w:ilvl w:val="2"/>
          <w:numId w:val="3"/>
        </w:numPr>
      </w:pPr>
      <w:bookmarkStart w:id="25" w:name="_Toc158102845"/>
      <w:r w:rsidRPr="00DF64B9">
        <w:t>Huidig</w:t>
      </w:r>
      <w:r w:rsidR="00091765" w:rsidRPr="00DF64B9">
        <w:t>e</w:t>
      </w:r>
      <w:r w:rsidRPr="00DF64B9">
        <w:t xml:space="preserve"> meetnet</w:t>
      </w:r>
      <w:bookmarkEnd w:id="25"/>
    </w:p>
    <w:p w14:paraId="00D223D2" w14:textId="77777777" w:rsidR="003D6D0D" w:rsidRDefault="003D6D0D">
      <w:pPr>
        <w:tabs>
          <w:tab w:val="clear" w:pos="-1440"/>
          <w:tab w:val="clear" w:pos="-720"/>
          <w:tab w:val="clear" w:pos="0"/>
          <w:tab w:val="clear" w:pos="380"/>
        </w:tabs>
      </w:pPr>
      <w:r w:rsidRPr="003D6D0D">
        <w:t xml:space="preserve">Binnen het watersysteem </w:t>
      </w:r>
      <w:r w:rsidR="002F6879">
        <w:t xml:space="preserve">worden verschillende procesgrootheden gemeten en zijn diverse </w:t>
      </w:r>
      <w:r w:rsidR="0030146A">
        <w:t>fabricaten</w:t>
      </w:r>
      <w:r w:rsidR="002F6879">
        <w:t xml:space="preserve"> en typen meetapparatuur</w:t>
      </w:r>
      <w:r w:rsidRPr="003D6D0D">
        <w:t xml:space="preserve"> aanwezig</w:t>
      </w:r>
      <w:r>
        <w:t xml:space="preserve"> waarmee </w:t>
      </w:r>
      <w:r w:rsidR="00980DC5">
        <w:t>invulling werd</w:t>
      </w:r>
      <w:r>
        <w:t xml:space="preserve"> gegeven aan de meetvragen</w:t>
      </w:r>
      <w:r w:rsidR="002F6879">
        <w:t>. Het huidige</w:t>
      </w:r>
      <w:r>
        <w:t xml:space="preserve"> meetnet is in de afgelopen jaren ontstaan vanuit meerdere projecten en aanbestedingen.</w:t>
      </w:r>
      <w:r w:rsidR="00C85E9A">
        <w:t xml:space="preserve"> Het huidige meetnet is als volgt opgebouwd: </w:t>
      </w:r>
    </w:p>
    <w:p w14:paraId="18B4ED08" w14:textId="77777777" w:rsidR="003D6D0D" w:rsidRDefault="003D6D0D">
      <w:pPr>
        <w:tabs>
          <w:tab w:val="clear" w:pos="-1440"/>
          <w:tab w:val="clear" w:pos="-720"/>
          <w:tab w:val="clear" w:pos="0"/>
          <w:tab w:val="clear" w:pos="380"/>
        </w:tabs>
      </w:pPr>
    </w:p>
    <w:p w14:paraId="5412011F" w14:textId="77777777" w:rsidR="001F1418" w:rsidRDefault="001F1418">
      <w:pPr>
        <w:tabs>
          <w:tab w:val="clear" w:pos="-1440"/>
          <w:tab w:val="clear" w:pos="-720"/>
          <w:tab w:val="clear" w:pos="0"/>
          <w:tab w:val="clear" w:pos="380"/>
        </w:tabs>
      </w:pPr>
    </w:p>
    <w:p w14:paraId="54C0CCCA" w14:textId="7BED06B3" w:rsidR="001F1418" w:rsidRDefault="00F83C4C">
      <w:pPr>
        <w:tabs>
          <w:tab w:val="clear" w:pos="-1440"/>
          <w:tab w:val="clear" w:pos="-720"/>
          <w:tab w:val="clear" w:pos="0"/>
          <w:tab w:val="clear" w:pos="380"/>
        </w:tabs>
      </w:pPr>
      <w:r w:rsidRPr="00F83C4C">
        <w:rPr>
          <w:noProof/>
        </w:rPr>
        <w:drawing>
          <wp:inline distT="0" distB="0" distL="0" distR="0" wp14:anchorId="6A3B1B41" wp14:editId="1E09EFFF">
            <wp:extent cx="5759450" cy="290195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2901950"/>
                    </a:xfrm>
                    <a:prstGeom prst="rect">
                      <a:avLst/>
                    </a:prstGeom>
                    <a:noFill/>
                    <a:ln>
                      <a:noFill/>
                    </a:ln>
                  </pic:spPr>
                </pic:pic>
              </a:graphicData>
            </a:graphic>
          </wp:inline>
        </w:drawing>
      </w:r>
    </w:p>
    <w:p w14:paraId="4F300349" w14:textId="77777777" w:rsidR="00157923" w:rsidRDefault="00157923">
      <w:pPr>
        <w:tabs>
          <w:tab w:val="clear" w:pos="-1440"/>
          <w:tab w:val="clear" w:pos="-720"/>
          <w:tab w:val="clear" w:pos="0"/>
          <w:tab w:val="clear" w:pos="380"/>
        </w:tabs>
      </w:pPr>
    </w:p>
    <w:p w14:paraId="7FFAF164" w14:textId="571900A4" w:rsidR="00980DC5" w:rsidRPr="008775E8" w:rsidRDefault="00980DC5" w:rsidP="008775E8">
      <w:pPr>
        <w:pStyle w:val="Kop2"/>
        <w:numPr>
          <w:ilvl w:val="2"/>
          <w:numId w:val="3"/>
        </w:numPr>
      </w:pPr>
      <w:bookmarkStart w:id="26" w:name="_Toc158102846"/>
      <w:r w:rsidRPr="008775E8">
        <w:t>Nieuw</w:t>
      </w:r>
      <w:r w:rsidR="002F6879" w:rsidRPr="008775E8">
        <w:t>e</w:t>
      </w:r>
      <w:r w:rsidRPr="008775E8">
        <w:t xml:space="preserve"> meetnet</w:t>
      </w:r>
      <w:bookmarkEnd w:id="26"/>
    </w:p>
    <w:p w14:paraId="590B7C6B" w14:textId="6FAA408D" w:rsidR="00980DC5" w:rsidRDefault="007F370B" w:rsidP="00553330">
      <w:r>
        <w:t xml:space="preserve">Deze aanbesteding bestaat uit het </w:t>
      </w:r>
      <w:r w:rsidR="007D43A6">
        <w:t xml:space="preserve">leveren, </w:t>
      </w:r>
      <w:r>
        <w:t>vervangen</w:t>
      </w:r>
      <w:r w:rsidR="007D43A6">
        <w:t xml:space="preserve">, </w:t>
      </w:r>
      <w:r w:rsidR="00511F3F">
        <w:t xml:space="preserve">bedrijfsvaardig installeren </w:t>
      </w:r>
      <w:r>
        <w:t xml:space="preserve">en onderhouden van de volgende type </w:t>
      </w:r>
      <w:r w:rsidR="007D43A6">
        <w:t>loggers voor het meten van</w:t>
      </w:r>
      <w:r w:rsidR="00A63FDC">
        <w:t>:</w:t>
      </w:r>
    </w:p>
    <w:p w14:paraId="28B0EEB6" w14:textId="77777777" w:rsidR="00980DC5" w:rsidRDefault="00980DC5" w:rsidP="00553330">
      <w:pPr>
        <w:pStyle w:val="Lijstalinea"/>
        <w:numPr>
          <w:ilvl w:val="0"/>
          <w:numId w:val="4"/>
        </w:numPr>
      </w:pPr>
      <w:r>
        <w:t>Waterstand</w:t>
      </w:r>
      <w:r w:rsidR="007F370B">
        <w:t>,</w:t>
      </w:r>
    </w:p>
    <w:p w14:paraId="26C28DCA" w14:textId="77777777" w:rsidR="007D43A6" w:rsidRDefault="007D43A6" w:rsidP="007D43A6">
      <w:pPr>
        <w:pStyle w:val="Lijstalinea"/>
        <w:numPr>
          <w:ilvl w:val="0"/>
          <w:numId w:val="4"/>
        </w:numPr>
      </w:pPr>
      <w:r>
        <w:t>Elektrisch Geleidend Vermogen (EGV),</w:t>
      </w:r>
    </w:p>
    <w:p w14:paraId="10C657C7" w14:textId="77777777" w:rsidR="00980DC5" w:rsidRDefault="00980DC5" w:rsidP="00553330">
      <w:pPr>
        <w:pStyle w:val="Lijstalinea"/>
        <w:numPr>
          <w:ilvl w:val="0"/>
          <w:numId w:val="4"/>
        </w:numPr>
      </w:pPr>
      <w:r>
        <w:t>Neerslag</w:t>
      </w:r>
      <w:r w:rsidR="007F370B">
        <w:t>,</w:t>
      </w:r>
      <w:r>
        <w:t xml:space="preserve"> </w:t>
      </w:r>
    </w:p>
    <w:p w14:paraId="24221528" w14:textId="77777777" w:rsidR="00980DC5" w:rsidRDefault="00980DC5" w:rsidP="00553330">
      <w:pPr>
        <w:pStyle w:val="Lijstalinea"/>
        <w:numPr>
          <w:ilvl w:val="0"/>
          <w:numId w:val="4"/>
        </w:numPr>
      </w:pPr>
      <w:r>
        <w:t>Grondwaterstand</w:t>
      </w:r>
      <w:r w:rsidR="007F370B">
        <w:t>,</w:t>
      </w:r>
      <w:r>
        <w:t xml:space="preserve"> </w:t>
      </w:r>
    </w:p>
    <w:p w14:paraId="4A926B49" w14:textId="77777777" w:rsidR="00980DC5" w:rsidRDefault="00980DC5" w:rsidP="00553330">
      <w:pPr>
        <w:pStyle w:val="Lijstalinea"/>
        <w:numPr>
          <w:ilvl w:val="0"/>
          <w:numId w:val="4"/>
        </w:numPr>
      </w:pPr>
      <w:r>
        <w:t>Bodemvocht</w:t>
      </w:r>
      <w:r w:rsidR="007D43A6">
        <w:t>.</w:t>
      </w:r>
      <w:r>
        <w:t xml:space="preserve"> </w:t>
      </w:r>
    </w:p>
    <w:p w14:paraId="7194A446" w14:textId="3623680B" w:rsidR="371F6676" w:rsidRDefault="371F6676" w:rsidP="00463C3E">
      <w:pPr>
        <w:pStyle w:val="Lijstalinea"/>
        <w:ind w:left="301"/>
      </w:pPr>
    </w:p>
    <w:p w14:paraId="0D9D94DD" w14:textId="73584116" w:rsidR="371F6676" w:rsidRDefault="371F6676" w:rsidP="00463C3E">
      <w:pPr>
        <w:pStyle w:val="Lijstalinea"/>
        <w:ind w:left="301"/>
      </w:pPr>
    </w:p>
    <w:p w14:paraId="43105C90" w14:textId="2102EEDE" w:rsidR="00163A12" w:rsidRDefault="0A20A31B" w:rsidP="00463C3E">
      <w:pPr>
        <w:pStyle w:val="Lijstalinea"/>
        <w:ind w:left="301"/>
      </w:pPr>
      <w:r>
        <w:t xml:space="preserve">Daarnaast vallen ook </w:t>
      </w:r>
      <w:proofErr w:type="spellStart"/>
      <w:r w:rsidR="00AA7CC1">
        <w:t>solar</w:t>
      </w:r>
      <w:proofErr w:type="spellEnd"/>
      <w:r w:rsidR="00AA7CC1">
        <w:t xml:space="preserve"> </w:t>
      </w:r>
      <w:r>
        <w:t>s</w:t>
      </w:r>
      <w:r w:rsidR="5555862B">
        <w:t>tuw</w:t>
      </w:r>
      <w:r w:rsidR="21C2E1CB">
        <w:t xml:space="preserve"> – </w:t>
      </w:r>
      <w:r w:rsidR="36A1EC53">
        <w:t>en</w:t>
      </w:r>
      <w:r w:rsidR="5555862B">
        <w:t xml:space="preserve"> </w:t>
      </w:r>
      <w:r w:rsidR="21C2E1CB">
        <w:t>inlaat besturing</w:t>
      </w:r>
      <w:r w:rsidR="6B522672">
        <w:t>en</w:t>
      </w:r>
      <w:r w:rsidR="001047AD">
        <w:t xml:space="preserve"> onder de scope van de opdracht.</w:t>
      </w:r>
    </w:p>
    <w:p w14:paraId="6E2A9B7F" w14:textId="77777777" w:rsidR="007D43A6" w:rsidRDefault="007D43A6" w:rsidP="007D43A6"/>
    <w:p w14:paraId="739C3804" w14:textId="77777777" w:rsidR="00826E20" w:rsidRPr="00980DC5" w:rsidRDefault="00826E20" w:rsidP="00553330">
      <w:r>
        <w:t xml:space="preserve">In hoofdstuk 3 van dit document zullen per type meting eisen worden geformuleerd waaraan moet worden voldaan, daarnaast zullen de algemene eisen worden uitgewerkt. </w:t>
      </w:r>
    </w:p>
    <w:p w14:paraId="4B1DEC69" w14:textId="77777777" w:rsidR="00C7037B" w:rsidRPr="003D6D0D" w:rsidRDefault="00C7037B" w:rsidP="00924774">
      <w:pPr>
        <w:tabs>
          <w:tab w:val="clear" w:pos="-1440"/>
          <w:tab w:val="clear" w:pos="-720"/>
          <w:tab w:val="clear" w:pos="0"/>
          <w:tab w:val="clear" w:pos="380"/>
        </w:tabs>
      </w:pPr>
    </w:p>
    <w:p w14:paraId="476EAF94" w14:textId="77777777" w:rsidR="002F3AD3" w:rsidRPr="00CE27F3" w:rsidRDefault="002F3AD3" w:rsidP="00CE27F3"/>
    <w:p w14:paraId="564E295E" w14:textId="77777777" w:rsidR="000D4DB6" w:rsidRPr="00C648E8" w:rsidRDefault="000D4DB6" w:rsidP="00FB3591"/>
    <w:p w14:paraId="0F95DDC2" w14:textId="77777777" w:rsidR="00333E9C" w:rsidRDefault="00333E9C" w:rsidP="00333E9C"/>
    <w:p w14:paraId="03691074" w14:textId="77777777" w:rsidR="00A63FDC" w:rsidRDefault="00A63FDC" w:rsidP="00333E9C"/>
    <w:p w14:paraId="70A8F5B9" w14:textId="77777777" w:rsidR="00A63FDC" w:rsidRDefault="00A63FDC" w:rsidP="00333E9C"/>
    <w:p w14:paraId="1CE7B445" w14:textId="77777777" w:rsidR="00A63FDC" w:rsidRDefault="00A63FDC" w:rsidP="00333E9C"/>
    <w:p w14:paraId="7FFB6A7E" w14:textId="77777777" w:rsidR="00176BF4" w:rsidRDefault="00176BF4" w:rsidP="00333E9C"/>
    <w:p w14:paraId="6B316326" w14:textId="77777777" w:rsidR="004454A9" w:rsidRDefault="004454A9" w:rsidP="00BF23B4">
      <w:pPr>
        <w:tabs>
          <w:tab w:val="clear" w:pos="-1440"/>
          <w:tab w:val="clear" w:pos="-720"/>
          <w:tab w:val="clear" w:pos="0"/>
          <w:tab w:val="clear" w:pos="380"/>
        </w:tabs>
      </w:pPr>
    </w:p>
    <w:p w14:paraId="60B5A0EA" w14:textId="77777777" w:rsidR="00C36ECD" w:rsidRDefault="00C36ECD" w:rsidP="00BF23B4">
      <w:pPr>
        <w:tabs>
          <w:tab w:val="clear" w:pos="-1440"/>
          <w:tab w:val="clear" w:pos="-720"/>
          <w:tab w:val="clear" w:pos="0"/>
          <w:tab w:val="clear" w:pos="380"/>
        </w:tabs>
      </w:pPr>
    </w:p>
    <w:p w14:paraId="32EB1171" w14:textId="77777777" w:rsidR="00C36ECD" w:rsidRDefault="00C36ECD" w:rsidP="00BF23B4">
      <w:pPr>
        <w:tabs>
          <w:tab w:val="clear" w:pos="-1440"/>
          <w:tab w:val="clear" w:pos="-720"/>
          <w:tab w:val="clear" w:pos="0"/>
          <w:tab w:val="clear" w:pos="380"/>
        </w:tabs>
      </w:pPr>
    </w:p>
    <w:p w14:paraId="7F08ED1F" w14:textId="77777777" w:rsidR="00D47F3C" w:rsidRDefault="00D47F3C" w:rsidP="00D47F3C">
      <w:pPr>
        <w:pStyle w:val="Kop1"/>
        <w:rPr>
          <w:szCs w:val="22"/>
        </w:rPr>
      </w:pPr>
      <w:bookmarkStart w:id="27" w:name="_Toc158102847"/>
      <w:r>
        <w:rPr>
          <w:szCs w:val="22"/>
        </w:rPr>
        <w:t>Eisen aan</w:t>
      </w:r>
      <w:r w:rsidR="00136F27">
        <w:rPr>
          <w:szCs w:val="22"/>
        </w:rPr>
        <w:t xml:space="preserve"> </w:t>
      </w:r>
      <w:r w:rsidR="00A658A8">
        <w:rPr>
          <w:szCs w:val="22"/>
        </w:rPr>
        <w:t>levering</w:t>
      </w:r>
      <w:r w:rsidR="00BF6988">
        <w:rPr>
          <w:szCs w:val="22"/>
        </w:rPr>
        <w:t xml:space="preserve"> </w:t>
      </w:r>
      <w:r w:rsidR="003A5B2F">
        <w:rPr>
          <w:szCs w:val="22"/>
        </w:rPr>
        <w:t>meetnet</w:t>
      </w:r>
      <w:bookmarkEnd w:id="27"/>
    </w:p>
    <w:p w14:paraId="147DACA2" w14:textId="77777777" w:rsidR="00A658A8" w:rsidRPr="00A658A8" w:rsidRDefault="00A658A8" w:rsidP="00A658A8">
      <w:pPr>
        <w:pStyle w:val="Kop2"/>
      </w:pPr>
      <w:bookmarkStart w:id="28" w:name="_Toc158102848"/>
      <w:r w:rsidRPr="00A658A8">
        <w:t>Algemene eisen aan levering</w:t>
      </w:r>
      <w:bookmarkEnd w:id="28"/>
    </w:p>
    <w:p w14:paraId="34548BC2" w14:textId="77777777" w:rsidR="00A658A8" w:rsidRPr="00BF6988" w:rsidRDefault="00A658A8" w:rsidP="00A658A8"/>
    <w:tbl>
      <w:tblPr>
        <w:tblStyle w:val="Tabelraster"/>
        <w:tblW w:w="9072" w:type="dxa"/>
        <w:tblInd w:w="108" w:type="dxa"/>
        <w:tblLayout w:type="fixed"/>
        <w:tblLook w:val="04A0" w:firstRow="1" w:lastRow="0" w:firstColumn="1" w:lastColumn="0" w:noHBand="0" w:noVBand="1"/>
      </w:tblPr>
      <w:tblGrid>
        <w:gridCol w:w="1134"/>
        <w:gridCol w:w="7938"/>
      </w:tblGrid>
      <w:tr w:rsidR="00A658A8" w:rsidRPr="00266038" w14:paraId="7EC2C53A" w14:textId="77777777" w:rsidTr="488A196A">
        <w:tc>
          <w:tcPr>
            <w:tcW w:w="1134" w:type="dxa"/>
            <w:shd w:val="clear" w:color="auto" w:fill="BFBFBF" w:themeFill="background1" w:themeFillShade="BF"/>
          </w:tcPr>
          <w:p w14:paraId="2A826134" w14:textId="77777777" w:rsidR="00A658A8" w:rsidRPr="00266038" w:rsidRDefault="00A658A8" w:rsidP="00DE1953">
            <w:pPr>
              <w:rPr>
                <w:b/>
                <w:sz w:val="20"/>
              </w:rPr>
            </w:pPr>
            <w:proofErr w:type="spellStart"/>
            <w:r w:rsidRPr="00266038">
              <w:rPr>
                <w:b/>
                <w:sz w:val="20"/>
              </w:rPr>
              <w:t>Nr</w:t>
            </w:r>
            <w:proofErr w:type="spellEnd"/>
          </w:p>
        </w:tc>
        <w:tc>
          <w:tcPr>
            <w:tcW w:w="7938" w:type="dxa"/>
            <w:shd w:val="clear" w:color="auto" w:fill="BFBFBF" w:themeFill="background1" w:themeFillShade="BF"/>
          </w:tcPr>
          <w:p w14:paraId="66D7C58E" w14:textId="77777777" w:rsidR="00A658A8" w:rsidRPr="00266038" w:rsidRDefault="00A658A8" w:rsidP="00DE1953">
            <w:pPr>
              <w:rPr>
                <w:b/>
                <w:sz w:val="20"/>
              </w:rPr>
            </w:pPr>
            <w:r w:rsidRPr="00266038">
              <w:rPr>
                <w:b/>
                <w:sz w:val="20"/>
              </w:rPr>
              <w:t>Eis</w:t>
            </w:r>
          </w:p>
        </w:tc>
      </w:tr>
      <w:tr w:rsidR="00A658A8" w:rsidRPr="00266038" w14:paraId="530C627E" w14:textId="77777777" w:rsidTr="488A196A">
        <w:tc>
          <w:tcPr>
            <w:tcW w:w="1134" w:type="dxa"/>
          </w:tcPr>
          <w:p w14:paraId="111550D0" w14:textId="77777777" w:rsidR="00A658A8" w:rsidRPr="00D77132" w:rsidRDefault="00A658A8" w:rsidP="00DE1953">
            <w:pPr>
              <w:rPr>
                <w:bCs/>
                <w:sz w:val="20"/>
              </w:rPr>
            </w:pPr>
            <w:r>
              <w:rPr>
                <w:bCs/>
                <w:sz w:val="20"/>
              </w:rPr>
              <w:t>3.1.1</w:t>
            </w:r>
          </w:p>
        </w:tc>
        <w:tc>
          <w:tcPr>
            <w:tcW w:w="7938" w:type="dxa"/>
          </w:tcPr>
          <w:p w14:paraId="79C9F016" w14:textId="338E9DF0" w:rsidR="00F5256C" w:rsidRPr="00266038" w:rsidRDefault="00B30BC1" w:rsidP="00DE6EDF">
            <w:pPr>
              <w:rPr>
                <w:sz w:val="20"/>
              </w:rPr>
            </w:pPr>
            <w:r>
              <w:rPr>
                <w:sz w:val="20"/>
              </w:rPr>
              <w:t>Alle te leveren producten en samenstellingen van producten voldoen aan de eisen in dit Hoofdstuk 3</w:t>
            </w:r>
            <w:r w:rsidRPr="003868FD">
              <w:rPr>
                <w:sz w:val="20"/>
              </w:rPr>
              <w:t>.</w:t>
            </w:r>
          </w:p>
        </w:tc>
      </w:tr>
      <w:tr w:rsidR="488A196A" w14:paraId="400ED7FF" w14:textId="77777777" w:rsidTr="488A196A">
        <w:trPr>
          <w:trHeight w:val="300"/>
        </w:trPr>
        <w:tc>
          <w:tcPr>
            <w:tcW w:w="1134" w:type="dxa"/>
          </w:tcPr>
          <w:p w14:paraId="42AB12AA" w14:textId="0E3CFC16" w:rsidR="1F159311" w:rsidRDefault="1F159311" w:rsidP="488A196A">
            <w:pPr>
              <w:rPr>
                <w:sz w:val="20"/>
              </w:rPr>
            </w:pPr>
            <w:r w:rsidRPr="488A196A">
              <w:rPr>
                <w:sz w:val="20"/>
              </w:rPr>
              <w:t>3.1.2</w:t>
            </w:r>
          </w:p>
        </w:tc>
        <w:tc>
          <w:tcPr>
            <w:tcW w:w="7938" w:type="dxa"/>
          </w:tcPr>
          <w:p w14:paraId="0A36B404" w14:textId="43023C27" w:rsidR="1F159311" w:rsidRDefault="1F159311" w:rsidP="488A196A">
            <w:pPr>
              <w:spacing w:line="259" w:lineRule="auto"/>
              <w:rPr>
                <w:sz w:val="20"/>
              </w:rPr>
            </w:pPr>
            <w:r w:rsidRPr="488A196A">
              <w:rPr>
                <w:sz w:val="20"/>
              </w:rPr>
              <w:t xml:space="preserve">Voor de aandrijving moet binnen de aanbieding gerekend worden met een </w:t>
            </w:r>
            <w:r w:rsidR="00B1170C">
              <w:rPr>
                <w:sz w:val="20"/>
              </w:rPr>
              <w:t>maximaal</w:t>
            </w:r>
            <w:r w:rsidR="00B1170C" w:rsidRPr="488A196A">
              <w:rPr>
                <w:sz w:val="20"/>
              </w:rPr>
              <w:t xml:space="preserve"> </w:t>
            </w:r>
            <w:r w:rsidRPr="488A196A">
              <w:rPr>
                <w:sz w:val="20"/>
              </w:rPr>
              <w:t>koppel van 80 Nm. Uit te voeren projecten vanuit deze aanbesteding kunnen gebruik maken van andere waardes rond de aandrijving.</w:t>
            </w:r>
          </w:p>
        </w:tc>
      </w:tr>
    </w:tbl>
    <w:p w14:paraId="0F71020E" w14:textId="77777777" w:rsidR="00A658A8" w:rsidRDefault="00A658A8" w:rsidP="00A658A8"/>
    <w:p w14:paraId="7D689638" w14:textId="6C8D044E" w:rsidR="001C1159" w:rsidRDefault="0029780D" w:rsidP="51995FCB">
      <w:pPr>
        <w:pStyle w:val="Kop2"/>
        <w:tabs>
          <w:tab w:val="clear" w:pos="380"/>
        </w:tabs>
        <w:ind w:left="357" w:hanging="357"/>
        <w:jc w:val="left"/>
      </w:pPr>
      <w:bookmarkStart w:id="29" w:name="_Toc158102849"/>
      <w:r>
        <w:t>Algemene e</w:t>
      </w:r>
      <w:r w:rsidR="0061502C">
        <w:t xml:space="preserve">isen aan </w:t>
      </w:r>
      <w:r w:rsidR="00681D9D">
        <w:t>functie en prestatie</w:t>
      </w:r>
      <w:bookmarkEnd w:id="29"/>
    </w:p>
    <w:p w14:paraId="3057D8F5" w14:textId="77777777" w:rsidR="00B5724F" w:rsidRDefault="00B5724F" w:rsidP="00136F27"/>
    <w:tbl>
      <w:tblPr>
        <w:tblStyle w:val="Tabelraster"/>
        <w:tblW w:w="9072" w:type="dxa"/>
        <w:tblInd w:w="108" w:type="dxa"/>
        <w:tblLayout w:type="fixed"/>
        <w:tblLook w:val="04A0" w:firstRow="1" w:lastRow="0" w:firstColumn="1" w:lastColumn="0" w:noHBand="0" w:noVBand="1"/>
      </w:tblPr>
      <w:tblGrid>
        <w:gridCol w:w="1134"/>
        <w:gridCol w:w="7938"/>
      </w:tblGrid>
      <w:tr w:rsidR="00681D9D" w:rsidRPr="00BB25FC" w14:paraId="02645846" w14:textId="77777777" w:rsidTr="5850655D">
        <w:tc>
          <w:tcPr>
            <w:tcW w:w="1134" w:type="dxa"/>
            <w:shd w:val="clear" w:color="auto" w:fill="BFBFBF" w:themeFill="background1" w:themeFillShade="BF"/>
          </w:tcPr>
          <w:p w14:paraId="352AF729" w14:textId="77777777" w:rsidR="00681D9D" w:rsidRPr="00BB25FC" w:rsidRDefault="00681D9D" w:rsidP="00313BC4">
            <w:pPr>
              <w:rPr>
                <w:b/>
                <w:sz w:val="20"/>
              </w:rPr>
            </w:pPr>
            <w:r w:rsidRPr="00BB25FC">
              <w:rPr>
                <w:b/>
                <w:sz w:val="20"/>
              </w:rPr>
              <w:t>Nr.</w:t>
            </w:r>
          </w:p>
        </w:tc>
        <w:tc>
          <w:tcPr>
            <w:tcW w:w="7938" w:type="dxa"/>
            <w:shd w:val="clear" w:color="auto" w:fill="BFBFBF" w:themeFill="background1" w:themeFillShade="BF"/>
          </w:tcPr>
          <w:p w14:paraId="4C58B6A9" w14:textId="77777777" w:rsidR="00681D9D" w:rsidRPr="00B52C28" w:rsidRDefault="00681D9D" w:rsidP="00313BC4">
            <w:pPr>
              <w:rPr>
                <w:b/>
                <w:sz w:val="20"/>
              </w:rPr>
            </w:pPr>
            <w:r w:rsidRPr="00B52C28">
              <w:rPr>
                <w:b/>
                <w:sz w:val="20"/>
              </w:rPr>
              <w:t>Eis</w:t>
            </w:r>
          </w:p>
        </w:tc>
      </w:tr>
      <w:tr w:rsidR="00C133F6" w:rsidRPr="00C133F6" w14:paraId="0685800B" w14:textId="77777777" w:rsidTr="5850655D">
        <w:tc>
          <w:tcPr>
            <w:tcW w:w="1134" w:type="dxa"/>
          </w:tcPr>
          <w:p w14:paraId="5E9B37F7" w14:textId="77777777" w:rsidR="00C133F6" w:rsidRPr="00C133F6" w:rsidRDefault="00C133F6" w:rsidP="00313BC4">
            <w:pPr>
              <w:rPr>
                <w:bCs/>
                <w:sz w:val="18"/>
                <w:szCs w:val="18"/>
              </w:rPr>
            </w:pPr>
            <w:r w:rsidRPr="00C133F6">
              <w:rPr>
                <w:bCs/>
                <w:sz w:val="18"/>
                <w:szCs w:val="18"/>
              </w:rPr>
              <w:t>3.2.1</w:t>
            </w:r>
          </w:p>
        </w:tc>
        <w:tc>
          <w:tcPr>
            <w:tcW w:w="7938" w:type="dxa"/>
          </w:tcPr>
          <w:tbl>
            <w:tblPr>
              <w:tblW w:w="7658" w:type="dxa"/>
              <w:tblLayout w:type="fixed"/>
              <w:tblCellMar>
                <w:left w:w="70" w:type="dxa"/>
                <w:right w:w="70" w:type="dxa"/>
              </w:tblCellMar>
              <w:tblLook w:val="04A0" w:firstRow="1" w:lastRow="0" w:firstColumn="1" w:lastColumn="0" w:noHBand="0" w:noVBand="1"/>
            </w:tblPr>
            <w:tblGrid>
              <w:gridCol w:w="2435"/>
              <w:gridCol w:w="1134"/>
              <w:gridCol w:w="2527"/>
              <w:gridCol w:w="1562"/>
            </w:tblGrid>
            <w:tr w:rsidR="00C133F6" w:rsidRPr="00C133F6" w14:paraId="30EBAC3B" w14:textId="77777777" w:rsidTr="5850655D">
              <w:trPr>
                <w:trHeight w:val="255"/>
              </w:trPr>
              <w:tc>
                <w:tcPr>
                  <w:tcW w:w="2435" w:type="dxa"/>
                  <w:vMerge w:val="restart"/>
                  <w:tcBorders>
                    <w:top w:val="single" w:sz="8" w:space="0" w:color="auto"/>
                    <w:left w:val="single" w:sz="8" w:space="0" w:color="auto"/>
                    <w:bottom w:val="single" w:sz="4" w:space="0" w:color="auto"/>
                    <w:right w:val="single" w:sz="4" w:space="0" w:color="auto"/>
                  </w:tcBorders>
                  <w:shd w:val="clear" w:color="auto" w:fill="808080" w:themeFill="background1" w:themeFillShade="80"/>
                  <w:vAlign w:val="center"/>
                  <w:hideMark/>
                </w:tcPr>
                <w:p w14:paraId="03BEE3F7" w14:textId="19F6F20B" w:rsidR="00C133F6" w:rsidRPr="00C133F6" w:rsidRDefault="00C133F6" w:rsidP="00297E55">
                  <w:pPr>
                    <w:tabs>
                      <w:tab w:val="clear" w:pos="-1440"/>
                      <w:tab w:val="clear" w:pos="-720"/>
                      <w:tab w:val="clear" w:pos="0"/>
                      <w:tab w:val="clear" w:pos="380"/>
                    </w:tabs>
                    <w:rPr>
                      <w:b/>
                      <w:bCs/>
                      <w:color w:val="FFFFFF"/>
                      <w:sz w:val="18"/>
                      <w:szCs w:val="18"/>
                    </w:rPr>
                  </w:pPr>
                  <w:r w:rsidRPr="00C133F6">
                    <w:rPr>
                      <w:b/>
                      <w:bCs/>
                      <w:color w:val="FFFFFF"/>
                      <w:sz w:val="18"/>
                      <w:szCs w:val="18"/>
                    </w:rPr>
                    <w:t>P</w:t>
                  </w:r>
                  <w:r w:rsidR="00297E55">
                    <w:rPr>
                      <w:b/>
                      <w:bCs/>
                      <w:color w:val="FFFFFF"/>
                      <w:sz w:val="18"/>
                      <w:szCs w:val="18"/>
                    </w:rPr>
                    <w:t>rocesgrootheid</w:t>
                  </w:r>
                </w:p>
              </w:tc>
              <w:tc>
                <w:tcPr>
                  <w:tcW w:w="1134" w:type="dxa"/>
                  <w:vMerge w:val="restart"/>
                  <w:tcBorders>
                    <w:top w:val="single" w:sz="8"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D3C2E0E" w14:textId="77777777" w:rsidR="00C133F6" w:rsidRPr="00C133F6" w:rsidRDefault="00C133F6" w:rsidP="007A4C24">
                  <w:pPr>
                    <w:tabs>
                      <w:tab w:val="clear" w:pos="-1440"/>
                      <w:tab w:val="clear" w:pos="-720"/>
                      <w:tab w:val="clear" w:pos="0"/>
                      <w:tab w:val="clear" w:pos="380"/>
                    </w:tabs>
                    <w:rPr>
                      <w:b/>
                      <w:bCs/>
                      <w:color w:val="FFFFFF"/>
                      <w:sz w:val="18"/>
                      <w:szCs w:val="18"/>
                    </w:rPr>
                  </w:pPr>
                  <w:r w:rsidRPr="00C133F6">
                    <w:rPr>
                      <w:b/>
                      <w:bCs/>
                      <w:color w:val="FFFFFF"/>
                      <w:sz w:val="18"/>
                      <w:szCs w:val="18"/>
                    </w:rPr>
                    <w:t>Proces-eenheid</w:t>
                  </w:r>
                </w:p>
              </w:tc>
              <w:tc>
                <w:tcPr>
                  <w:tcW w:w="2527" w:type="dxa"/>
                  <w:vMerge w:val="restart"/>
                  <w:tcBorders>
                    <w:top w:val="single" w:sz="8"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18BFB930" w14:textId="77777777" w:rsidR="00C133F6" w:rsidRPr="00C133F6" w:rsidRDefault="00C133F6" w:rsidP="00C133F6">
                  <w:pPr>
                    <w:tabs>
                      <w:tab w:val="clear" w:pos="-1440"/>
                      <w:tab w:val="clear" w:pos="-720"/>
                      <w:tab w:val="clear" w:pos="0"/>
                      <w:tab w:val="clear" w:pos="380"/>
                    </w:tabs>
                    <w:rPr>
                      <w:b/>
                      <w:bCs/>
                      <w:color w:val="FFFFFF"/>
                      <w:sz w:val="18"/>
                      <w:szCs w:val="18"/>
                    </w:rPr>
                  </w:pPr>
                  <w:r w:rsidRPr="00C133F6">
                    <w:rPr>
                      <w:b/>
                      <w:bCs/>
                      <w:color w:val="FFFFFF"/>
                      <w:sz w:val="18"/>
                      <w:szCs w:val="18"/>
                    </w:rPr>
                    <w:t>Maximale  meet-</w:t>
                  </w:r>
                </w:p>
                <w:p w14:paraId="0E3021B6" w14:textId="77777777" w:rsidR="00C133F6" w:rsidRPr="00C133F6" w:rsidRDefault="00C133F6" w:rsidP="00C133F6">
                  <w:pPr>
                    <w:tabs>
                      <w:tab w:val="clear" w:pos="-1440"/>
                      <w:tab w:val="clear" w:pos="-720"/>
                      <w:tab w:val="clear" w:pos="0"/>
                      <w:tab w:val="clear" w:pos="380"/>
                    </w:tabs>
                    <w:rPr>
                      <w:b/>
                      <w:bCs/>
                      <w:color w:val="FFFFFF"/>
                      <w:sz w:val="18"/>
                      <w:szCs w:val="18"/>
                    </w:rPr>
                  </w:pPr>
                  <w:r w:rsidRPr="00C133F6">
                    <w:rPr>
                      <w:b/>
                      <w:bCs/>
                      <w:color w:val="FFFFFF"/>
                      <w:sz w:val="18"/>
                      <w:szCs w:val="18"/>
                    </w:rPr>
                    <w:t>onnauwkeurigheid van ingesteld meetbereik</w:t>
                  </w:r>
                </w:p>
              </w:tc>
              <w:tc>
                <w:tcPr>
                  <w:tcW w:w="1562" w:type="dxa"/>
                  <w:vMerge w:val="restart"/>
                  <w:tcBorders>
                    <w:top w:val="single" w:sz="8" w:space="0" w:color="auto"/>
                    <w:left w:val="single" w:sz="4" w:space="0" w:color="auto"/>
                    <w:bottom w:val="single" w:sz="4" w:space="0" w:color="auto"/>
                    <w:right w:val="single" w:sz="8" w:space="0" w:color="auto"/>
                  </w:tcBorders>
                  <w:shd w:val="clear" w:color="auto" w:fill="808080" w:themeFill="background1" w:themeFillShade="80"/>
                  <w:vAlign w:val="center"/>
                  <w:hideMark/>
                </w:tcPr>
                <w:p w14:paraId="6789EA3A" w14:textId="77777777" w:rsidR="00C133F6" w:rsidRPr="00C133F6" w:rsidRDefault="00C133F6" w:rsidP="007A4C24">
                  <w:pPr>
                    <w:tabs>
                      <w:tab w:val="clear" w:pos="-1440"/>
                      <w:tab w:val="clear" w:pos="-720"/>
                      <w:tab w:val="clear" w:pos="0"/>
                      <w:tab w:val="clear" w:pos="380"/>
                    </w:tabs>
                    <w:rPr>
                      <w:b/>
                      <w:bCs/>
                      <w:color w:val="FFFFFF"/>
                      <w:sz w:val="18"/>
                      <w:szCs w:val="18"/>
                    </w:rPr>
                  </w:pPr>
                  <w:r w:rsidRPr="00C133F6">
                    <w:rPr>
                      <w:b/>
                      <w:bCs/>
                      <w:color w:val="FFFFFF"/>
                      <w:sz w:val="18"/>
                      <w:szCs w:val="18"/>
                    </w:rPr>
                    <w:t>Meetbereik</w:t>
                  </w:r>
                </w:p>
              </w:tc>
            </w:tr>
            <w:tr w:rsidR="00C133F6" w:rsidRPr="00C133F6" w14:paraId="493FC39B" w14:textId="77777777" w:rsidTr="5850655D">
              <w:trPr>
                <w:trHeight w:val="255"/>
              </w:trPr>
              <w:tc>
                <w:tcPr>
                  <w:tcW w:w="2435" w:type="dxa"/>
                  <w:vMerge/>
                  <w:vAlign w:val="center"/>
                  <w:hideMark/>
                </w:tcPr>
                <w:p w14:paraId="5C3B2242" w14:textId="77777777" w:rsidR="00C133F6" w:rsidRPr="00C133F6" w:rsidRDefault="00C133F6" w:rsidP="007A4C24">
                  <w:pPr>
                    <w:tabs>
                      <w:tab w:val="clear" w:pos="-1440"/>
                      <w:tab w:val="clear" w:pos="-720"/>
                      <w:tab w:val="clear" w:pos="0"/>
                      <w:tab w:val="clear" w:pos="380"/>
                    </w:tabs>
                    <w:rPr>
                      <w:b/>
                      <w:bCs/>
                      <w:color w:val="FFFFFF"/>
                      <w:sz w:val="18"/>
                      <w:szCs w:val="18"/>
                    </w:rPr>
                  </w:pPr>
                </w:p>
              </w:tc>
              <w:tc>
                <w:tcPr>
                  <w:tcW w:w="1134" w:type="dxa"/>
                  <w:vMerge/>
                  <w:vAlign w:val="center"/>
                  <w:hideMark/>
                </w:tcPr>
                <w:p w14:paraId="639E1B1C" w14:textId="77777777" w:rsidR="00C133F6" w:rsidRPr="00C133F6" w:rsidRDefault="00C133F6" w:rsidP="007A4C24">
                  <w:pPr>
                    <w:tabs>
                      <w:tab w:val="clear" w:pos="-1440"/>
                      <w:tab w:val="clear" w:pos="-720"/>
                      <w:tab w:val="clear" w:pos="0"/>
                      <w:tab w:val="clear" w:pos="380"/>
                    </w:tabs>
                    <w:rPr>
                      <w:b/>
                      <w:bCs/>
                      <w:color w:val="FFFFFF"/>
                      <w:sz w:val="18"/>
                      <w:szCs w:val="18"/>
                    </w:rPr>
                  </w:pPr>
                </w:p>
              </w:tc>
              <w:tc>
                <w:tcPr>
                  <w:tcW w:w="2527" w:type="dxa"/>
                  <w:vMerge/>
                  <w:vAlign w:val="center"/>
                  <w:hideMark/>
                </w:tcPr>
                <w:p w14:paraId="4382F8E8" w14:textId="77777777" w:rsidR="00C133F6" w:rsidRPr="00C133F6" w:rsidRDefault="00C133F6" w:rsidP="007A4C24">
                  <w:pPr>
                    <w:tabs>
                      <w:tab w:val="clear" w:pos="-1440"/>
                      <w:tab w:val="clear" w:pos="-720"/>
                      <w:tab w:val="clear" w:pos="0"/>
                      <w:tab w:val="clear" w:pos="380"/>
                    </w:tabs>
                    <w:rPr>
                      <w:b/>
                      <w:bCs/>
                      <w:color w:val="FFFFFF"/>
                      <w:sz w:val="18"/>
                      <w:szCs w:val="18"/>
                    </w:rPr>
                  </w:pPr>
                </w:p>
              </w:tc>
              <w:tc>
                <w:tcPr>
                  <w:tcW w:w="1562" w:type="dxa"/>
                  <w:vMerge/>
                  <w:vAlign w:val="center"/>
                  <w:hideMark/>
                </w:tcPr>
                <w:p w14:paraId="1293C02A" w14:textId="77777777" w:rsidR="00C133F6" w:rsidRPr="00C133F6" w:rsidRDefault="00C133F6" w:rsidP="007A4C24">
                  <w:pPr>
                    <w:tabs>
                      <w:tab w:val="clear" w:pos="-1440"/>
                      <w:tab w:val="clear" w:pos="-720"/>
                      <w:tab w:val="clear" w:pos="0"/>
                      <w:tab w:val="clear" w:pos="380"/>
                    </w:tabs>
                    <w:rPr>
                      <w:b/>
                      <w:bCs/>
                      <w:color w:val="FFFFFF"/>
                      <w:sz w:val="18"/>
                      <w:szCs w:val="18"/>
                    </w:rPr>
                  </w:pPr>
                </w:p>
              </w:tc>
            </w:tr>
            <w:tr w:rsidR="00F4029D" w:rsidRPr="00C133F6" w14:paraId="1101BED5"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2E3FDB90" w14:textId="03E6497F" w:rsidR="00F4029D" w:rsidRPr="00F4029D" w:rsidRDefault="00C00D73" w:rsidP="007A4C24">
                  <w:pPr>
                    <w:tabs>
                      <w:tab w:val="clear" w:pos="-1440"/>
                      <w:tab w:val="clear" w:pos="-720"/>
                      <w:tab w:val="clear" w:pos="0"/>
                      <w:tab w:val="clear" w:pos="380"/>
                    </w:tabs>
                    <w:rPr>
                      <w:bCs/>
                      <w:sz w:val="18"/>
                      <w:szCs w:val="18"/>
                    </w:rPr>
                  </w:pPr>
                  <w:r>
                    <w:rPr>
                      <w:bCs/>
                      <w:sz w:val="18"/>
                      <w:szCs w:val="18"/>
                    </w:rPr>
                    <w:t>Waterstand</w:t>
                  </w:r>
                </w:p>
              </w:tc>
              <w:tc>
                <w:tcPr>
                  <w:tcW w:w="1134" w:type="dxa"/>
                  <w:tcBorders>
                    <w:top w:val="single" w:sz="8" w:space="0" w:color="auto"/>
                    <w:left w:val="single" w:sz="4" w:space="0" w:color="auto"/>
                    <w:bottom w:val="single" w:sz="4" w:space="0" w:color="auto"/>
                    <w:right w:val="single" w:sz="4" w:space="0" w:color="auto"/>
                  </w:tcBorders>
                  <w:vAlign w:val="center"/>
                </w:tcPr>
                <w:p w14:paraId="62D6FD60" w14:textId="77777777" w:rsidR="00F4029D" w:rsidRPr="007A578E" w:rsidRDefault="00F4029D" w:rsidP="007A4C24">
                  <w:pPr>
                    <w:tabs>
                      <w:tab w:val="clear" w:pos="-1440"/>
                      <w:tab w:val="clear" w:pos="-720"/>
                      <w:tab w:val="clear" w:pos="0"/>
                      <w:tab w:val="clear" w:pos="380"/>
                    </w:tabs>
                    <w:rPr>
                      <w:bCs/>
                      <w:sz w:val="18"/>
                      <w:szCs w:val="18"/>
                    </w:rPr>
                  </w:pPr>
                  <w:r w:rsidRPr="007A578E">
                    <w:rPr>
                      <w:bCs/>
                      <w:sz w:val="18"/>
                      <w:szCs w:val="18"/>
                    </w:rPr>
                    <w:t>m</w:t>
                  </w:r>
                </w:p>
              </w:tc>
              <w:tc>
                <w:tcPr>
                  <w:tcW w:w="2527" w:type="dxa"/>
                  <w:tcBorders>
                    <w:top w:val="single" w:sz="8" w:space="0" w:color="auto"/>
                    <w:left w:val="single" w:sz="4" w:space="0" w:color="auto"/>
                    <w:bottom w:val="single" w:sz="4" w:space="0" w:color="auto"/>
                    <w:right w:val="single" w:sz="4" w:space="0" w:color="auto"/>
                  </w:tcBorders>
                  <w:vAlign w:val="center"/>
                </w:tcPr>
                <w:p w14:paraId="6CC33273" w14:textId="77777777" w:rsidR="00F4029D" w:rsidRPr="00F4029D" w:rsidRDefault="71ED7B7A" w:rsidP="2A439228">
                  <w:pPr>
                    <w:tabs>
                      <w:tab w:val="clear" w:pos="380"/>
                    </w:tabs>
                    <w:rPr>
                      <w:color w:val="FFFFFF"/>
                      <w:sz w:val="18"/>
                      <w:szCs w:val="18"/>
                    </w:rPr>
                  </w:pPr>
                  <w:r w:rsidRPr="2A439228">
                    <w:rPr>
                      <w:color w:val="000000" w:themeColor="text1"/>
                      <w:sz w:val="18"/>
                      <w:szCs w:val="18"/>
                    </w:rPr>
                    <w:t>0,1% van het meetbereik</w:t>
                  </w:r>
                </w:p>
              </w:tc>
              <w:tc>
                <w:tcPr>
                  <w:tcW w:w="1562" w:type="dxa"/>
                  <w:tcBorders>
                    <w:top w:val="single" w:sz="8" w:space="0" w:color="auto"/>
                    <w:left w:val="single" w:sz="4" w:space="0" w:color="auto"/>
                    <w:bottom w:val="single" w:sz="4" w:space="0" w:color="auto"/>
                    <w:right w:val="single" w:sz="8" w:space="0" w:color="auto"/>
                  </w:tcBorders>
                  <w:vAlign w:val="center"/>
                </w:tcPr>
                <w:p w14:paraId="1773592B" w14:textId="77777777" w:rsidR="00F4029D" w:rsidRDefault="00F4029D" w:rsidP="007A4C24">
                  <w:pPr>
                    <w:tabs>
                      <w:tab w:val="clear" w:pos="-1440"/>
                      <w:tab w:val="clear" w:pos="-720"/>
                      <w:tab w:val="clear" w:pos="0"/>
                      <w:tab w:val="clear" w:pos="380"/>
                    </w:tabs>
                    <w:rPr>
                      <w:bCs/>
                      <w:sz w:val="18"/>
                      <w:szCs w:val="18"/>
                    </w:rPr>
                  </w:pPr>
                  <w:r w:rsidRPr="00F4029D">
                    <w:rPr>
                      <w:bCs/>
                      <w:sz w:val="18"/>
                      <w:szCs w:val="18"/>
                    </w:rPr>
                    <w:t>0 tot 1 m</w:t>
                  </w:r>
                  <w:r>
                    <w:rPr>
                      <w:bCs/>
                      <w:sz w:val="18"/>
                      <w:szCs w:val="18"/>
                    </w:rPr>
                    <w:t xml:space="preserve"> óf</w:t>
                  </w:r>
                </w:p>
                <w:p w14:paraId="3F3095F8" w14:textId="77777777" w:rsidR="00F4029D" w:rsidRDefault="00F4029D" w:rsidP="007A4C24">
                  <w:pPr>
                    <w:tabs>
                      <w:tab w:val="clear" w:pos="-1440"/>
                      <w:tab w:val="clear" w:pos="-720"/>
                      <w:tab w:val="clear" w:pos="0"/>
                      <w:tab w:val="clear" w:pos="380"/>
                    </w:tabs>
                    <w:rPr>
                      <w:bCs/>
                      <w:sz w:val="18"/>
                      <w:szCs w:val="18"/>
                    </w:rPr>
                  </w:pPr>
                  <w:r>
                    <w:rPr>
                      <w:bCs/>
                      <w:sz w:val="18"/>
                      <w:szCs w:val="18"/>
                    </w:rPr>
                    <w:t>0 tot 2 m óf</w:t>
                  </w:r>
                </w:p>
                <w:p w14:paraId="45F632A5" w14:textId="77777777" w:rsidR="00F4029D" w:rsidRPr="00F4029D" w:rsidRDefault="007A578E" w:rsidP="007A4C24">
                  <w:pPr>
                    <w:tabs>
                      <w:tab w:val="clear" w:pos="-1440"/>
                      <w:tab w:val="clear" w:pos="-720"/>
                      <w:tab w:val="clear" w:pos="0"/>
                      <w:tab w:val="clear" w:pos="380"/>
                    </w:tabs>
                    <w:rPr>
                      <w:bCs/>
                      <w:sz w:val="18"/>
                      <w:szCs w:val="18"/>
                    </w:rPr>
                  </w:pPr>
                  <w:r>
                    <w:rPr>
                      <w:bCs/>
                      <w:sz w:val="18"/>
                      <w:szCs w:val="18"/>
                    </w:rPr>
                    <w:t>-2 tot +4 m</w:t>
                  </w:r>
                </w:p>
              </w:tc>
            </w:tr>
            <w:tr w:rsidR="007A578E" w:rsidRPr="00A623B5" w14:paraId="1EDF3B5A"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0B02B185" w14:textId="77777777" w:rsidR="007A578E" w:rsidRPr="00F4029D" w:rsidRDefault="007A578E" w:rsidP="007A4C24">
                  <w:pPr>
                    <w:tabs>
                      <w:tab w:val="clear" w:pos="-1440"/>
                      <w:tab w:val="clear" w:pos="-720"/>
                      <w:tab w:val="clear" w:pos="0"/>
                      <w:tab w:val="clear" w:pos="380"/>
                    </w:tabs>
                    <w:rPr>
                      <w:bCs/>
                      <w:sz w:val="18"/>
                      <w:szCs w:val="18"/>
                    </w:rPr>
                  </w:pPr>
                  <w:r>
                    <w:rPr>
                      <w:bCs/>
                      <w:sz w:val="18"/>
                      <w:szCs w:val="18"/>
                    </w:rPr>
                    <w:t>Geleidbaarheid</w:t>
                  </w:r>
                </w:p>
              </w:tc>
              <w:tc>
                <w:tcPr>
                  <w:tcW w:w="1134" w:type="dxa"/>
                  <w:tcBorders>
                    <w:top w:val="single" w:sz="8" w:space="0" w:color="auto"/>
                    <w:left w:val="single" w:sz="4" w:space="0" w:color="auto"/>
                    <w:bottom w:val="single" w:sz="4" w:space="0" w:color="auto"/>
                    <w:right w:val="single" w:sz="4" w:space="0" w:color="auto"/>
                  </w:tcBorders>
                  <w:vAlign w:val="center"/>
                </w:tcPr>
                <w:p w14:paraId="01610161" w14:textId="77777777" w:rsidR="007A578E" w:rsidRPr="007A578E" w:rsidRDefault="007A578E" w:rsidP="007A4C24">
                  <w:pPr>
                    <w:tabs>
                      <w:tab w:val="clear" w:pos="-1440"/>
                      <w:tab w:val="clear" w:pos="-720"/>
                      <w:tab w:val="clear" w:pos="0"/>
                      <w:tab w:val="clear" w:pos="380"/>
                    </w:tabs>
                    <w:rPr>
                      <w:bCs/>
                      <w:sz w:val="18"/>
                      <w:szCs w:val="18"/>
                    </w:rPr>
                  </w:pPr>
                  <w:r w:rsidRPr="007A578E">
                    <w:rPr>
                      <w:color w:val="333333"/>
                      <w:sz w:val="18"/>
                      <w:szCs w:val="18"/>
                    </w:rPr>
                    <w:t xml:space="preserve">µS/cm en </w:t>
                  </w:r>
                  <w:proofErr w:type="spellStart"/>
                  <w:r w:rsidRPr="007A578E">
                    <w:rPr>
                      <w:color w:val="333333"/>
                      <w:sz w:val="18"/>
                      <w:szCs w:val="18"/>
                    </w:rPr>
                    <w:t>mS</w:t>
                  </w:r>
                  <w:proofErr w:type="spellEnd"/>
                  <w:r w:rsidRPr="007A578E">
                    <w:rPr>
                      <w:color w:val="333333"/>
                      <w:sz w:val="18"/>
                      <w:szCs w:val="18"/>
                    </w:rPr>
                    <w:t xml:space="preserve">/cm </w:t>
                  </w:r>
                </w:p>
              </w:tc>
              <w:tc>
                <w:tcPr>
                  <w:tcW w:w="2527" w:type="dxa"/>
                  <w:tcBorders>
                    <w:top w:val="single" w:sz="8" w:space="0" w:color="auto"/>
                    <w:left w:val="single" w:sz="4" w:space="0" w:color="auto"/>
                    <w:bottom w:val="single" w:sz="4" w:space="0" w:color="auto"/>
                    <w:right w:val="single" w:sz="4" w:space="0" w:color="auto"/>
                  </w:tcBorders>
                  <w:vAlign w:val="center"/>
                </w:tcPr>
                <w:p w14:paraId="017E9359" w14:textId="77777777" w:rsidR="007A578E" w:rsidRPr="00E15181" w:rsidRDefault="00C57640" w:rsidP="00C57640">
                  <w:pPr>
                    <w:tabs>
                      <w:tab w:val="clear" w:pos="-1440"/>
                      <w:tab w:val="clear" w:pos="-720"/>
                      <w:tab w:val="clear" w:pos="0"/>
                      <w:tab w:val="clear" w:pos="380"/>
                    </w:tabs>
                    <w:rPr>
                      <w:sz w:val="18"/>
                      <w:szCs w:val="18"/>
                    </w:rPr>
                  </w:pPr>
                  <w:r w:rsidRPr="00297E55">
                    <w:rPr>
                      <w:sz w:val="18"/>
                      <w:szCs w:val="18"/>
                    </w:rPr>
                    <w:t xml:space="preserve">±(5 </w:t>
                  </w:r>
                  <w:proofErr w:type="spellStart"/>
                  <w:r w:rsidRPr="00297E55">
                    <w:rPr>
                      <w:sz w:val="18"/>
                      <w:szCs w:val="18"/>
                    </w:rPr>
                    <w:t>μS</w:t>
                  </w:r>
                  <w:proofErr w:type="spellEnd"/>
                  <w:r w:rsidRPr="00297E55">
                    <w:rPr>
                      <w:sz w:val="18"/>
                      <w:szCs w:val="18"/>
                    </w:rPr>
                    <w:t>/cm + 0,5% van de meetwaarde</w:t>
                  </w:r>
                </w:p>
              </w:tc>
              <w:tc>
                <w:tcPr>
                  <w:tcW w:w="1562" w:type="dxa"/>
                  <w:tcBorders>
                    <w:top w:val="single" w:sz="8" w:space="0" w:color="auto"/>
                    <w:left w:val="single" w:sz="4" w:space="0" w:color="auto"/>
                    <w:bottom w:val="single" w:sz="4" w:space="0" w:color="auto"/>
                    <w:right w:val="single" w:sz="8" w:space="0" w:color="auto"/>
                  </w:tcBorders>
                  <w:vAlign w:val="center"/>
                </w:tcPr>
                <w:p w14:paraId="6FE77E25" w14:textId="77777777" w:rsidR="007A578E" w:rsidRPr="007A578E" w:rsidRDefault="007A578E" w:rsidP="007A4C24">
                  <w:pPr>
                    <w:tabs>
                      <w:tab w:val="clear" w:pos="-1440"/>
                      <w:tab w:val="clear" w:pos="-720"/>
                      <w:tab w:val="clear" w:pos="0"/>
                      <w:tab w:val="clear" w:pos="380"/>
                    </w:tabs>
                    <w:rPr>
                      <w:bCs/>
                      <w:sz w:val="18"/>
                      <w:szCs w:val="18"/>
                      <w:lang w:val="en-US"/>
                    </w:rPr>
                  </w:pPr>
                  <w:r w:rsidRPr="00C133F6">
                    <w:rPr>
                      <w:color w:val="333333"/>
                      <w:sz w:val="18"/>
                      <w:szCs w:val="18"/>
                      <w:lang w:val="en-US"/>
                    </w:rPr>
                    <w:t>2µS/cm to 2000 mS/cm</w:t>
                  </w:r>
                </w:p>
              </w:tc>
            </w:tr>
            <w:tr w:rsidR="00C57640" w:rsidRPr="007A578E" w14:paraId="4970D2BC"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74F4B832" w14:textId="77777777" w:rsidR="00C57640" w:rsidRDefault="00C57640" w:rsidP="007A4C24">
                  <w:pPr>
                    <w:tabs>
                      <w:tab w:val="clear" w:pos="-1440"/>
                      <w:tab w:val="clear" w:pos="-720"/>
                      <w:tab w:val="clear" w:pos="0"/>
                      <w:tab w:val="clear" w:pos="380"/>
                    </w:tabs>
                    <w:rPr>
                      <w:bCs/>
                      <w:sz w:val="18"/>
                      <w:szCs w:val="18"/>
                    </w:rPr>
                  </w:pPr>
                  <w:r>
                    <w:rPr>
                      <w:bCs/>
                      <w:sz w:val="18"/>
                      <w:szCs w:val="18"/>
                    </w:rPr>
                    <w:t>Neerslag</w:t>
                  </w:r>
                </w:p>
              </w:tc>
              <w:tc>
                <w:tcPr>
                  <w:tcW w:w="1134" w:type="dxa"/>
                  <w:tcBorders>
                    <w:top w:val="single" w:sz="8" w:space="0" w:color="auto"/>
                    <w:left w:val="single" w:sz="4" w:space="0" w:color="auto"/>
                    <w:bottom w:val="single" w:sz="4" w:space="0" w:color="auto"/>
                    <w:right w:val="single" w:sz="4" w:space="0" w:color="auto"/>
                  </w:tcBorders>
                  <w:vAlign w:val="center"/>
                </w:tcPr>
                <w:p w14:paraId="6B4B4176" w14:textId="77777777" w:rsidR="00C57640" w:rsidRPr="007A578E" w:rsidRDefault="00C57640" w:rsidP="007A4C24">
                  <w:pPr>
                    <w:tabs>
                      <w:tab w:val="clear" w:pos="-1440"/>
                      <w:tab w:val="clear" w:pos="-720"/>
                      <w:tab w:val="clear" w:pos="0"/>
                      <w:tab w:val="clear" w:pos="380"/>
                    </w:tabs>
                    <w:rPr>
                      <w:color w:val="333333"/>
                      <w:sz w:val="18"/>
                      <w:szCs w:val="18"/>
                    </w:rPr>
                  </w:pPr>
                  <w:r>
                    <w:rPr>
                      <w:color w:val="333333"/>
                      <w:sz w:val="18"/>
                      <w:szCs w:val="18"/>
                    </w:rPr>
                    <w:t>mm</w:t>
                  </w:r>
                </w:p>
              </w:tc>
              <w:tc>
                <w:tcPr>
                  <w:tcW w:w="2527" w:type="dxa"/>
                  <w:tcBorders>
                    <w:top w:val="single" w:sz="8" w:space="0" w:color="auto"/>
                    <w:left w:val="single" w:sz="4" w:space="0" w:color="auto"/>
                    <w:bottom w:val="single" w:sz="4" w:space="0" w:color="auto"/>
                    <w:right w:val="single" w:sz="4" w:space="0" w:color="auto"/>
                  </w:tcBorders>
                  <w:vAlign w:val="center"/>
                </w:tcPr>
                <w:p w14:paraId="411B29E7" w14:textId="6B9FCC5A" w:rsidR="00C57640" w:rsidRPr="00297E55" w:rsidRDefault="00FD759C" w:rsidP="588B3CCF">
                  <w:pPr>
                    <w:tabs>
                      <w:tab w:val="clear" w:pos="380"/>
                    </w:tabs>
                    <w:rPr>
                      <w:sz w:val="18"/>
                      <w:szCs w:val="18"/>
                    </w:rPr>
                  </w:pPr>
                  <w:r>
                    <w:rPr>
                      <w:sz w:val="18"/>
                      <w:szCs w:val="18"/>
                    </w:rPr>
                    <w:t>+/- 0,1 mm</w:t>
                  </w:r>
                </w:p>
              </w:tc>
              <w:tc>
                <w:tcPr>
                  <w:tcW w:w="1562" w:type="dxa"/>
                  <w:tcBorders>
                    <w:top w:val="single" w:sz="8" w:space="0" w:color="auto"/>
                    <w:left w:val="single" w:sz="4" w:space="0" w:color="auto"/>
                    <w:bottom w:val="single" w:sz="4" w:space="0" w:color="auto"/>
                    <w:right w:val="single" w:sz="8" w:space="0" w:color="auto"/>
                  </w:tcBorders>
                  <w:vAlign w:val="center"/>
                </w:tcPr>
                <w:p w14:paraId="4A235B42" w14:textId="5CA98A58" w:rsidR="00C57640" w:rsidRPr="001E26AC" w:rsidRDefault="00872E86" w:rsidP="588B3CCF">
                  <w:pPr>
                    <w:tabs>
                      <w:tab w:val="clear" w:pos="380"/>
                    </w:tabs>
                    <w:rPr>
                      <w:color w:val="333333"/>
                    </w:rPr>
                  </w:pPr>
                  <w:r w:rsidRPr="001E26AC">
                    <w:rPr>
                      <w:color w:val="333333"/>
                    </w:rPr>
                    <w:t>Trechter-opening 200 cm</w:t>
                  </w:r>
                  <w:r w:rsidRPr="001E26AC">
                    <w:rPr>
                      <w:color w:val="333333"/>
                      <w:vertAlign w:val="superscript"/>
                    </w:rPr>
                    <w:t>2</w:t>
                  </w:r>
                  <w:r w:rsidRPr="001E26AC">
                    <w:rPr>
                      <w:color w:val="333333"/>
                    </w:rPr>
                    <w:t xml:space="preserve">, </w:t>
                  </w:r>
                  <w:r w:rsidR="00FD759C" w:rsidRPr="001E26AC">
                    <w:rPr>
                      <w:color w:val="333333"/>
                    </w:rPr>
                    <w:t>1500 mm</w:t>
                  </w:r>
                  <w:r w:rsidRPr="001E26AC">
                    <w:rPr>
                      <w:color w:val="333333"/>
                    </w:rPr>
                    <w:t xml:space="preserve"> </w:t>
                  </w:r>
                  <w:proofErr w:type="spellStart"/>
                  <w:r w:rsidR="001B2637" w:rsidRPr="001E26AC">
                    <w:rPr>
                      <w:color w:val="333333"/>
                    </w:rPr>
                    <w:t>opvang</w:t>
                  </w:r>
                  <w:r w:rsidR="001B2637">
                    <w:rPr>
                      <w:color w:val="333333"/>
                    </w:rPr>
                    <w:t>-</w:t>
                  </w:r>
                  <w:r w:rsidR="001B2637" w:rsidRPr="001E26AC">
                    <w:rPr>
                      <w:color w:val="333333"/>
                    </w:rPr>
                    <w:t>capaciteit</w:t>
                  </w:r>
                  <w:proofErr w:type="spellEnd"/>
                </w:p>
              </w:tc>
            </w:tr>
            <w:tr w:rsidR="00C57640" w:rsidRPr="007A578E" w14:paraId="4FCFB41A"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08515562" w14:textId="77777777" w:rsidR="00C57640" w:rsidRPr="00BA01F7" w:rsidRDefault="00C57640" w:rsidP="007A4C24">
                  <w:pPr>
                    <w:tabs>
                      <w:tab w:val="clear" w:pos="-1440"/>
                      <w:tab w:val="clear" w:pos="-720"/>
                      <w:tab w:val="clear" w:pos="0"/>
                      <w:tab w:val="clear" w:pos="380"/>
                    </w:tabs>
                    <w:rPr>
                      <w:bCs/>
                      <w:sz w:val="18"/>
                      <w:szCs w:val="18"/>
                    </w:rPr>
                  </w:pPr>
                  <w:r w:rsidRPr="00BA01F7">
                    <w:rPr>
                      <w:bCs/>
                      <w:sz w:val="18"/>
                      <w:szCs w:val="18"/>
                    </w:rPr>
                    <w:t>Grondwaterstand</w:t>
                  </w:r>
                </w:p>
              </w:tc>
              <w:tc>
                <w:tcPr>
                  <w:tcW w:w="1134" w:type="dxa"/>
                  <w:tcBorders>
                    <w:top w:val="single" w:sz="8" w:space="0" w:color="auto"/>
                    <w:left w:val="single" w:sz="4" w:space="0" w:color="auto"/>
                    <w:bottom w:val="single" w:sz="4" w:space="0" w:color="auto"/>
                    <w:right w:val="single" w:sz="4" w:space="0" w:color="auto"/>
                  </w:tcBorders>
                  <w:vAlign w:val="center"/>
                </w:tcPr>
                <w:p w14:paraId="33455756" w14:textId="77777777" w:rsidR="00C57640" w:rsidRPr="00BA01F7" w:rsidRDefault="00C57640" w:rsidP="007A4C24">
                  <w:pPr>
                    <w:tabs>
                      <w:tab w:val="clear" w:pos="-1440"/>
                      <w:tab w:val="clear" w:pos="-720"/>
                      <w:tab w:val="clear" w:pos="0"/>
                      <w:tab w:val="clear" w:pos="380"/>
                    </w:tabs>
                    <w:rPr>
                      <w:color w:val="333333"/>
                      <w:sz w:val="18"/>
                      <w:szCs w:val="18"/>
                    </w:rPr>
                  </w:pPr>
                  <w:r w:rsidRPr="00BA01F7">
                    <w:rPr>
                      <w:color w:val="333333"/>
                      <w:sz w:val="18"/>
                      <w:szCs w:val="18"/>
                    </w:rPr>
                    <w:t>m</w:t>
                  </w:r>
                </w:p>
              </w:tc>
              <w:tc>
                <w:tcPr>
                  <w:tcW w:w="2527" w:type="dxa"/>
                  <w:tcBorders>
                    <w:top w:val="single" w:sz="8" w:space="0" w:color="auto"/>
                    <w:left w:val="single" w:sz="4" w:space="0" w:color="auto"/>
                    <w:bottom w:val="single" w:sz="4" w:space="0" w:color="auto"/>
                    <w:right w:val="single" w:sz="4" w:space="0" w:color="auto"/>
                  </w:tcBorders>
                  <w:vAlign w:val="center"/>
                </w:tcPr>
                <w:p w14:paraId="063443B4" w14:textId="77777777" w:rsidR="00C57640" w:rsidRPr="00BA01F7" w:rsidRDefault="566A16EF" w:rsidP="2A439228">
                  <w:pPr>
                    <w:tabs>
                      <w:tab w:val="clear" w:pos="380"/>
                    </w:tabs>
                    <w:rPr>
                      <w:sz w:val="18"/>
                      <w:szCs w:val="18"/>
                    </w:rPr>
                  </w:pPr>
                  <w:r w:rsidRPr="796DE719">
                    <w:rPr>
                      <w:sz w:val="18"/>
                      <w:szCs w:val="18"/>
                    </w:rPr>
                    <w:t>0,1% van het meetbereik</w:t>
                  </w:r>
                </w:p>
              </w:tc>
              <w:tc>
                <w:tcPr>
                  <w:tcW w:w="1562" w:type="dxa"/>
                  <w:tcBorders>
                    <w:top w:val="single" w:sz="8" w:space="0" w:color="auto"/>
                    <w:left w:val="single" w:sz="4" w:space="0" w:color="auto"/>
                    <w:bottom w:val="single" w:sz="4" w:space="0" w:color="auto"/>
                    <w:right w:val="single" w:sz="8" w:space="0" w:color="auto"/>
                  </w:tcBorders>
                  <w:vAlign w:val="center"/>
                </w:tcPr>
                <w:p w14:paraId="1E16127B" w14:textId="77777777" w:rsidR="00C57640" w:rsidRPr="00BA01F7" w:rsidRDefault="00C57640" w:rsidP="004E40CD">
                  <w:pPr>
                    <w:tabs>
                      <w:tab w:val="clear" w:pos="-1440"/>
                      <w:tab w:val="clear" w:pos="-720"/>
                      <w:tab w:val="clear" w:pos="0"/>
                      <w:tab w:val="clear" w:pos="380"/>
                    </w:tabs>
                    <w:rPr>
                      <w:color w:val="333333"/>
                      <w:sz w:val="18"/>
                      <w:szCs w:val="18"/>
                      <w:lang w:val="en-US"/>
                    </w:rPr>
                  </w:pPr>
                  <w:r w:rsidRPr="00BA01F7">
                    <w:rPr>
                      <w:color w:val="333333"/>
                      <w:sz w:val="18"/>
                      <w:szCs w:val="18"/>
                      <w:lang w:val="en-US"/>
                    </w:rPr>
                    <w:t xml:space="preserve">0 tot </w:t>
                  </w:r>
                  <w:r w:rsidR="004E40CD">
                    <w:rPr>
                      <w:color w:val="333333"/>
                      <w:sz w:val="18"/>
                      <w:szCs w:val="18"/>
                      <w:lang w:val="en-US"/>
                    </w:rPr>
                    <w:t>2</w:t>
                  </w:r>
                  <w:r w:rsidRPr="00BA01F7">
                    <w:rPr>
                      <w:color w:val="333333"/>
                      <w:sz w:val="18"/>
                      <w:szCs w:val="18"/>
                      <w:lang w:val="en-US"/>
                    </w:rPr>
                    <w:t xml:space="preserve"> m</w:t>
                  </w:r>
                </w:p>
              </w:tc>
            </w:tr>
            <w:tr w:rsidR="00BA01F7" w:rsidRPr="007A578E" w14:paraId="188890F0"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6E3D24DB" w14:textId="77777777" w:rsidR="00BA01F7" w:rsidRPr="00BA01F7" w:rsidRDefault="00BA01F7" w:rsidP="007A4C24">
                  <w:pPr>
                    <w:tabs>
                      <w:tab w:val="clear" w:pos="-1440"/>
                      <w:tab w:val="clear" w:pos="-720"/>
                      <w:tab w:val="clear" w:pos="0"/>
                      <w:tab w:val="clear" w:pos="380"/>
                    </w:tabs>
                    <w:rPr>
                      <w:bCs/>
                      <w:sz w:val="18"/>
                      <w:szCs w:val="18"/>
                    </w:rPr>
                  </w:pPr>
                  <w:r>
                    <w:rPr>
                      <w:bCs/>
                      <w:sz w:val="18"/>
                      <w:szCs w:val="18"/>
                    </w:rPr>
                    <w:t>Bodemvocht</w:t>
                  </w:r>
                </w:p>
              </w:tc>
              <w:tc>
                <w:tcPr>
                  <w:tcW w:w="1134" w:type="dxa"/>
                  <w:tcBorders>
                    <w:top w:val="single" w:sz="8" w:space="0" w:color="auto"/>
                    <w:left w:val="single" w:sz="4" w:space="0" w:color="auto"/>
                    <w:bottom w:val="single" w:sz="4" w:space="0" w:color="auto"/>
                    <w:right w:val="single" w:sz="4" w:space="0" w:color="auto"/>
                  </w:tcBorders>
                  <w:vAlign w:val="center"/>
                </w:tcPr>
                <w:p w14:paraId="3ABBD67A" w14:textId="77777777" w:rsidR="00BA01F7" w:rsidRPr="00BA01F7" w:rsidRDefault="00523250" w:rsidP="007A4C24">
                  <w:pPr>
                    <w:tabs>
                      <w:tab w:val="clear" w:pos="-1440"/>
                      <w:tab w:val="clear" w:pos="-720"/>
                      <w:tab w:val="clear" w:pos="0"/>
                      <w:tab w:val="clear" w:pos="380"/>
                    </w:tabs>
                    <w:rPr>
                      <w:color w:val="333333"/>
                      <w:sz w:val="18"/>
                      <w:szCs w:val="18"/>
                    </w:rPr>
                  </w:pPr>
                  <w:r>
                    <w:rPr>
                      <w:color w:val="333333"/>
                      <w:sz w:val="18"/>
                      <w:szCs w:val="18"/>
                    </w:rPr>
                    <w:t>%</w:t>
                  </w:r>
                </w:p>
              </w:tc>
              <w:tc>
                <w:tcPr>
                  <w:tcW w:w="2527" w:type="dxa"/>
                  <w:tcBorders>
                    <w:top w:val="single" w:sz="8" w:space="0" w:color="auto"/>
                    <w:left w:val="single" w:sz="4" w:space="0" w:color="auto"/>
                    <w:bottom w:val="single" w:sz="4" w:space="0" w:color="auto"/>
                    <w:right w:val="single" w:sz="4" w:space="0" w:color="auto"/>
                  </w:tcBorders>
                  <w:vAlign w:val="center"/>
                </w:tcPr>
                <w:p w14:paraId="531FD5F8" w14:textId="77777777" w:rsidR="00BA01F7" w:rsidRPr="00BA01F7" w:rsidRDefault="00523250" w:rsidP="00C57640">
                  <w:pPr>
                    <w:tabs>
                      <w:tab w:val="clear" w:pos="-1440"/>
                      <w:tab w:val="clear" w:pos="-720"/>
                      <w:tab w:val="clear" w:pos="0"/>
                      <w:tab w:val="clear" w:pos="380"/>
                    </w:tabs>
                    <w:rPr>
                      <w:sz w:val="18"/>
                      <w:szCs w:val="18"/>
                    </w:rPr>
                  </w:pPr>
                  <w:r>
                    <w:rPr>
                      <w:sz w:val="18"/>
                      <w:szCs w:val="18"/>
                    </w:rPr>
                    <w:t>4%</w:t>
                  </w:r>
                </w:p>
              </w:tc>
              <w:tc>
                <w:tcPr>
                  <w:tcW w:w="1562" w:type="dxa"/>
                  <w:tcBorders>
                    <w:top w:val="single" w:sz="8" w:space="0" w:color="auto"/>
                    <w:left w:val="single" w:sz="4" w:space="0" w:color="auto"/>
                    <w:bottom w:val="single" w:sz="4" w:space="0" w:color="auto"/>
                    <w:right w:val="single" w:sz="8" w:space="0" w:color="auto"/>
                  </w:tcBorders>
                  <w:vAlign w:val="center"/>
                </w:tcPr>
                <w:p w14:paraId="07606829" w14:textId="77777777" w:rsidR="00BA01F7" w:rsidRPr="00BA01F7" w:rsidRDefault="00523250" w:rsidP="00523250">
                  <w:pPr>
                    <w:tabs>
                      <w:tab w:val="clear" w:pos="-1440"/>
                      <w:tab w:val="clear" w:pos="-720"/>
                      <w:tab w:val="clear" w:pos="0"/>
                      <w:tab w:val="clear" w:pos="380"/>
                    </w:tabs>
                    <w:rPr>
                      <w:color w:val="333333"/>
                      <w:sz w:val="18"/>
                      <w:szCs w:val="18"/>
                      <w:lang w:val="en-US"/>
                    </w:rPr>
                  </w:pPr>
                  <w:r>
                    <w:rPr>
                      <w:color w:val="333333"/>
                      <w:sz w:val="18"/>
                      <w:szCs w:val="18"/>
                      <w:lang w:val="en-US"/>
                    </w:rPr>
                    <w:t>1 m / 0-100%</w:t>
                  </w:r>
                </w:p>
              </w:tc>
            </w:tr>
            <w:tr w:rsidR="00523250" w:rsidRPr="007A578E" w14:paraId="46E65A3A" w14:textId="77777777" w:rsidTr="5850655D">
              <w:trPr>
                <w:trHeight w:val="255"/>
              </w:trPr>
              <w:tc>
                <w:tcPr>
                  <w:tcW w:w="2435" w:type="dxa"/>
                  <w:tcBorders>
                    <w:top w:val="single" w:sz="8" w:space="0" w:color="auto"/>
                    <w:left w:val="single" w:sz="8" w:space="0" w:color="auto"/>
                    <w:bottom w:val="single" w:sz="4" w:space="0" w:color="auto"/>
                    <w:right w:val="single" w:sz="4" w:space="0" w:color="auto"/>
                  </w:tcBorders>
                  <w:vAlign w:val="center"/>
                </w:tcPr>
                <w:p w14:paraId="4A2D08D3" w14:textId="77777777" w:rsidR="00523250" w:rsidRDefault="00523250" w:rsidP="007A4C24">
                  <w:pPr>
                    <w:tabs>
                      <w:tab w:val="clear" w:pos="-1440"/>
                      <w:tab w:val="clear" w:pos="-720"/>
                      <w:tab w:val="clear" w:pos="0"/>
                      <w:tab w:val="clear" w:pos="380"/>
                    </w:tabs>
                    <w:rPr>
                      <w:bCs/>
                      <w:sz w:val="18"/>
                      <w:szCs w:val="18"/>
                    </w:rPr>
                  </w:pPr>
                  <w:r>
                    <w:rPr>
                      <w:bCs/>
                      <w:sz w:val="18"/>
                      <w:szCs w:val="18"/>
                    </w:rPr>
                    <w:t xml:space="preserve">Temperatuur </w:t>
                  </w:r>
                </w:p>
              </w:tc>
              <w:tc>
                <w:tcPr>
                  <w:tcW w:w="1134" w:type="dxa"/>
                  <w:tcBorders>
                    <w:top w:val="single" w:sz="8" w:space="0" w:color="auto"/>
                    <w:left w:val="single" w:sz="4" w:space="0" w:color="auto"/>
                    <w:bottom w:val="single" w:sz="4" w:space="0" w:color="auto"/>
                    <w:right w:val="single" w:sz="4" w:space="0" w:color="auto"/>
                  </w:tcBorders>
                  <w:vAlign w:val="center"/>
                </w:tcPr>
                <w:p w14:paraId="3CB864FD" w14:textId="77777777" w:rsidR="00523250" w:rsidRDefault="00DF0F65" w:rsidP="007A4C24">
                  <w:pPr>
                    <w:tabs>
                      <w:tab w:val="clear" w:pos="-1440"/>
                      <w:tab w:val="clear" w:pos="-720"/>
                      <w:tab w:val="clear" w:pos="0"/>
                      <w:tab w:val="clear" w:pos="380"/>
                    </w:tabs>
                    <w:rPr>
                      <w:color w:val="333333"/>
                      <w:sz w:val="18"/>
                      <w:szCs w:val="18"/>
                    </w:rPr>
                  </w:pPr>
                  <w:r>
                    <w:rPr>
                      <w:color w:val="333333"/>
                      <w:sz w:val="18"/>
                      <w:szCs w:val="18"/>
                    </w:rPr>
                    <w:t>°C</w:t>
                  </w:r>
                </w:p>
              </w:tc>
              <w:tc>
                <w:tcPr>
                  <w:tcW w:w="2527" w:type="dxa"/>
                  <w:tcBorders>
                    <w:top w:val="single" w:sz="8" w:space="0" w:color="auto"/>
                    <w:left w:val="single" w:sz="4" w:space="0" w:color="auto"/>
                    <w:bottom w:val="single" w:sz="4" w:space="0" w:color="auto"/>
                    <w:right w:val="single" w:sz="4" w:space="0" w:color="auto"/>
                  </w:tcBorders>
                  <w:vAlign w:val="center"/>
                </w:tcPr>
                <w:p w14:paraId="09070BB0" w14:textId="77777777" w:rsidR="00523250" w:rsidRDefault="00DF0F65" w:rsidP="00C57640">
                  <w:pPr>
                    <w:tabs>
                      <w:tab w:val="clear" w:pos="-1440"/>
                      <w:tab w:val="clear" w:pos="-720"/>
                      <w:tab w:val="clear" w:pos="0"/>
                      <w:tab w:val="clear" w:pos="380"/>
                    </w:tabs>
                    <w:rPr>
                      <w:sz w:val="18"/>
                      <w:szCs w:val="18"/>
                    </w:rPr>
                  </w:pPr>
                  <w:r>
                    <w:rPr>
                      <w:sz w:val="18"/>
                      <w:szCs w:val="18"/>
                    </w:rPr>
                    <w:t>0,5%</w:t>
                  </w:r>
                </w:p>
              </w:tc>
              <w:tc>
                <w:tcPr>
                  <w:tcW w:w="1562" w:type="dxa"/>
                  <w:tcBorders>
                    <w:top w:val="single" w:sz="8" w:space="0" w:color="auto"/>
                    <w:left w:val="single" w:sz="4" w:space="0" w:color="auto"/>
                    <w:bottom w:val="single" w:sz="4" w:space="0" w:color="auto"/>
                    <w:right w:val="single" w:sz="8" w:space="0" w:color="auto"/>
                  </w:tcBorders>
                  <w:vAlign w:val="center"/>
                </w:tcPr>
                <w:p w14:paraId="6E58273E" w14:textId="69AA65FC" w:rsidR="00523250" w:rsidRDefault="751F92E8" w:rsidP="2A439228">
                  <w:pPr>
                    <w:tabs>
                      <w:tab w:val="clear" w:pos="380"/>
                    </w:tabs>
                    <w:rPr>
                      <w:color w:val="333333"/>
                      <w:sz w:val="18"/>
                      <w:szCs w:val="18"/>
                      <w:lang w:val="en-US"/>
                    </w:rPr>
                  </w:pPr>
                  <w:r w:rsidRPr="5850655D">
                    <w:rPr>
                      <w:color w:val="333333"/>
                      <w:sz w:val="18"/>
                      <w:szCs w:val="18"/>
                      <w:lang w:val="en-US"/>
                    </w:rPr>
                    <w:t>-20 tot +60</w:t>
                  </w:r>
                  <w:r w:rsidR="352237BA" w:rsidRPr="5850655D">
                    <w:rPr>
                      <w:color w:val="333333"/>
                      <w:sz w:val="18"/>
                      <w:szCs w:val="18"/>
                      <w:lang w:val="en-US"/>
                    </w:rPr>
                    <w:t>C</w:t>
                  </w:r>
                </w:p>
              </w:tc>
            </w:tr>
          </w:tbl>
          <w:p w14:paraId="0E2041B5" w14:textId="77777777" w:rsidR="00C133F6" w:rsidRPr="00C133F6" w:rsidRDefault="00C133F6" w:rsidP="00313BC4">
            <w:pPr>
              <w:rPr>
                <w:sz w:val="18"/>
                <w:szCs w:val="18"/>
              </w:rPr>
            </w:pPr>
          </w:p>
        </w:tc>
      </w:tr>
      <w:tr w:rsidR="00DD4F75" w:rsidRPr="00C133F6" w14:paraId="6C4B7547" w14:textId="77777777" w:rsidTr="00872E86">
        <w:trPr>
          <w:trHeight w:val="343"/>
        </w:trPr>
        <w:tc>
          <w:tcPr>
            <w:tcW w:w="1134" w:type="dxa"/>
          </w:tcPr>
          <w:p w14:paraId="1A848D4D" w14:textId="0276AF28" w:rsidR="00DD4F75" w:rsidRPr="001E26AC" w:rsidRDefault="00DD4F75" w:rsidP="00313BC4">
            <w:pPr>
              <w:rPr>
                <w:bCs/>
                <w:sz w:val="20"/>
              </w:rPr>
            </w:pPr>
            <w:r w:rsidRPr="001E26AC">
              <w:rPr>
                <w:bCs/>
                <w:sz w:val="20"/>
              </w:rPr>
              <w:t>3.2.2</w:t>
            </w:r>
          </w:p>
        </w:tc>
        <w:tc>
          <w:tcPr>
            <w:tcW w:w="7938" w:type="dxa"/>
          </w:tcPr>
          <w:p w14:paraId="6A2D70C0" w14:textId="3EF62359" w:rsidR="00DD4F75" w:rsidRPr="001E26AC" w:rsidRDefault="00DD4F75" w:rsidP="00297E55">
            <w:pPr>
              <w:tabs>
                <w:tab w:val="clear" w:pos="-1440"/>
                <w:tab w:val="clear" w:pos="-720"/>
                <w:tab w:val="clear" w:pos="0"/>
                <w:tab w:val="clear" w:pos="380"/>
              </w:tabs>
              <w:rPr>
                <w:b/>
                <w:bCs/>
                <w:color w:val="FFFFFF"/>
              </w:rPr>
            </w:pPr>
            <w:r w:rsidRPr="001B2637">
              <w:rPr>
                <w:sz w:val="20"/>
                <w:szCs w:val="18"/>
              </w:rPr>
              <w:t xml:space="preserve">Opdrachtgever heeft momenteel wegende neerslagmeters van de fa. </w:t>
            </w:r>
            <w:proofErr w:type="spellStart"/>
            <w:r w:rsidRPr="001B2637">
              <w:rPr>
                <w:sz w:val="20"/>
                <w:szCs w:val="18"/>
              </w:rPr>
              <w:t>Ott</w:t>
            </w:r>
            <w:proofErr w:type="spellEnd"/>
            <w:r w:rsidRPr="001B2637">
              <w:rPr>
                <w:sz w:val="20"/>
                <w:szCs w:val="18"/>
              </w:rPr>
              <w:t xml:space="preserve">, de </w:t>
            </w:r>
            <w:proofErr w:type="spellStart"/>
            <w:r w:rsidRPr="001B2637">
              <w:rPr>
                <w:sz w:val="20"/>
                <w:szCs w:val="18"/>
              </w:rPr>
              <w:t>Pluvio</w:t>
            </w:r>
            <w:proofErr w:type="spellEnd"/>
            <w:r w:rsidRPr="001B2637">
              <w:rPr>
                <w:sz w:val="20"/>
                <w:szCs w:val="18"/>
              </w:rPr>
              <w:t xml:space="preserve"> 2</w:t>
            </w:r>
            <w:r w:rsidR="00204D57" w:rsidRPr="001B2637">
              <w:rPr>
                <w:sz w:val="20"/>
                <w:szCs w:val="18"/>
              </w:rPr>
              <w:t xml:space="preserve"> in gebruik</w:t>
            </w:r>
            <w:r w:rsidR="00872E86" w:rsidRPr="001B2637">
              <w:rPr>
                <w:sz w:val="20"/>
                <w:szCs w:val="18"/>
              </w:rPr>
              <w:t>. Dit is gebaseerd op een in 2019 uitgevoerd onderzoek. V</w:t>
            </w:r>
            <w:r w:rsidR="000E302F" w:rsidRPr="001B2637">
              <w:rPr>
                <w:sz w:val="20"/>
                <w:szCs w:val="18"/>
              </w:rPr>
              <w:t xml:space="preserve">anwege de nauwkeurige meting </w:t>
            </w:r>
            <w:r w:rsidR="00872E86" w:rsidRPr="001B2637">
              <w:rPr>
                <w:sz w:val="20"/>
                <w:szCs w:val="18"/>
              </w:rPr>
              <w:t>en het relatief geringe onderhoud ziet Opdrachtgever deze meters toegepast, of een gelijkwaardig alternatief.</w:t>
            </w:r>
            <w:r w:rsidR="00872E86" w:rsidRPr="001B2637">
              <w:rPr>
                <w:b/>
                <w:bCs/>
                <w:sz w:val="20"/>
                <w:szCs w:val="18"/>
              </w:rPr>
              <w:t xml:space="preserve"> </w:t>
            </w:r>
          </w:p>
        </w:tc>
      </w:tr>
      <w:tr w:rsidR="00681D9D" w:rsidRPr="00B176E3" w14:paraId="32FD9F8A" w14:textId="77777777" w:rsidTr="5850655D">
        <w:tc>
          <w:tcPr>
            <w:tcW w:w="1134" w:type="dxa"/>
          </w:tcPr>
          <w:p w14:paraId="4A8DDDD1" w14:textId="77777777" w:rsidR="00681D9D" w:rsidRPr="00B176E3" w:rsidRDefault="00B5724F" w:rsidP="00313BC4">
            <w:pPr>
              <w:rPr>
                <w:bCs/>
                <w:sz w:val="20"/>
              </w:rPr>
            </w:pPr>
            <w:r>
              <w:rPr>
                <w:bCs/>
                <w:sz w:val="20"/>
              </w:rPr>
              <w:t>3</w:t>
            </w:r>
            <w:r w:rsidR="00681D9D" w:rsidRPr="00B176E3">
              <w:rPr>
                <w:bCs/>
                <w:sz w:val="20"/>
              </w:rPr>
              <w:t>.</w:t>
            </w:r>
            <w:r w:rsidR="00A658A8">
              <w:rPr>
                <w:bCs/>
                <w:sz w:val="20"/>
              </w:rPr>
              <w:t>2</w:t>
            </w:r>
            <w:r w:rsidR="00681D9D">
              <w:rPr>
                <w:bCs/>
                <w:sz w:val="20"/>
              </w:rPr>
              <w:t>.2</w:t>
            </w:r>
          </w:p>
        </w:tc>
        <w:tc>
          <w:tcPr>
            <w:tcW w:w="7938" w:type="dxa"/>
          </w:tcPr>
          <w:p w14:paraId="3F838121" w14:textId="77777777" w:rsidR="00C7037B" w:rsidRPr="00B176E3" w:rsidRDefault="00681D9D" w:rsidP="006D0F75">
            <w:pPr>
              <w:rPr>
                <w:sz w:val="20"/>
              </w:rPr>
            </w:pPr>
            <w:r>
              <w:rPr>
                <w:sz w:val="20"/>
              </w:rPr>
              <w:t>Een</w:t>
            </w:r>
            <w:r w:rsidRPr="00B176E3">
              <w:rPr>
                <w:sz w:val="20"/>
              </w:rPr>
              <w:t xml:space="preserve"> </w:t>
            </w:r>
            <w:r w:rsidR="00826E20">
              <w:rPr>
                <w:sz w:val="20"/>
              </w:rPr>
              <w:t>me</w:t>
            </w:r>
            <w:r w:rsidR="004F4156">
              <w:rPr>
                <w:sz w:val="20"/>
              </w:rPr>
              <w:t xml:space="preserve">etopstelling </w:t>
            </w:r>
            <w:r w:rsidRPr="00B176E3">
              <w:rPr>
                <w:sz w:val="20"/>
              </w:rPr>
              <w:t xml:space="preserve">is geschikt voor het meten van </w:t>
            </w:r>
            <w:r w:rsidR="00B52C28">
              <w:rPr>
                <w:sz w:val="20"/>
              </w:rPr>
              <w:t xml:space="preserve">een of meer </w:t>
            </w:r>
            <w:r w:rsidR="004F4156">
              <w:rPr>
                <w:sz w:val="20"/>
              </w:rPr>
              <w:t xml:space="preserve">parameters t.b.v. het waterbeheer. </w:t>
            </w:r>
          </w:p>
        </w:tc>
      </w:tr>
      <w:tr w:rsidR="00681D9D" w:rsidRPr="00B176E3" w14:paraId="5CBC88F2" w14:textId="77777777" w:rsidTr="5850655D">
        <w:trPr>
          <w:trHeight w:val="1065"/>
        </w:trPr>
        <w:tc>
          <w:tcPr>
            <w:tcW w:w="1134" w:type="dxa"/>
          </w:tcPr>
          <w:p w14:paraId="46DE2EB9" w14:textId="77777777" w:rsidR="00681D9D" w:rsidRPr="00B176E3" w:rsidRDefault="00B5724F" w:rsidP="00313BC4">
            <w:pPr>
              <w:rPr>
                <w:bCs/>
                <w:sz w:val="20"/>
              </w:rPr>
            </w:pPr>
            <w:r>
              <w:rPr>
                <w:bCs/>
                <w:sz w:val="20"/>
              </w:rPr>
              <w:t>3</w:t>
            </w:r>
            <w:r w:rsidR="00681D9D" w:rsidRPr="00B176E3">
              <w:rPr>
                <w:bCs/>
                <w:sz w:val="20"/>
              </w:rPr>
              <w:t>.</w:t>
            </w:r>
            <w:r w:rsidR="00A658A8">
              <w:rPr>
                <w:bCs/>
                <w:sz w:val="20"/>
              </w:rPr>
              <w:t>2</w:t>
            </w:r>
            <w:r w:rsidR="00681D9D">
              <w:rPr>
                <w:bCs/>
                <w:sz w:val="20"/>
              </w:rPr>
              <w:t>.</w:t>
            </w:r>
            <w:r w:rsidR="00140A56">
              <w:rPr>
                <w:bCs/>
                <w:sz w:val="20"/>
              </w:rPr>
              <w:t>3</w:t>
            </w:r>
          </w:p>
        </w:tc>
        <w:tc>
          <w:tcPr>
            <w:tcW w:w="7938" w:type="dxa"/>
          </w:tcPr>
          <w:p w14:paraId="54B354E2" w14:textId="0EA4E68C" w:rsidR="00681D9D" w:rsidRPr="00B176E3" w:rsidRDefault="00681D9D" w:rsidP="796DE719">
            <w:pPr>
              <w:rPr>
                <w:sz w:val="20"/>
              </w:rPr>
            </w:pPr>
            <w:r w:rsidRPr="796DE719">
              <w:rPr>
                <w:sz w:val="20"/>
              </w:rPr>
              <w:t xml:space="preserve">Een </w:t>
            </w:r>
            <w:r w:rsidR="33886733" w:rsidRPr="796DE719">
              <w:rPr>
                <w:sz w:val="20"/>
              </w:rPr>
              <w:t>me</w:t>
            </w:r>
            <w:r w:rsidR="154A751C" w:rsidRPr="796DE719">
              <w:rPr>
                <w:sz w:val="20"/>
              </w:rPr>
              <w:t xml:space="preserve">etopstelling </w:t>
            </w:r>
            <w:r w:rsidRPr="796DE719">
              <w:rPr>
                <w:sz w:val="20"/>
              </w:rPr>
              <w:t xml:space="preserve">is </w:t>
            </w:r>
            <w:r w:rsidR="2212B881" w:rsidRPr="796DE719">
              <w:rPr>
                <w:sz w:val="20"/>
              </w:rPr>
              <w:t xml:space="preserve">tenminste </w:t>
            </w:r>
            <w:r w:rsidRPr="796DE719">
              <w:rPr>
                <w:sz w:val="20"/>
              </w:rPr>
              <w:t>geschikt voor correct functioneren bij de volgende omgevingscondities:</w:t>
            </w:r>
          </w:p>
          <w:p w14:paraId="7ECC4E98" w14:textId="77777777" w:rsidR="00681D9D" w:rsidRPr="00B176E3" w:rsidRDefault="00681D9D"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 xml:space="preserve">Temperatuur van -20 </w:t>
            </w:r>
            <w:proofErr w:type="spellStart"/>
            <w:r w:rsidRPr="588B3CCF">
              <w:rPr>
                <w:sz w:val="20"/>
                <w:vertAlign w:val="superscript"/>
              </w:rPr>
              <w:t>o</w:t>
            </w:r>
            <w:r w:rsidRPr="588B3CCF">
              <w:rPr>
                <w:sz w:val="20"/>
              </w:rPr>
              <w:t>C</w:t>
            </w:r>
            <w:proofErr w:type="spellEnd"/>
            <w:r w:rsidRPr="588B3CCF">
              <w:rPr>
                <w:sz w:val="20"/>
              </w:rPr>
              <w:t xml:space="preserve"> tot +55</w:t>
            </w:r>
            <w:r w:rsidRPr="588B3CCF">
              <w:rPr>
                <w:sz w:val="20"/>
                <w:vertAlign w:val="superscript"/>
              </w:rPr>
              <w:t xml:space="preserve"> </w:t>
            </w:r>
            <w:proofErr w:type="spellStart"/>
            <w:r w:rsidRPr="588B3CCF">
              <w:rPr>
                <w:sz w:val="20"/>
                <w:vertAlign w:val="superscript"/>
              </w:rPr>
              <w:t>o</w:t>
            </w:r>
            <w:r w:rsidRPr="588B3CCF">
              <w:rPr>
                <w:sz w:val="20"/>
              </w:rPr>
              <w:t>C</w:t>
            </w:r>
            <w:proofErr w:type="spellEnd"/>
            <w:r w:rsidRPr="588B3CCF">
              <w:rPr>
                <w:sz w:val="20"/>
              </w:rPr>
              <w:t>.</w:t>
            </w:r>
          </w:p>
          <w:p w14:paraId="7EF01E04" w14:textId="77777777" w:rsidR="00681D9D" w:rsidRPr="00B176E3" w:rsidRDefault="00681D9D" w:rsidP="5850655D">
            <w:pPr>
              <w:numPr>
                <w:ilvl w:val="0"/>
                <w:numId w:val="4"/>
              </w:numPr>
              <w:tabs>
                <w:tab w:val="clear" w:pos="380"/>
              </w:tabs>
              <w:suppressAutoHyphens/>
              <w:spacing w:line="252" w:lineRule="atLeast"/>
              <w:rPr>
                <w:sz w:val="20"/>
              </w:rPr>
            </w:pPr>
            <w:r w:rsidRPr="5850655D">
              <w:rPr>
                <w:sz w:val="20"/>
              </w:rPr>
              <w:t>Relatieve vochtigheid van 5% tot 95%.</w:t>
            </w:r>
          </w:p>
        </w:tc>
      </w:tr>
      <w:tr w:rsidR="00681D9D" w:rsidRPr="00BB25FC" w14:paraId="084C3CEB" w14:textId="77777777" w:rsidTr="5850655D">
        <w:tc>
          <w:tcPr>
            <w:tcW w:w="1134" w:type="dxa"/>
          </w:tcPr>
          <w:p w14:paraId="47DE91BE" w14:textId="77777777" w:rsidR="00681D9D" w:rsidRPr="00B176E3" w:rsidRDefault="00B5724F" w:rsidP="00313BC4">
            <w:pPr>
              <w:rPr>
                <w:bCs/>
                <w:sz w:val="20"/>
              </w:rPr>
            </w:pPr>
            <w:r>
              <w:rPr>
                <w:bCs/>
                <w:sz w:val="20"/>
              </w:rPr>
              <w:t>3</w:t>
            </w:r>
            <w:r w:rsidR="00681D9D" w:rsidRPr="00B176E3">
              <w:rPr>
                <w:bCs/>
                <w:sz w:val="20"/>
              </w:rPr>
              <w:t>.</w:t>
            </w:r>
            <w:r w:rsidR="00A658A8">
              <w:rPr>
                <w:bCs/>
                <w:sz w:val="20"/>
              </w:rPr>
              <w:t>2</w:t>
            </w:r>
            <w:r w:rsidR="00681D9D">
              <w:rPr>
                <w:bCs/>
                <w:sz w:val="20"/>
              </w:rPr>
              <w:t>.</w:t>
            </w:r>
            <w:r w:rsidR="00140A56">
              <w:rPr>
                <w:bCs/>
                <w:sz w:val="20"/>
              </w:rPr>
              <w:t>4</w:t>
            </w:r>
          </w:p>
        </w:tc>
        <w:tc>
          <w:tcPr>
            <w:tcW w:w="7938" w:type="dxa"/>
          </w:tcPr>
          <w:p w14:paraId="4089FA18" w14:textId="672D3CC8" w:rsidR="00681D9D" w:rsidRPr="00BB25FC" w:rsidRDefault="00681D9D" w:rsidP="00313BC4">
            <w:pPr>
              <w:rPr>
                <w:sz w:val="20"/>
              </w:rPr>
            </w:pPr>
            <w:r w:rsidRPr="00BB25FC">
              <w:rPr>
                <w:sz w:val="20"/>
              </w:rPr>
              <w:t xml:space="preserve">De minimale levensduur van een </w:t>
            </w:r>
            <w:r w:rsidR="00165C04">
              <w:rPr>
                <w:sz w:val="20"/>
              </w:rPr>
              <w:t>me</w:t>
            </w:r>
            <w:r w:rsidR="004241B8">
              <w:rPr>
                <w:sz w:val="20"/>
              </w:rPr>
              <w:t xml:space="preserve">etopstelling </w:t>
            </w:r>
            <w:r w:rsidRPr="00BB25FC">
              <w:rPr>
                <w:sz w:val="20"/>
              </w:rPr>
              <w:t xml:space="preserve">is </w:t>
            </w:r>
            <w:r w:rsidR="00DE6EDF">
              <w:rPr>
                <w:sz w:val="20"/>
              </w:rPr>
              <w:t xml:space="preserve">tenminste </w:t>
            </w:r>
            <w:r w:rsidRPr="00BB25FC">
              <w:rPr>
                <w:sz w:val="20"/>
              </w:rPr>
              <w:t>10 jaar.</w:t>
            </w:r>
          </w:p>
        </w:tc>
      </w:tr>
      <w:tr w:rsidR="00681D9D" w:rsidRPr="00A623B5" w14:paraId="408CDE5E" w14:textId="77777777" w:rsidTr="5850655D">
        <w:tc>
          <w:tcPr>
            <w:tcW w:w="1134" w:type="dxa"/>
          </w:tcPr>
          <w:p w14:paraId="6FC9C0CF" w14:textId="77777777" w:rsidR="00681D9D" w:rsidRPr="00B176E3" w:rsidRDefault="00B5724F" w:rsidP="00313BC4">
            <w:pPr>
              <w:rPr>
                <w:bCs/>
                <w:sz w:val="20"/>
              </w:rPr>
            </w:pPr>
            <w:r>
              <w:rPr>
                <w:bCs/>
                <w:sz w:val="20"/>
              </w:rPr>
              <w:t>3</w:t>
            </w:r>
            <w:r w:rsidR="00681D9D" w:rsidRPr="00B176E3">
              <w:rPr>
                <w:bCs/>
                <w:sz w:val="20"/>
              </w:rPr>
              <w:t>.</w:t>
            </w:r>
            <w:r w:rsidR="00A658A8">
              <w:rPr>
                <w:bCs/>
                <w:sz w:val="20"/>
              </w:rPr>
              <w:t>2</w:t>
            </w:r>
            <w:r w:rsidR="00681D9D">
              <w:rPr>
                <w:bCs/>
                <w:sz w:val="20"/>
              </w:rPr>
              <w:t>.</w:t>
            </w:r>
            <w:r w:rsidR="00140A56">
              <w:rPr>
                <w:bCs/>
                <w:sz w:val="20"/>
              </w:rPr>
              <w:t>5</w:t>
            </w:r>
          </w:p>
        </w:tc>
        <w:tc>
          <w:tcPr>
            <w:tcW w:w="7938" w:type="dxa"/>
          </w:tcPr>
          <w:p w14:paraId="29F6C34E" w14:textId="4D81C023" w:rsidR="00A432B1" w:rsidRDefault="00681D9D" w:rsidP="008A697D">
            <w:pPr>
              <w:tabs>
                <w:tab w:val="clear" w:pos="-1440"/>
                <w:tab w:val="clear" w:pos="-720"/>
                <w:tab w:val="clear" w:pos="0"/>
                <w:tab w:val="clear" w:pos="380"/>
              </w:tabs>
              <w:suppressAutoHyphens/>
              <w:spacing w:line="252" w:lineRule="atLeast"/>
              <w:rPr>
                <w:sz w:val="20"/>
              </w:rPr>
            </w:pPr>
            <w:r w:rsidRPr="00B176E3">
              <w:rPr>
                <w:sz w:val="20"/>
              </w:rPr>
              <w:t xml:space="preserve">De minimale beschikbaarheid van </w:t>
            </w:r>
            <w:r>
              <w:rPr>
                <w:sz w:val="20"/>
              </w:rPr>
              <w:t>een</w:t>
            </w:r>
            <w:r w:rsidRPr="00B176E3">
              <w:rPr>
                <w:sz w:val="20"/>
              </w:rPr>
              <w:t xml:space="preserve"> </w:t>
            </w:r>
            <w:r w:rsidR="00297E55">
              <w:rPr>
                <w:sz w:val="20"/>
              </w:rPr>
              <w:t>meetwaarde</w:t>
            </w:r>
            <w:r w:rsidR="00DE6EDF">
              <w:rPr>
                <w:sz w:val="20"/>
              </w:rPr>
              <w:t xml:space="preserve"> </w:t>
            </w:r>
            <w:r>
              <w:rPr>
                <w:sz w:val="20"/>
              </w:rPr>
              <w:t>is</w:t>
            </w:r>
            <w:r w:rsidR="004A6A99">
              <w:rPr>
                <w:sz w:val="20"/>
              </w:rPr>
              <w:t xml:space="preserve"> </w:t>
            </w:r>
            <w:r w:rsidR="004241B8">
              <w:rPr>
                <w:sz w:val="20"/>
              </w:rPr>
              <w:t xml:space="preserve">minimaal </w:t>
            </w:r>
            <w:r w:rsidR="004A6A99">
              <w:rPr>
                <w:sz w:val="20"/>
              </w:rPr>
              <w:t>9</w:t>
            </w:r>
            <w:r w:rsidR="004241B8">
              <w:rPr>
                <w:sz w:val="20"/>
              </w:rPr>
              <w:t>9</w:t>
            </w:r>
            <w:r w:rsidR="004A6A99">
              <w:rPr>
                <w:sz w:val="20"/>
              </w:rPr>
              <w:t xml:space="preserve">%. </w:t>
            </w:r>
            <w:r w:rsidR="008A697D">
              <w:rPr>
                <w:sz w:val="20"/>
              </w:rPr>
              <w:t>Deze status wordt niet beïnvloed door de b</w:t>
            </w:r>
            <w:r w:rsidR="004A6A99">
              <w:rPr>
                <w:sz w:val="20"/>
              </w:rPr>
              <w:t xml:space="preserve">enodigde tijd voor kalibreren en </w:t>
            </w:r>
            <w:r w:rsidR="004241B8">
              <w:rPr>
                <w:sz w:val="20"/>
              </w:rPr>
              <w:t xml:space="preserve">verzorgend </w:t>
            </w:r>
            <w:r w:rsidR="00165C04">
              <w:rPr>
                <w:sz w:val="20"/>
              </w:rPr>
              <w:t>onderhoud</w:t>
            </w:r>
            <w:r w:rsidR="008A697D">
              <w:rPr>
                <w:sz w:val="20"/>
              </w:rPr>
              <w:t>.</w:t>
            </w:r>
          </w:p>
          <w:p w14:paraId="7AAF55C8" w14:textId="77777777" w:rsidR="00140A56" w:rsidRDefault="00140A56" w:rsidP="008A697D">
            <w:pPr>
              <w:tabs>
                <w:tab w:val="clear" w:pos="-1440"/>
                <w:tab w:val="clear" w:pos="-720"/>
                <w:tab w:val="clear" w:pos="0"/>
                <w:tab w:val="clear" w:pos="380"/>
              </w:tabs>
              <w:suppressAutoHyphens/>
              <w:spacing w:line="252" w:lineRule="atLeast"/>
              <w:rPr>
                <w:sz w:val="20"/>
              </w:rPr>
            </w:pPr>
          </w:p>
          <w:p w14:paraId="337AE0AE" w14:textId="77777777" w:rsidR="00140A56" w:rsidRPr="00AC0659" w:rsidRDefault="00140A56" w:rsidP="00140A56">
            <w:pPr>
              <w:tabs>
                <w:tab w:val="clear" w:pos="-1440"/>
                <w:tab w:val="clear" w:pos="-720"/>
                <w:tab w:val="clear" w:pos="0"/>
                <w:tab w:val="clear" w:pos="380"/>
              </w:tabs>
              <w:suppressAutoHyphens/>
              <w:spacing w:line="252" w:lineRule="atLeast"/>
              <w:rPr>
                <w:sz w:val="20"/>
              </w:rPr>
            </w:pPr>
            <w:r w:rsidRPr="00AC0659">
              <w:rPr>
                <w:sz w:val="20"/>
              </w:rPr>
              <w:t xml:space="preserve">Beschikbaarheid is gedefinieerd als </w:t>
            </w:r>
            <w:r>
              <w:rPr>
                <w:sz w:val="20"/>
              </w:rPr>
              <w:t>(</w:t>
            </w:r>
            <w:r w:rsidRPr="00AC0659">
              <w:rPr>
                <w:sz w:val="20"/>
              </w:rPr>
              <w:t>M</w:t>
            </w:r>
            <w:r>
              <w:rPr>
                <w:sz w:val="20"/>
              </w:rPr>
              <w:t>TTF / (MTTF + MTTD + MTTR)) x 100%.</w:t>
            </w:r>
          </w:p>
          <w:p w14:paraId="0C0A32FA" w14:textId="77777777" w:rsidR="00140A56" w:rsidRPr="005C2B33" w:rsidRDefault="03F26885" w:rsidP="00140A56">
            <w:pPr>
              <w:numPr>
                <w:ilvl w:val="0"/>
                <w:numId w:val="4"/>
              </w:numPr>
              <w:tabs>
                <w:tab w:val="clear" w:pos="-1440"/>
                <w:tab w:val="clear" w:pos="-720"/>
                <w:tab w:val="clear" w:pos="0"/>
                <w:tab w:val="clear" w:pos="380"/>
              </w:tabs>
              <w:suppressAutoHyphens/>
              <w:spacing w:line="252" w:lineRule="atLeast"/>
              <w:rPr>
                <w:sz w:val="20"/>
                <w:lang w:val="en-US"/>
              </w:rPr>
            </w:pPr>
            <w:r w:rsidRPr="588B3CCF">
              <w:rPr>
                <w:sz w:val="20"/>
                <w:lang w:val="en-US"/>
              </w:rPr>
              <w:t>MTTF (mean time to failure).</w:t>
            </w:r>
          </w:p>
          <w:p w14:paraId="7E526A65" w14:textId="77777777" w:rsidR="00140A56" w:rsidRPr="005C2B33" w:rsidRDefault="03F26885" w:rsidP="00140A56">
            <w:pPr>
              <w:numPr>
                <w:ilvl w:val="0"/>
                <w:numId w:val="4"/>
              </w:numPr>
              <w:tabs>
                <w:tab w:val="clear" w:pos="-1440"/>
                <w:tab w:val="clear" w:pos="-720"/>
                <w:tab w:val="clear" w:pos="0"/>
                <w:tab w:val="clear" w:pos="380"/>
              </w:tabs>
              <w:suppressAutoHyphens/>
              <w:spacing w:line="252" w:lineRule="atLeast"/>
              <w:rPr>
                <w:sz w:val="20"/>
                <w:lang w:val="en-US"/>
              </w:rPr>
            </w:pPr>
            <w:r w:rsidRPr="588B3CCF">
              <w:rPr>
                <w:sz w:val="20"/>
                <w:lang w:val="en-US"/>
              </w:rPr>
              <w:t>MTTD (mean time to diagnose).</w:t>
            </w:r>
          </w:p>
          <w:p w14:paraId="3AC8B321" w14:textId="77777777" w:rsidR="00681D9D" w:rsidRPr="00CA0520" w:rsidRDefault="03F26885" w:rsidP="00CA0520">
            <w:pPr>
              <w:numPr>
                <w:ilvl w:val="0"/>
                <w:numId w:val="4"/>
              </w:numPr>
              <w:tabs>
                <w:tab w:val="clear" w:pos="-1440"/>
                <w:tab w:val="clear" w:pos="-720"/>
                <w:tab w:val="clear" w:pos="0"/>
                <w:tab w:val="clear" w:pos="380"/>
              </w:tabs>
              <w:suppressAutoHyphens/>
              <w:spacing w:line="252" w:lineRule="atLeast"/>
              <w:rPr>
                <w:sz w:val="20"/>
                <w:lang w:val="en-US"/>
              </w:rPr>
            </w:pPr>
            <w:r w:rsidRPr="588B3CCF">
              <w:rPr>
                <w:sz w:val="20"/>
                <w:lang w:val="en-US"/>
              </w:rPr>
              <w:t>MTTR (mean time to repair).</w:t>
            </w:r>
          </w:p>
        </w:tc>
      </w:tr>
      <w:tr w:rsidR="001524AD" w:rsidRPr="00B176E3" w14:paraId="4E47390B" w14:textId="77777777" w:rsidTr="5850655D">
        <w:tc>
          <w:tcPr>
            <w:tcW w:w="1134" w:type="dxa"/>
          </w:tcPr>
          <w:p w14:paraId="773B8CC5" w14:textId="77777777" w:rsidR="001524AD" w:rsidRPr="00B176E3" w:rsidRDefault="001524AD" w:rsidP="002B5CBC">
            <w:pPr>
              <w:rPr>
                <w:bCs/>
                <w:sz w:val="20"/>
              </w:rPr>
            </w:pPr>
            <w:r>
              <w:rPr>
                <w:bCs/>
                <w:sz w:val="20"/>
              </w:rPr>
              <w:t>3.</w:t>
            </w:r>
            <w:r w:rsidR="00A658A8">
              <w:rPr>
                <w:bCs/>
                <w:sz w:val="20"/>
              </w:rPr>
              <w:t>2</w:t>
            </w:r>
            <w:r>
              <w:rPr>
                <w:bCs/>
                <w:sz w:val="20"/>
              </w:rPr>
              <w:t>.</w:t>
            </w:r>
            <w:r w:rsidR="00140A56">
              <w:rPr>
                <w:bCs/>
                <w:sz w:val="20"/>
              </w:rPr>
              <w:t>6</w:t>
            </w:r>
          </w:p>
        </w:tc>
        <w:tc>
          <w:tcPr>
            <w:tcW w:w="7938" w:type="dxa"/>
          </w:tcPr>
          <w:p w14:paraId="42944C7D" w14:textId="05B4E5BF" w:rsidR="00E604D3" w:rsidRPr="00B176E3" w:rsidRDefault="35870F04" w:rsidP="796DE719">
            <w:pPr>
              <w:rPr>
                <w:sz w:val="20"/>
              </w:rPr>
            </w:pPr>
            <w:r w:rsidRPr="796DE719">
              <w:rPr>
                <w:sz w:val="20"/>
              </w:rPr>
              <w:t xml:space="preserve">Een </w:t>
            </w:r>
            <w:r w:rsidR="69B53236" w:rsidRPr="796DE719">
              <w:rPr>
                <w:sz w:val="20"/>
              </w:rPr>
              <w:t>meetopstelling</w:t>
            </w:r>
            <w:r w:rsidR="2212B881" w:rsidRPr="796DE719">
              <w:rPr>
                <w:sz w:val="20"/>
              </w:rPr>
              <w:t xml:space="preserve"> </w:t>
            </w:r>
            <w:r w:rsidR="7FE4C5AD" w:rsidRPr="796DE719">
              <w:rPr>
                <w:sz w:val="20"/>
              </w:rPr>
              <w:t xml:space="preserve">vraagt geen toezicht, </w:t>
            </w:r>
            <w:r w:rsidRPr="796DE719">
              <w:rPr>
                <w:sz w:val="20"/>
              </w:rPr>
              <w:t>is onderhoudsarm en onderhouds</w:t>
            </w:r>
            <w:r w:rsidR="7FE4C5AD" w:rsidRPr="796DE719">
              <w:rPr>
                <w:sz w:val="20"/>
              </w:rPr>
              <w:t>-</w:t>
            </w:r>
            <w:r w:rsidRPr="796DE719">
              <w:rPr>
                <w:sz w:val="20"/>
              </w:rPr>
              <w:t xml:space="preserve"> </w:t>
            </w:r>
            <w:r w:rsidR="7FE4C5AD" w:rsidRPr="796DE719">
              <w:rPr>
                <w:sz w:val="20"/>
              </w:rPr>
              <w:t>en gebruikersvriendelijk.</w:t>
            </w:r>
          </w:p>
        </w:tc>
      </w:tr>
      <w:tr w:rsidR="5850655D" w14:paraId="6F074F15" w14:textId="77777777" w:rsidTr="5850655D">
        <w:trPr>
          <w:trHeight w:val="300"/>
        </w:trPr>
        <w:tc>
          <w:tcPr>
            <w:tcW w:w="1134" w:type="dxa"/>
          </w:tcPr>
          <w:p w14:paraId="1329F878" w14:textId="02F03FEF" w:rsidR="3638C94D" w:rsidRDefault="3638C94D" w:rsidP="5850655D">
            <w:pPr>
              <w:rPr>
                <w:sz w:val="20"/>
              </w:rPr>
            </w:pPr>
            <w:r w:rsidRPr="5850655D">
              <w:rPr>
                <w:sz w:val="20"/>
              </w:rPr>
              <w:t>3.2.7</w:t>
            </w:r>
          </w:p>
          <w:p w14:paraId="2EA54101" w14:textId="03A1658A" w:rsidR="5850655D" w:rsidRDefault="5850655D" w:rsidP="5850655D">
            <w:pPr>
              <w:rPr>
                <w:sz w:val="20"/>
              </w:rPr>
            </w:pPr>
          </w:p>
        </w:tc>
        <w:tc>
          <w:tcPr>
            <w:tcW w:w="7938" w:type="dxa"/>
          </w:tcPr>
          <w:p w14:paraId="2F6E345B" w14:textId="50C2A24E" w:rsidR="5850655D" w:rsidRDefault="5850655D" w:rsidP="5850655D">
            <w:pPr>
              <w:rPr>
                <w:sz w:val="20"/>
              </w:rPr>
            </w:pPr>
            <w:r w:rsidRPr="5850655D">
              <w:rPr>
                <w:sz w:val="20"/>
              </w:rPr>
              <w:t>Er is een onderhoudsmodus aanwezig. Deze modus voorkomt onjuiste metingen en alarmen. Dit betekent dat wanneer de modus</w:t>
            </w:r>
            <w:r w:rsidR="003A5582">
              <w:rPr>
                <w:sz w:val="20"/>
              </w:rPr>
              <w:t xml:space="preserve"> </w:t>
            </w:r>
            <w:r w:rsidRPr="5850655D">
              <w:rPr>
                <w:sz w:val="20"/>
              </w:rPr>
              <w:t xml:space="preserve">actief is, de metingen en alarmen “bevriezen”. De modus wordt na verloop van tijd automatisch gereset en/of stuurt een alarm indien hij te lang actief is. De modus moet op afstand </w:t>
            </w:r>
            <w:proofErr w:type="spellStart"/>
            <w:r w:rsidRPr="5850655D">
              <w:rPr>
                <w:sz w:val="20"/>
              </w:rPr>
              <w:t>activeerbaar</w:t>
            </w:r>
            <w:proofErr w:type="spellEnd"/>
            <w:r w:rsidRPr="5850655D">
              <w:rPr>
                <w:sz w:val="20"/>
              </w:rPr>
              <w:t xml:space="preserve"> zijn.</w:t>
            </w:r>
          </w:p>
        </w:tc>
      </w:tr>
      <w:tr w:rsidR="5850655D" w14:paraId="1DAE05D9" w14:textId="77777777" w:rsidTr="5850655D">
        <w:trPr>
          <w:trHeight w:val="300"/>
        </w:trPr>
        <w:tc>
          <w:tcPr>
            <w:tcW w:w="1134" w:type="dxa"/>
          </w:tcPr>
          <w:p w14:paraId="24468242" w14:textId="4F10C349" w:rsidR="098425AA" w:rsidRDefault="098425AA" w:rsidP="5850655D">
            <w:pPr>
              <w:rPr>
                <w:sz w:val="20"/>
              </w:rPr>
            </w:pPr>
            <w:r w:rsidRPr="5850655D">
              <w:rPr>
                <w:sz w:val="20"/>
              </w:rPr>
              <w:t>3.2.8</w:t>
            </w:r>
          </w:p>
          <w:p w14:paraId="10C05512" w14:textId="02AB46C4" w:rsidR="5850655D" w:rsidRDefault="5850655D" w:rsidP="5850655D">
            <w:pPr>
              <w:rPr>
                <w:sz w:val="20"/>
              </w:rPr>
            </w:pPr>
          </w:p>
        </w:tc>
        <w:tc>
          <w:tcPr>
            <w:tcW w:w="7938" w:type="dxa"/>
          </w:tcPr>
          <w:p w14:paraId="6A8C98B6" w14:textId="55B4938C" w:rsidR="5850655D" w:rsidRDefault="5850655D" w:rsidP="5850655D">
            <w:pPr>
              <w:rPr>
                <w:sz w:val="20"/>
              </w:rPr>
            </w:pPr>
            <w:r w:rsidRPr="5850655D">
              <w:rPr>
                <w:sz w:val="20"/>
              </w:rPr>
              <w:t>Er zijn Tijdelijk Streefpeil en Gebiedsregelingen aanwezig bij stuwen en inlaten. Beide regelingen zijn identiek, afgezien van de naam. De regeling zelf heeft 4 signalen: Een offset (in cm of mm), een duur (in uren), een startcommando en een stopcommando. De regeling past het streefpeil, bij stuwen en inlaten, aan met een offset voor een bepaalde tijd. Dit wordt gestart met het startcommando en stopt na verloop van tijd of met het stopcommando. De status van de regeling (actief of niet actief) zal worden  gemeld.</w:t>
            </w:r>
          </w:p>
        </w:tc>
      </w:tr>
      <w:tr w:rsidR="5850655D" w14:paraId="6591C980" w14:textId="77777777" w:rsidTr="5850655D">
        <w:trPr>
          <w:trHeight w:val="300"/>
        </w:trPr>
        <w:tc>
          <w:tcPr>
            <w:tcW w:w="1134" w:type="dxa"/>
          </w:tcPr>
          <w:p w14:paraId="7F908E41" w14:textId="14BD01C1" w:rsidR="1D09BF0C" w:rsidRDefault="1D09BF0C" w:rsidP="5850655D">
            <w:pPr>
              <w:spacing w:line="259" w:lineRule="auto"/>
              <w:rPr>
                <w:sz w:val="20"/>
              </w:rPr>
            </w:pPr>
            <w:r w:rsidRPr="5850655D">
              <w:rPr>
                <w:sz w:val="20"/>
              </w:rPr>
              <w:t>3.2.9</w:t>
            </w:r>
          </w:p>
        </w:tc>
        <w:tc>
          <w:tcPr>
            <w:tcW w:w="7938" w:type="dxa"/>
          </w:tcPr>
          <w:p w14:paraId="4E13254D" w14:textId="11B1D561" w:rsidR="5850655D" w:rsidRDefault="5850655D" w:rsidP="5850655D">
            <w:pPr>
              <w:rPr>
                <w:sz w:val="20"/>
              </w:rPr>
            </w:pPr>
            <w:r w:rsidRPr="5850655D">
              <w:rPr>
                <w:sz w:val="20"/>
              </w:rPr>
              <w:t>Er is een debietlimiter welk het debiet van stuwen en inlaten limiteert.</w:t>
            </w:r>
          </w:p>
        </w:tc>
      </w:tr>
      <w:tr w:rsidR="5850655D" w14:paraId="44E07F9C" w14:textId="77777777" w:rsidTr="5850655D">
        <w:trPr>
          <w:trHeight w:val="300"/>
        </w:trPr>
        <w:tc>
          <w:tcPr>
            <w:tcW w:w="1134" w:type="dxa"/>
          </w:tcPr>
          <w:p w14:paraId="1E87DBD7" w14:textId="7D222248" w:rsidR="42C3A85D" w:rsidRDefault="42C3A85D" w:rsidP="5850655D">
            <w:pPr>
              <w:spacing w:line="259" w:lineRule="auto"/>
              <w:rPr>
                <w:sz w:val="20"/>
              </w:rPr>
            </w:pPr>
            <w:r w:rsidRPr="5850655D">
              <w:rPr>
                <w:sz w:val="20"/>
              </w:rPr>
              <w:t>3.</w:t>
            </w:r>
            <w:r w:rsidR="05B20D82" w:rsidRPr="5850655D">
              <w:rPr>
                <w:sz w:val="20"/>
              </w:rPr>
              <w:t>2</w:t>
            </w:r>
            <w:r w:rsidRPr="5850655D">
              <w:rPr>
                <w:sz w:val="20"/>
              </w:rPr>
              <w:t>.10</w:t>
            </w:r>
          </w:p>
        </w:tc>
        <w:tc>
          <w:tcPr>
            <w:tcW w:w="7938" w:type="dxa"/>
          </w:tcPr>
          <w:p w14:paraId="3F285915" w14:textId="37F23B21" w:rsidR="5850655D" w:rsidRDefault="5850655D" w:rsidP="5850655D">
            <w:pPr>
              <w:rPr>
                <w:sz w:val="20"/>
              </w:rPr>
            </w:pPr>
            <w:r w:rsidRPr="5850655D">
              <w:rPr>
                <w:sz w:val="20"/>
              </w:rPr>
              <w:t>Wanneer een meting buiten zijn meetbereik zit, alarmeert dit alarm middens een MBM alarm (Meting buiten meetbereik).</w:t>
            </w:r>
          </w:p>
        </w:tc>
      </w:tr>
      <w:tr w:rsidR="5850655D" w14:paraId="52F85496" w14:textId="77777777" w:rsidTr="5850655D">
        <w:trPr>
          <w:trHeight w:val="300"/>
        </w:trPr>
        <w:tc>
          <w:tcPr>
            <w:tcW w:w="1134" w:type="dxa"/>
          </w:tcPr>
          <w:p w14:paraId="2E5FF8A9" w14:textId="30D20169" w:rsidR="4D8DDE6D" w:rsidRDefault="4D8DDE6D" w:rsidP="5850655D">
            <w:pPr>
              <w:spacing w:line="259" w:lineRule="auto"/>
              <w:rPr>
                <w:sz w:val="20"/>
              </w:rPr>
            </w:pPr>
            <w:r w:rsidRPr="5850655D">
              <w:rPr>
                <w:sz w:val="20"/>
              </w:rPr>
              <w:t>3.2.11</w:t>
            </w:r>
          </w:p>
        </w:tc>
        <w:tc>
          <w:tcPr>
            <w:tcW w:w="7938" w:type="dxa"/>
          </w:tcPr>
          <w:p w14:paraId="225A1887" w14:textId="7021BF3B" w:rsidR="5850655D" w:rsidRDefault="5850655D" w:rsidP="5850655D">
            <w:pPr>
              <w:rPr>
                <w:sz w:val="20"/>
              </w:rPr>
            </w:pPr>
            <w:r w:rsidRPr="5850655D">
              <w:rPr>
                <w:sz w:val="20"/>
              </w:rPr>
              <w:t xml:space="preserve">Onder het leveren van </w:t>
            </w:r>
            <w:proofErr w:type="spellStart"/>
            <w:r w:rsidR="006B0923">
              <w:rPr>
                <w:sz w:val="20"/>
              </w:rPr>
              <w:t>solar</w:t>
            </w:r>
            <w:proofErr w:type="spellEnd"/>
            <w:r w:rsidR="006B0923">
              <w:rPr>
                <w:sz w:val="20"/>
              </w:rPr>
              <w:t xml:space="preserve"> besturing </w:t>
            </w:r>
            <w:r w:rsidR="00FF4D9C">
              <w:rPr>
                <w:sz w:val="20"/>
              </w:rPr>
              <w:t xml:space="preserve">en aandrijving </w:t>
            </w:r>
            <w:r w:rsidR="006B0923">
              <w:rPr>
                <w:sz w:val="20"/>
              </w:rPr>
              <w:t xml:space="preserve">van </w:t>
            </w:r>
            <w:r w:rsidRPr="5850655D">
              <w:rPr>
                <w:sz w:val="20"/>
              </w:rPr>
              <w:t xml:space="preserve">inlaten en stuwen valt de besturing van de installatie, aandrijving en 2 meetpunten: Onder- en </w:t>
            </w:r>
            <w:proofErr w:type="spellStart"/>
            <w:r w:rsidRPr="5850655D">
              <w:rPr>
                <w:sz w:val="20"/>
              </w:rPr>
              <w:t>bovenpand</w:t>
            </w:r>
            <w:proofErr w:type="spellEnd"/>
            <w:r w:rsidRPr="5850655D">
              <w:rPr>
                <w:sz w:val="20"/>
              </w:rPr>
              <w:t xml:space="preserve"> meting. Het leveren van de civiele constructie valt binnen deze opdracht buiten scope. </w:t>
            </w:r>
          </w:p>
        </w:tc>
      </w:tr>
      <w:tr w:rsidR="5850655D" w14:paraId="3F08DA91" w14:textId="77777777" w:rsidTr="5850655D">
        <w:trPr>
          <w:trHeight w:val="300"/>
        </w:trPr>
        <w:tc>
          <w:tcPr>
            <w:tcW w:w="1134" w:type="dxa"/>
          </w:tcPr>
          <w:p w14:paraId="6DFAEDE3" w14:textId="0D994023" w:rsidR="3E3CE6A0" w:rsidRDefault="3E3CE6A0" w:rsidP="5850655D">
            <w:pPr>
              <w:rPr>
                <w:sz w:val="20"/>
              </w:rPr>
            </w:pPr>
            <w:r w:rsidRPr="5850655D">
              <w:rPr>
                <w:sz w:val="20"/>
              </w:rPr>
              <w:t>3.2.12</w:t>
            </w:r>
          </w:p>
        </w:tc>
        <w:tc>
          <w:tcPr>
            <w:tcW w:w="7938" w:type="dxa"/>
          </w:tcPr>
          <w:p w14:paraId="18ECB1B4" w14:textId="08608540" w:rsidR="32607E24" w:rsidRDefault="5850655D" w:rsidP="5850655D">
            <w:pPr>
              <w:rPr>
                <w:sz w:val="20"/>
              </w:rPr>
            </w:pPr>
            <w:r w:rsidRPr="5850655D">
              <w:rPr>
                <w:sz w:val="20"/>
              </w:rPr>
              <w:t xml:space="preserve">Een stuw/inlaat moet minimaal </w:t>
            </w:r>
            <w:r w:rsidR="002E4FC9">
              <w:rPr>
                <w:sz w:val="20"/>
              </w:rPr>
              <w:t>4</w:t>
            </w:r>
            <w:r w:rsidRPr="5850655D">
              <w:rPr>
                <w:sz w:val="20"/>
              </w:rPr>
              <w:t xml:space="preserve"> volledige bewegingen (van gesloten naar open of </w:t>
            </w:r>
            <w:proofErr w:type="spellStart"/>
            <w:r w:rsidRPr="5850655D">
              <w:rPr>
                <w:sz w:val="20"/>
              </w:rPr>
              <w:t>vice</w:t>
            </w:r>
            <w:proofErr w:type="spellEnd"/>
            <w:r w:rsidRPr="5850655D">
              <w:rPr>
                <w:sz w:val="20"/>
              </w:rPr>
              <w:t xml:space="preserve"> versa) kunnen doen per dag.</w:t>
            </w:r>
            <w:r w:rsidR="002E4FC9">
              <w:rPr>
                <w:sz w:val="20"/>
              </w:rPr>
              <w:t xml:space="preserve"> Dit is gebaseerd op een volle accu en een koppel van 40Nm waarbij er niet meer dan 10 starts per uur worden gegeven.</w:t>
            </w:r>
          </w:p>
        </w:tc>
      </w:tr>
    </w:tbl>
    <w:p w14:paraId="1D642879" w14:textId="5A8742CB" w:rsidR="00681D9D" w:rsidRDefault="00681D9D" w:rsidP="5850655D"/>
    <w:p w14:paraId="26717CC1" w14:textId="3D7F8AAF" w:rsidR="00681D9D" w:rsidRDefault="00681D9D" w:rsidP="0C9BF3AD">
      <w:pPr>
        <w:pStyle w:val="Kop2"/>
        <w:tabs>
          <w:tab w:val="clear" w:pos="380"/>
        </w:tabs>
        <w:ind w:left="357" w:hanging="357"/>
        <w:jc w:val="left"/>
      </w:pPr>
      <w:bookmarkStart w:id="30" w:name="_Toc158102850"/>
      <w:r>
        <w:t xml:space="preserve">Eisen aan apparatuur van </w:t>
      </w:r>
      <w:r w:rsidR="00810C6A">
        <w:t>meetopstellingen</w:t>
      </w:r>
      <w:r w:rsidR="313E75E7">
        <w:t xml:space="preserve"> en stuwen</w:t>
      </w:r>
      <w:bookmarkEnd w:id="30"/>
    </w:p>
    <w:p w14:paraId="6ACBC6F0" w14:textId="77777777" w:rsidR="00B5724F" w:rsidRDefault="00B5724F" w:rsidP="00136F27"/>
    <w:tbl>
      <w:tblPr>
        <w:tblStyle w:val="Tabelraster"/>
        <w:tblW w:w="9072" w:type="dxa"/>
        <w:tblInd w:w="108" w:type="dxa"/>
        <w:tblLayout w:type="fixed"/>
        <w:tblLook w:val="04A0" w:firstRow="1" w:lastRow="0" w:firstColumn="1" w:lastColumn="0" w:noHBand="0" w:noVBand="1"/>
      </w:tblPr>
      <w:tblGrid>
        <w:gridCol w:w="1134"/>
        <w:gridCol w:w="7938"/>
      </w:tblGrid>
      <w:tr w:rsidR="00B52C28" w:rsidRPr="00BB25FC" w14:paraId="3F7BC76E" w14:textId="77777777" w:rsidTr="5850655D">
        <w:tc>
          <w:tcPr>
            <w:tcW w:w="1134" w:type="dxa"/>
            <w:shd w:val="clear" w:color="auto" w:fill="BFBFBF" w:themeFill="background1" w:themeFillShade="BF"/>
          </w:tcPr>
          <w:p w14:paraId="269BC253" w14:textId="77777777" w:rsidR="00B52C28" w:rsidRPr="00BB25FC" w:rsidRDefault="00B52C28" w:rsidP="00313BC4">
            <w:pPr>
              <w:rPr>
                <w:b/>
                <w:sz w:val="20"/>
              </w:rPr>
            </w:pPr>
            <w:r w:rsidRPr="00BB25FC">
              <w:rPr>
                <w:b/>
                <w:sz w:val="20"/>
              </w:rPr>
              <w:t>Nr.</w:t>
            </w:r>
          </w:p>
        </w:tc>
        <w:tc>
          <w:tcPr>
            <w:tcW w:w="7938" w:type="dxa"/>
            <w:shd w:val="clear" w:color="auto" w:fill="BFBFBF" w:themeFill="background1" w:themeFillShade="BF"/>
          </w:tcPr>
          <w:p w14:paraId="407ABB9A" w14:textId="77777777" w:rsidR="00B52C28" w:rsidRPr="00BB25FC" w:rsidRDefault="00B52C28" w:rsidP="00313BC4">
            <w:pPr>
              <w:rPr>
                <w:b/>
                <w:sz w:val="20"/>
              </w:rPr>
            </w:pPr>
            <w:r w:rsidRPr="00BB25FC">
              <w:rPr>
                <w:b/>
                <w:sz w:val="20"/>
              </w:rPr>
              <w:t>Eis</w:t>
            </w:r>
          </w:p>
        </w:tc>
      </w:tr>
      <w:tr w:rsidR="00BB6A22" w:rsidRPr="00BB25FC" w14:paraId="11CB49BE" w14:textId="77777777" w:rsidTr="5850655D">
        <w:tc>
          <w:tcPr>
            <w:tcW w:w="1134" w:type="dxa"/>
          </w:tcPr>
          <w:p w14:paraId="0A9EA18E" w14:textId="77777777" w:rsidR="00BB6A22" w:rsidRPr="00B176E3" w:rsidRDefault="00BB6A22" w:rsidP="009040DD">
            <w:pPr>
              <w:rPr>
                <w:bCs/>
                <w:sz w:val="20"/>
              </w:rPr>
            </w:pPr>
            <w:r>
              <w:rPr>
                <w:bCs/>
                <w:sz w:val="20"/>
              </w:rPr>
              <w:t>3</w:t>
            </w:r>
            <w:r w:rsidRPr="00B176E3">
              <w:rPr>
                <w:bCs/>
                <w:sz w:val="20"/>
              </w:rPr>
              <w:t>.</w:t>
            </w:r>
            <w:r w:rsidR="00A658A8">
              <w:rPr>
                <w:bCs/>
                <w:sz w:val="20"/>
              </w:rPr>
              <w:t>3</w:t>
            </w:r>
            <w:r>
              <w:rPr>
                <w:bCs/>
                <w:sz w:val="20"/>
              </w:rPr>
              <w:t>.1</w:t>
            </w:r>
          </w:p>
        </w:tc>
        <w:tc>
          <w:tcPr>
            <w:tcW w:w="7938" w:type="dxa"/>
          </w:tcPr>
          <w:p w14:paraId="02A868DB" w14:textId="77777777" w:rsidR="00BB6A22" w:rsidRPr="00BB25FC" w:rsidRDefault="00BB6A22" w:rsidP="009040DD">
            <w:pPr>
              <w:rPr>
                <w:sz w:val="20"/>
              </w:rPr>
            </w:pPr>
            <w:r w:rsidRPr="00BB25FC">
              <w:rPr>
                <w:sz w:val="20"/>
              </w:rPr>
              <w:t xml:space="preserve">Een </w:t>
            </w:r>
            <w:r w:rsidR="007F416A">
              <w:rPr>
                <w:sz w:val="20"/>
              </w:rPr>
              <w:t>meetopstelling</w:t>
            </w:r>
            <w:r w:rsidRPr="00BB25FC">
              <w:rPr>
                <w:sz w:val="20"/>
              </w:rPr>
              <w:t xml:space="preserve"> omvat alle benodigde apparatuur en </w:t>
            </w:r>
            <w:r>
              <w:rPr>
                <w:sz w:val="20"/>
              </w:rPr>
              <w:t>toebehoren</w:t>
            </w:r>
            <w:r w:rsidRPr="00BB25FC">
              <w:rPr>
                <w:sz w:val="20"/>
              </w:rPr>
              <w:t xml:space="preserve"> om een</w:t>
            </w:r>
            <w:r w:rsidR="004241B8">
              <w:rPr>
                <w:sz w:val="20"/>
              </w:rPr>
              <w:t>/meerdere</w:t>
            </w:r>
            <w:r w:rsidRPr="00BB25FC">
              <w:rPr>
                <w:sz w:val="20"/>
              </w:rPr>
              <w:t xml:space="preserve"> volledig automatisch werkende </w:t>
            </w:r>
            <w:r w:rsidR="007F416A">
              <w:rPr>
                <w:sz w:val="20"/>
              </w:rPr>
              <w:t>meting</w:t>
            </w:r>
            <w:r w:rsidR="004241B8">
              <w:rPr>
                <w:sz w:val="20"/>
              </w:rPr>
              <w:t>(en)</w:t>
            </w:r>
            <w:r w:rsidRPr="00BB25FC">
              <w:rPr>
                <w:sz w:val="20"/>
              </w:rPr>
              <w:t xml:space="preserve"> te realiseren die de vereiste data oplevert</w:t>
            </w:r>
            <w:r w:rsidR="00811FA4">
              <w:rPr>
                <w:sz w:val="20"/>
              </w:rPr>
              <w:t>.</w:t>
            </w:r>
            <w:r>
              <w:rPr>
                <w:sz w:val="20"/>
              </w:rPr>
              <w:t xml:space="preserve"> </w:t>
            </w:r>
          </w:p>
        </w:tc>
      </w:tr>
      <w:tr w:rsidR="00681D9D" w:rsidRPr="00BB25FC" w14:paraId="5EC79BF4" w14:textId="77777777" w:rsidTr="5850655D">
        <w:tc>
          <w:tcPr>
            <w:tcW w:w="1134" w:type="dxa"/>
          </w:tcPr>
          <w:p w14:paraId="3ED8A9A2" w14:textId="77777777" w:rsidR="00681D9D" w:rsidRPr="00B176E3" w:rsidRDefault="00B5724F" w:rsidP="00313BC4">
            <w:pPr>
              <w:rPr>
                <w:bCs/>
                <w:sz w:val="20"/>
              </w:rPr>
            </w:pPr>
            <w:r>
              <w:rPr>
                <w:bCs/>
                <w:sz w:val="20"/>
              </w:rPr>
              <w:t>3</w:t>
            </w:r>
            <w:r w:rsidR="00681D9D" w:rsidRPr="00B176E3">
              <w:rPr>
                <w:bCs/>
                <w:sz w:val="20"/>
              </w:rPr>
              <w:t>.</w:t>
            </w:r>
            <w:r w:rsidR="00A658A8">
              <w:rPr>
                <w:bCs/>
                <w:sz w:val="20"/>
              </w:rPr>
              <w:t>3</w:t>
            </w:r>
            <w:r w:rsidR="00B52C28">
              <w:rPr>
                <w:bCs/>
                <w:sz w:val="20"/>
              </w:rPr>
              <w:t>.</w:t>
            </w:r>
            <w:r w:rsidR="00BF029B">
              <w:rPr>
                <w:bCs/>
                <w:sz w:val="20"/>
              </w:rPr>
              <w:t>2</w:t>
            </w:r>
          </w:p>
        </w:tc>
        <w:tc>
          <w:tcPr>
            <w:tcW w:w="7938" w:type="dxa"/>
          </w:tcPr>
          <w:p w14:paraId="18F091C2" w14:textId="77777777" w:rsidR="00681D9D" w:rsidRPr="00BB25FC" w:rsidRDefault="00681D9D" w:rsidP="00313BC4">
            <w:pPr>
              <w:tabs>
                <w:tab w:val="clear" w:pos="-1440"/>
                <w:tab w:val="clear" w:pos="-720"/>
                <w:tab w:val="clear" w:pos="0"/>
                <w:tab w:val="clear" w:pos="380"/>
              </w:tabs>
              <w:suppressAutoHyphens/>
              <w:spacing w:line="252" w:lineRule="atLeast"/>
              <w:rPr>
                <w:sz w:val="20"/>
              </w:rPr>
            </w:pPr>
            <w:r w:rsidRPr="00BB25FC">
              <w:rPr>
                <w:sz w:val="20"/>
              </w:rPr>
              <w:t xml:space="preserve">Onder </w:t>
            </w:r>
            <w:r>
              <w:rPr>
                <w:sz w:val="20"/>
              </w:rPr>
              <w:t xml:space="preserve">benodigde </w:t>
            </w:r>
            <w:r w:rsidRPr="00BB25FC">
              <w:rPr>
                <w:sz w:val="20"/>
              </w:rPr>
              <w:t>toebehoren wordt minimaal verstaan:</w:t>
            </w:r>
          </w:p>
          <w:p w14:paraId="0BB8CA3F" w14:textId="77777777" w:rsidR="005E0025" w:rsidRDefault="25948DDE" w:rsidP="796DE719">
            <w:pPr>
              <w:numPr>
                <w:ilvl w:val="0"/>
                <w:numId w:val="4"/>
              </w:numPr>
              <w:tabs>
                <w:tab w:val="clear" w:pos="380"/>
              </w:tabs>
              <w:suppressAutoHyphens/>
              <w:spacing w:line="252" w:lineRule="atLeast"/>
              <w:rPr>
                <w:sz w:val="20"/>
              </w:rPr>
            </w:pPr>
            <w:r w:rsidRPr="796DE719">
              <w:rPr>
                <w:sz w:val="20"/>
              </w:rPr>
              <w:t>Omkasting</w:t>
            </w:r>
          </w:p>
          <w:p w14:paraId="4B3390B4" w14:textId="77777777" w:rsidR="002B3CDD" w:rsidRPr="00BB25FC" w:rsidRDefault="7EAAF4D5" w:rsidP="00915C72">
            <w:pPr>
              <w:numPr>
                <w:ilvl w:val="0"/>
                <w:numId w:val="4"/>
              </w:numPr>
              <w:tabs>
                <w:tab w:val="clear" w:pos="-1440"/>
                <w:tab w:val="clear" w:pos="-720"/>
                <w:tab w:val="clear" w:pos="0"/>
                <w:tab w:val="clear" w:pos="380"/>
              </w:tabs>
              <w:suppressAutoHyphens/>
              <w:spacing w:line="252" w:lineRule="atLeast"/>
              <w:rPr>
                <w:sz w:val="20"/>
              </w:rPr>
            </w:pPr>
            <w:r w:rsidRPr="588B3CCF">
              <w:rPr>
                <w:sz w:val="20"/>
              </w:rPr>
              <w:t xml:space="preserve">PE </w:t>
            </w:r>
            <w:r w:rsidR="1DCBCAAA" w:rsidRPr="588B3CCF">
              <w:rPr>
                <w:sz w:val="20"/>
              </w:rPr>
              <w:t xml:space="preserve">Meetbuis met </w:t>
            </w:r>
            <w:r w:rsidRPr="588B3CCF">
              <w:rPr>
                <w:sz w:val="20"/>
              </w:rPr>
              <w:t xml:space="preserve">RVS </w:t>
            </w:r>
            <w:r w:rsidR="1DCBCAAA" w:rsidRPr="588B3CCF">
              <w:rPr>
                <w:sz w:val="20"/>
              </w:rPr>
              <w:t>deksel</w:t>
            </w:r>
            <w:r w:rsidRPr="588B3CCF">
              <w:rPr>
                <w:sz w:val="20"/>
              </w:rPr>
              <w:t xml:space="preserve"> (standaardlengte 2,5 m)</w:t>
            </w:r>
          </w:p>
          <w:p w14:paraId="14431D9D" w14:textId="77777777" w:rsidR="00681D9D" w:rsidRPr="00BB25FC" w:rsidRDefault="00681D9D"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Slangen</w:t>
            </w:r>
          </w:p>
          <w:p w14:paraId="6DD3C9CD" w14:textId="77777777" w:rsidR="00681D9D" w:rsidRDefault="00681D9D"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Armaturen</w:t>
            </w:r>
          </w:p>
          <w:p w14:paraId="70F1BF65" w14:textId="77777777" w:rsidR="00681D9D" w:rsidRPr="00BB25FC" w:rsidRDefault="00681D9D"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Beschermregenkappen</w:t>
            </w:r>
          </w:p>
          <w:p w14:paraId="054884B3" w14:textId="77777777" w:rsidR="00681D9D" w:rsidRDefault="00681D9D"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Bevestigingsmaterialen</w:t>
            </w:r>
          </w:p>
          <w:p w14:paraId="4A177602" w14:textId="77777777" w:rsidR="000E7C0E" w:rsidRDefault="1DA4EF07"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Bekabeling</w:t>
            </w:r>
          </w:p>
          <w:p w14:paraId="0117004D" w14:textId="77777777" w:rsidR="000E7C0E" w:rsidRPr="00BB25FC" w:rsidRDefault="1DA4EF07" w:rsidP="00313BC4">
            <w:pPr>
              <w:numPr>
                <w:ilvl w:val="0"/>
                <w:numId w:val="4"/>
              </w:numPr>
              <w:tabs>
                <w:tab w:val="clear" w:pos="-1440"/>
                <w:tab w:val="clear" w:pos="-720"/>
                <w:tab w:val="clear" w:pos="0"/>
                <w:tab w:val="clear" w:pos="380"/>
              </w:tabs>
              <w:suppressAutoHyphens/>
              <w:spacing w:line="252" w:lineRule="atLeast"/>
              <w:rPr>
                <w:sz w:val="20"/>
              </w:rPr>
            </w:pPr>
            <w:r w:rsidRPr="588B3CCF">
              <w:rPr>
                <w:sz w:val="20"/>
              </w:rPr>
              <w:t>Bedrading</w:t>
            </w:r>
          </w:p>
          <w:p w14:paraId="4FB74948" w14:textId="77777777" w:rsidR="00062BC9" w:rsidRDefault="7D3B9689" w:rsidP="796DE719">
            <w:pPr>
              <w:numPr>
                <w:ilvl w:val="0"/>
                <w:numId w:val="4"/>
              </w:numPr>
              <w:tabs>
                <w:tab w:val="clear" w:pos="380"/>
              </w:tabs>
              <w:suppressAutoHyphens/>
              <w:spacing w:line="252" w:lineRule="atLeast"/>
              <w:rPr>
                <w:sz w:val="20"/>
              </w:rPr>
            </w:pPr>
            <w:r w:rsidRPr="796DE719">
              <w:rPr>
                <w:sz w:val="20"/>
              </w:rPr>
              <w:t>Chemicaliën</w:t>
            </w:r>
            <w:r w:rsidR="754A3D47" w:rsidRPr="796DE719">
              <w:rPr>
                <w:sz w:val="20"/>
              </w:rPr>
              <w:t xml:space="preserve"> </w:t>
            </w:r>
            <w:r w:rsidRPr="796DE719">
              <w:rPr>
                <w:sz w:val="20"/>
              </w:rPr>
              <w:t>(bijv. antivries bij neerslagmeter)</w:t>
            </w:r>
          </w:p>
          <w:p w14:paraId="6A7327B8" w14:textId="64DBEFAF" w:rsidR="00B30BC1" w:rsidRPr="00BB25FC" w:rsidRDefault="00B30BC1" w:rsidP="796DE719">
            <w:pPr>
              <w:numPr>
                <w:ilvl w:val="0"/>
                <w:numId w:val="4"/>
              </w:numPr>
              <w:tabs>
                <w:tab w:val="clear" w:pos="380"/>
              </w:tabs>
              <w:suppressAutoHyphens/>
              <w:spacing w:line="252" w:lineRule="atLeast"/>
              <w:rPr>
                <w:sz w:val="20"/>
              </w:rPr>
            </w:pPr>
            <w:r>
              <w:rPr>
                <w:sz w:val="20"/>
              </w:rPr>
              <w:t xml:space="preserve">Motoren voor </w:t>
            </w:r>
            <w:proofErr w:type="spellStart"/>
            <w:r>
              <w:rPr>
                <w:sz w:val="20"/>
              </w:rPr>
              <w:t>solar</w:t>
            </w:r>
            <w:proofErr w:type="spellEnd"/>
            <w:r>
              <w:rPr>
                <w:sz w:val="20"/>
              </w:rPr>
              <w:t xml:space="preserve"> stuw</w:t>
            </w:r>
            <w:r w:rsidR="000E3C51">
              <w:rPr>
                <w:sz w:val="20"/>
              </w:rPr>
              <w:t>-</w:t>
            </w:r>
            <w:r>
              <w:rPr>
                <w:sz w:val="20"/>
              </w:rPr>
              <w:t xml:space="preserve"> en inlaatbesturingen</w:t>
            </w:r>
          </w:p>
        </w:tc>
      </w:tr>
      <w:tr w:rsidR="008A697D" w:rsidRPr="00B176E3" w14:paraId="7BE40ED8" w14:textId="77777777" w:rsidTr="5850655D">
        <w:tc>
          <w:tcPr>
            <w:tcW w:w="1134" w:type="dxa"/>
          </w:tcPr>
          <w:p w14:paraId="2AB6CA57" w14:textId="77777777" w:rsidR="008A697D" w:rsidRPr="008A697D" w:rsidRDefault="5ED1E24F" w:rsidP="0C9BF3AD">
            <w:pPr>
              <w:rPr>
                <w:sz w:val="20"/>
              </w:rPr>
            </w:pPr>
            <w:r w:rsidRPr="0C9BF3AD">
              <w:rPr>
                <w:sz w:val="20"/>
              </w:rPr>
              <w:t>3.</w:t>
            </w:r>
            <w:r w:rsidR="00A658A8" w:rsidRPr="0C9BF3AD">
              <w:rPr>
                <w:sz w:val="20"/>
              </w:rPr>
              <w:t>3</w:t>
            </w:r>
            <w:r w:rsidRPr="0C9BF3AD">
              <w:rPr>
                <w:sz w:val="20"/>
              </w:rPr>
              <w:t>.</w:t>
            </w:r>
            <w:r w:rsidR="6113D750" w:rsidRPr="0C9BF3AD">
              <w:rPr>
                <w:sz w:val="20"/>
              </w:rPr>
              <w:t>3</w:t>
            </w:r>
          </w:p>
        </w:tc>
        <w:tc>
          <w:tcPr>
            <w:tcW w:w="7938" w:type="dxa"/>
          </w:tcPr>
          <w:p w14:paraId="2FC162F4" w14:textId="4A758167" w:rsidR="008A697D" w:rsidRPr="00B176E3" w:rsidRDefault="463C8D68" w:rsidP="20EFE20C">
            <w:pPr>
              <w:rPr>
                <w:sz w:val="20"/>
              </w:rPr>
            </w:pPr>
            <w:r w:rsidRPr="588B3CCF">
              <w:rPr>
                <w:sz w:val="20"/>
              </w:rPr>
              <w:t xml:space="preserve">Een </w:t>
            </w:r>
            <w:r w:rsidR="3AB8DD86" w:rsidRPr="588B3CCF">
              <w:rPr>
                <w:sz w:val="20"/>
              </w:rPr>
              <w:t>me</w:t>
            </w:r>
            <w:r w:rsidR="70A2D48B" w:rsidRPr="588B3CCF">
              <w:rPr>
                <w:sz w:val="20"/>
              </w:rPr>
              <w:t xml:space="preserve">etopstelling </w:t>
            </w:r>
            <w:r w:rsidRPr="588B3CCF">
              <w:rPr>
                <w:sz w:val="20"/>
              </w:rPr>
              <w:t xml:space="preserve">levert </w:t>
            </w:r>
            <w:r w:rsidRPr="20EFE20C">
              <w:rPr>
                <w:sz w:val="20"/>
              </w:rPr>
              <w:t xml:space="preserve">minimaal </w:t>
            </w:r>
            <w:r w:rsidR="78176B43" w:rsidRPr="20EFE20C">
              <w:rPr>
                <w:sz w:val="20"/>
              </w:rPr>
              <w:t>12</w:t>
            </w:r>
            <w:r w:rsidRPr="20EFE20C">
              <w:rPr>
                <w:sz w:val="20"/>
              </w:rPr>
              <w:t xml:space="preserve"> keer</w:t>
            </w:r>
            <w:r w:rsidRPr="00B30BC1">
              <w:rPr>
                <w:sz w:val="18"/>
                <w:szCs w:val="18"/>
              </w:rPr>
              <w:t xml:space="preserve"> </w:t>
            </w:r>
            <w:r w:rsidRPr="588B3CCF">
              <w:rPr>
                <w:sz w:val="20"/>
              </w:rPr>
              <w:t>per uur</w:t>
            </w:r>
            <w:r w:rsidR="04D9056A" w:rsidRPr="588B3CCF">
              <w:rPr>
                <w:sz w:val="20"/>
              </w:rPr>
              <w:t xml:space="preserve"> met een interval van </w:t>
            </w:r>
            <w:r w:rsidR="00F05183">
              <w:rPr>
                <w:sz w:val="20"/>
              </w:rPr>
              <w:t>5</w:t>
            </w:r>
            <w:r w:rsidR="04D9056A" w:rsidRPr="588B3CCF">
              <w:rPr>
                <w:sz w:val="20"/>
              </w:rPr>
              <w:t xml:space="preserve"> minuten</w:t>
            </w:r>
            <w:r w:rsidRPr="588B3CCF">
              <w:rPr>
                <w:sz w:val="20"/>
              </w:rPr>
              <w:t xml:space="preserve"> een geactualiseerde procesmeetwaarde</w:t>
            </w:r>
            <w:r w:rsidR="02751E0E" w:rsidRPr="588B3CCF">
              <w:rPr>
                <w:sz w:val="20"/>
              </w:rPr>
              <w:t xml:space="preserve"> als output</w:t>
            </w:r>
            <w:r w:rsidRPr="588B3CCF">
              <w:rPr>
                <w:sz w:val="20"/>
              </w:rPr>
              <w:t xml:space="preserve">. De </w:t>
            </w:r>
            <w:r w:rsidR="3AB8DD86" w:rsidRPr="588B3CCF">
              <w:rPr>
                <w:sz w:val="20"/>
              </w:rPr>
              <w:t>meting</w:t>
            </w:r>
            <w:r w:rsidRPr="588B3CCF">
              <w:rPr>
                <w:sz w:val="20"/>
              </w:rPr>
              <w:t xml:space="preserve"> levert deze procesmeetwaarde als output, totdat een nieuwe </w:t>
            </w:r>
            <w:r w:rsidR="3AB8DD86" w:rsidRPr="588B3CCF">
              <w:rPr>
                <w:sz w:val="20"/>
              </w:rPr>
              <w:t>meting</w:t>
            </w:r>
            <w:r w:rsidRPr="588B3CCF">
              <w:rPr>
                <w:sz w:val="20"/>
              </w:rPr>
              <w:t xml:space="preserve"> heeft plaatsgevonden en de procesmeetwaarde geactualiseerd wordt.</w:t>
            </w:r>
            <w:r w:rsidR="02751E0E" w:rsidRPr="588B3CCF">
              <w:rPr>
                <w:sz w:val="20"/>
              </w:rPr>
              <w:t xml:space="preserve"> Dan wordt de geactualiseerde procesmeetwaarde</w:t>
            </w:r>
            <w:r w:rsidR="04D9056A" w:rsidRPr="588B3CCF">
              <w:rPr>
                <w:sz w:val="20"/>
              </w:rPr>
              <w:t xml:space="preserve">, dit is het gemiddelde </w:t>
            </w:r>
            <w:r w:rsidR="688915E8" w:rsidRPr="10E408AD">
              <w:rPr>
                <w:sz w:val="20"/>
              </w:rPr>
              <w:t xml:space="preserve">(uitgezonderd neerslagmeters) </w:t>
            </w:r>
            <w:r w:rsidR="04D9056A" w:rsidRPr="588B3CCF">
              <w:rPr>
                <w:sz w:val="20"/>
              </w:rPr>
              <w:t xml:space="preserve">van de afgelopen </w:t>
            </w:r>
            <w:r w:rsidR="00F05183">
              <w:rPr>
                <w:sz w:val="20"/>
              </w:rPr>
              <w:t>5</w:t>
            </w:r>
            <w:r w:rsidR="04D9056A" w:rsidRPr="588B3CCF">
              <w:rPr>
                <w:sz w:val="20"/>
              </w:rPr>
              <w:t xml:space="preserve"> min. interval,</w:t>
            </w:r>
            <w:r w:rsidR="02751E0E" w:rsidRPr="588B3CCF">
              <w:rPr>
                <w:sz w:val="20"/>
              </w:rPr>
              <w:t xml:space="preserve"> als output geleverd. </w:t>
            </w:r>
          </w:p>
          <w:p w14:paraId="417D3842" w14:textId="7C659A75" w:rsidR="008A697D" w:rsidRPr="00B176E3" w:rsidRDefault="23D2A157" w:rsidP="588B3CCF">
            <w:pPr>
              <w:rPr>
                <w:sz w:val="20"/>
              </w:rPr>
            </w:pPr>
            <w:r w:rsidRPr="10E408AD">
              <w:rPr>
                <w:sz w:val="20"/>
              </w:rPr>
              <w:t>Voor de neerslagmeters geldt d</w:t>
            </w:r>
            <w:r w:rsidR="30F81DE4" w:rsidRPr="10E408AD">
              <w:rPr>
                <w:sz w:val="20"/>
              </w:rPr>
              <w:t>at de</w:t>
            </w:r>
            <w:r w:rsidRPr="10E408AD">
              <w:rPr>
                <w:sz w:val="20"/>
              </w:rPr>
              <w:t xml:space="preserve"> geactualiseerde proceswaarde steeds </w:t>
            </w:r>
            <w:r w:rsidR="3A430596" w:rsidRPr="10E408AD">
              <w:rPr>
                <w:sz w:val="20"/>
              </w:rPr>
              <w:t>d</w:t>
            </w:r>
            <w:r w:rsidRPr="10E408AD">
              <w:rPr>
                <w:sz w:val="20"/>
              </w:rPr>
              <w:t>e laatste waarde van de 5 minuten interval is.</w:t>
            </w:r>
          </w:p>
        </w:tc>
      </w:tr>
      <w:tr w:rsidR="009D0BFE" w:rsidRPr="00B176E3" w14:paraId="0739ADC6" w14:textId="77777777" w:rsidTr="5850655D">
        <w:tc>
          <w:tcPr>
            <w:tcW w:w="1134" w:type="dxa"/>
          </w:tcPr>
          <w:p w14:paraId="771A709F" w14:textId="77777777" w:rsidR="009D0BFE" w:rsidRPr="008A697D" w:rsidRDefault="009D0BFE" w:rsidP="00811FA4">
            <w:pPr>
              <w:rPr>
                <w:bCs/>
                <w:sz w:val="20"/>
              </w:rPr>
            </w:pPr>
            <w:r w:rsidRPr="00EC7CAF">
              <w:rPr>
                <w:bCs/>
                <w:sz w:val="20"/>
              </w:rPr>
              <w:t>3.</w:t>
            </w:r>
            <w:r>
              <w:rPr>
                <w:bCs/>
                <w:sz w:val="20"/>
              </w:rPr>
              <w:t>3</w:t>
            </w:r>
            <w:r w:rsidRPr="00EC7CAF">
              <w:rPr>
                <w:bCs/>
                <w:sz w:val="20"/>
              </w:rPr>
              <w:t>.</w:t>
            </w:r>
            <w:r w:rsidR="00811FA4">
              <w:rPr>
                <w:bCs/>
                <w:sz w:val="20"/>
              </w:rPr>
              <w:t>4</w:t>
            </w:r>
          </w:p>
        </w:tc>
        <w:tc>
          <w:tcPr>
            <w:tcW w:w="7938" w:type="dxa"/>
          </w:tcPr>
          <w:p w14:paraId="4C5F8337" w14:textId="61682A61" w:rsidR="009D0BFE" w:rsidRPr="00B176E3" w:rsidRDefault="4F91050E" w:rsidP="00CA0520">
            <w:pPr>
              <w:pStyle w:val="nummering1"/>
              <w:jc w:val="left"/>
            </w:pPr>
            <w:r w:rsidRPr="796DE719">
              <w:rPr>
                <w:rFonts w:ascii="Verdana" w:hAnsi="Verdana"/>
                <w:sz w:val="20"/>
              </w:rPr>
              <w:t xml:space="preserve">Voor onderhouds- en schoonmaakwerkzaamheden </w:t>
            </w:r>
            <w:r w:rsidR="687389E6" w:rsidRPr="796DE719">
              <w:rPr>
                <w:rFonts w:ascii="Verdana" w:hAnsi="Verdana"/>
                <w:sz w:val="20"/>
              </w:rPr>
              <w:t xml:space="preserve">dient </w:t>
            </w:r>
            <w:r w:rsidRPr="796DE719">
              <w:rPr>
                <w:rFonts w:ascii="Verdana" w:hAnsi="Verdana"/>
                <w:sz w:val="20"/>
              </w:rPr>
              <w:t xml:space="preserve">de </w:t>
            </w:r>
            <w:r w:rsidR="2655CB27" w:rsidRPr="796DE719">
              <w:rPr>
                <w:rFonts w:ascii="Verdana" w:hAnsi="Verdana"/>
                <w:sz w:val="20"/>
              </w:rPr>
              <w:t>logger</w:t>
            </w:r>
            <w:r w:rsidRPr="796DE719">
              <w:rPr>
                <w:rFonts w:ascii="Verdana" w:hAnsi="Verdana"/>
                <w:sz w:val="20"/>
              </w:rPr>
              <w:t xml:space="preserve"> op een veilige en ergonomisch </w:t>
            </w:r>
            <w:r w:rsidR="2A27F54E" w:rsidRPr="796DE719">
              <w:rPr>
                <w:rFonts w:ascii="Verdana" w:hAnsi="Verdana"/>
                <w:sz w:val="20"/>
              </w:rPr>
              <w:t>verantwoorde wijze</w:t>
            </w:r>
            <w:r w:rsidR="00B30BC1">
              <w:rPr>
                <w:rFonts w:ascii="Verdana" w:hAnsi="Verdana"/>
                <w:sz w:val="20"/>
              </w:rPr>
              <w:t xml:space="preserve">, </w:t>
            </w:r>
            <w:r w:rsidR="00B30BC1" w:rsidRPr="00B30BC1">
              <w:rPr>
                <w:rFonts w:ascii="Verdana" w:hAnsi="Verdana"/>
                <w:sz w:val="20"/>
              </w:rPr>
              <w:t xml:space="preserve">volgens </w:t>
            </w:r>
            <w:r w:rsidR="00416287">
              <w:rPr>
                <w:rFonts w:ascii="Verdana" w:hAnsi="Verdana"/>
                <w:sz w:val="20"/>
              </w:rPr>
              <w:t>A</w:t>
            </w:r>
            <w:r w:rsidR="00B30BC1" w:rsidRPr="00B30BC1">
              <w:rPr>
                <w:rFonts w:ascii="Verdana" w:hAnsi="Verdana"/>
                <w:sz w:val="20"/>
              </w:rPr>
              <w:t>rbo en machine richtlijnen</w:t>
            </w:r>
            <w:r w:rsidR="00B30BC1">
              <w:rPr>
                <w:rFonts w:ascii="Verdana" w:hAnsi="Verdana"/>
                <w:sz w:val="20"/>
              </w:rPr>
              <w:t>,</w:t>
            </w:r>
            <w:r w:rsidR="2A27F54E" w:rsidRPr="796DE719">
              <w:rPr>
                <w:rFonts w:ascii="Verdana" w:hAnsi="Verdana"/>
                <w:sz w:val="20"/>
              </w:rPr>
              <w:t xml:space="preserve"> uit de meetopstelling</w:t>
            </w:r>
            <w:r w:rsidRPr="796DE719">
              <w:rPr>
                <w:rFonts w:ascii="Verdana" w:hAnsi="Verdana"/>
                <w:sz w:val="20"/>
              </w:rPr>
              <w:t xml:space="preserve"> gehaald kunnen worden waarbij de fysieke belasting wordt beperkt. </w:t>
            </w:r>
          </w:p>
        </w:tc>
      </w:tr>
      <w:tr w:rsidR="009D0BFE" w:rsidRPr="00B176E3" w14:paraId="5236BEFA" w14:textId="77777777" w:rsidTr="5850655D">
        <w:tc>
          <w:tcPr>
            <w:tcW w:w="1134" w:type="dxa"/>
          </w:tcPr>
          <w:p w14:paraId="4ACC41C5" w14:textId="77777777" w:rsidR="00811FA4" w:rsidRDefault="009D0BFE" w:rsidP="00A526E3">
            <w:pPr>
              <w:rPr>
                <w:bCs/>
                <w:sz w:val="20"/>
              </w:rPr>
            </w:pPr>
            <w:r>
              <w:rPr>
                <w:bCs/>
                <w:sz w:val="20"/>
              </w:rPr>
              <w:t>3.3.</w:t>
            </w:r>
            <w:r w:rsidR="00811FA4">
              <w:rPr>
                <w:bCs/>
                <w:sz w:val="20"/>
              </w:rPr>
              <w:t>5</w:t>
            </w:r>
          </w:p>
          <w:p w14:paraId="19040F4A" w14:textId="77777777" w:rsidR="009D0BFE" w:rsidRPr="008A697D" w:rsidRDefault="009D0BFE" w:rsidP="00A526E3">
            <w:pPr>
              <w:rPr>
                <w:bCs/>
                <w:sz w:val="20"/>
              </w:rPr>
            </w:pPr>
          </w:p>
        </w:tc>
        <w:tc>
          <w:tcPr>
            <w:tcW w:w="7938" w:type="dxa"/>
          </w:tcPr>
          <w:p w14:paraId="4BCB52DD" w14:textId="50F2D4CC" w:rsidR="009D0BFE" w:rsidRPr="00B176E3" w:rsidRDefault="4BD3FCE6" w:rsidP="00CA0520">
            <w:pPr>
              <w:pStyle w:val="nummering1"/>
              <w:jc w:val="left"/>
            </w:pPr>
            <w:r w:rsidRPr="0C9BF3AD">
              <w:rPr>
                <w:rFonts w:ascii="Verdana" w:hAnsi="Verdana"/>
                <w:sz w:val="20"/>
              </w:rPr>
              <w:t>Op een meet</w:t>
            </w:r>
            <w:r w:rsidR="138F2664" w:rsidRPr="0C9BF3AD">
              <w:rPr>
                <w:rFonts w:ascii="Verdana" w:hAnsi="Verdana"/>
                <w:sz w:val="20"/>
              </w:rPr>
              <w:t>opstelling</w:t>
            </w:r>
            <w:r w:rsidRPr="0C9BF3AD">
              <w:rPr>
                <w:rFonts w:ascii="Verdana" w:hAnsi="Verdana"/>
                <w:sz w:val="20"/>
              </w:rPr>
              <w:t xml:space="preserve"> kunnen minimaal twee sensoren worden aangesloten. </w:t>
            </w:r>
          </w:p>
        </w:tc>
      </w:tr>
      <w:tr w:rsidR="009D0BFE" w14:paraId="2EC2DDB6" w14:textId="77777777" w:rsidTr="5850655D">
        <w:tc>
          <w:tcPr>
            <w:tcW w:w="1134" w:type="dxa"/>
          </w:tcPr>
          <w:p w14:paraId="19495CBB" w14:textId="77777777" w:rsidR="009D0BFE" w:rsidRPr="00681D9D" w:rsidRDefault="009D0BFE" w:rsidP="005C72CB">
            <w:pPr>
              <w:rPr>
                <w:bCs/>
                <w:sz w:val="20"/>
              </w:rPr>
            </w:pPr>
            <w:r>
              <w:rPr>
                <w:bCs/>
                <w:sz w:val="20"/>
              </w:rPr>
              <w:t>3.3.</w:t>
            </w:r>
            <w:r w:rsidR="00CA0520">
              <w:rPr>
                <w:bCs/>
                <w:sz w:val="20"/>
              </w:rPr>
              <w:t>6</w:t>
            </w:r>
          </w:p>
        </w:tc>
        <w:tc>
          <w:tcPr>
            <w:tcW w:w="7938" w:type="dxa"/>
          </w:tcPr>
          <w:p w14:paraId="2E773898" w14:textId="5A978CED" w:rsidR="009D0BFE" w:rsidRPr="00681D9D" w:rsidRDefault="29BAB8BD" w:rsidP="5850655D">
            <w:pPr>
              <w:rPr>
                <w:sz w:val="20"/>
              </w:rPr>
            </w:pPr>
            <w:r w:rsidRPr="5850655D">
              <w:rPr>
                <w:sz w:val="20"/>
              </w:rPr>
              <w:t>Een meet</w:t>
            </w:r>
            <w:r w:rsidR="0D41B5BF" w:rsidRPr="5850655D">
              <w:rPr>
                <w:sz w:val="20"/>
              </w:rPr>
              <w:t>opstelling</w:t>
            </w:r>
            <w:r w:rsidR="5D3589B0" w:rsidRPr="5850655D">
              <w:rPr>
                <w:sz w:val="20"/>
              </w:rPr>
              <w:t xml:space="preserve"> </w:t>
            </w:r>
            <w:r w:rsidRPr="5850655D">
              <w:rPr>
                <w:sz w:val="20"/>
              </w:rPr>
              <w:t>kan</w:t>
            </w:r>
            <w:r w:rsidR="39F7E386" w:rsidRPr="5850655D">
              <w:rPr>
                <w:sz w:val="20"/>
              </w:rPr>
              <w:t xml:space="preserve"> </w:t>
            </w:r>
            <w:r w:rsidRPr="5850655D">
              <w:rPr>
                <w:sz w:val="20"/>
              </w:rPr>
              <w:t xml:space="preserve">worden voorzien van een interface c.q. verbonden worden met een mobiel apparaat (smartphone, laptop). </w:t>
            </w:r>
            <w:r w:rsidR="39F7E386" w:rsidRPr="5850655D">
              <w:rPr>
                <w:sz w:val="20"/>
              </w:rPr>
              <w:t xml:space="preserve">Via het mobiele apparaat </w:t>
            </w:r>
            <w:r w:rsidRPr="5850655D">
              <w:rPr>
                <w:sz w:val="20"/>
              </w:rPr>
              <w:t xml:space="preserve">zijn de procesdata en de beheerdata afleesbaar en zijn bedieningsmogelijkheden aanwezig. </w:t>
            </w:r>
            <w:r w:rsidR="19AF8B48" w:rsidRPr="5850655D">
              <w:rPr>
                <w:sz w:val="20"/>
              </w:rPr>
              <w:t xml:space="preserve">Via een interface op de meetopstelling is het mogelijk om te </w:t>
            </w:r>
            <w:proofErr w:type="spellStart"/>
            <w:r w:rsidR="19AF8B48" w:rsidRPr="5850655D">
              <w:rPr>
                <w:sz w:val="20"/>
              </w:rPr>
              <w:t>parametreren</w:t>
            </w:r>
            <w:proofErr w:type="spellEnd"/>
            <w:r w:rsidR="19AF8B48" w:rsidRPr="5850655D">
              <w:rPr>
                <w:sz w:val="20"/>
              </w:rPr>
              <w:t xml:space="preserve"> en</w:t>
            </w:r>
            <w:r w:rsidR="4CA9ABA7" w:rsidRPr="5850655D">
              <w:rPr>
                <w:sz w:val="20"/>
              </w:rPr>
              <w:t xml:space="preserve"> informatie</w:t>
            </w:r>
            <w:r w:rsidR="19AF8B48" w:rsidRPr="5850655D">
              <w:rPr>
                <w:sz w:val="20"/>
              </w:rPr>
              <w:t xml:space="preserve"> af te</w:t>
            </w:r>
            <w:r w:rsidR="7D210FBC" w:rsidRPr="5850655D">
              <w:rPr>
                <w:sz w:val="20"/>
              </w:rPr>
              <w:t xml:space="preserve"> kunnen</w:t>
            </w:r>
            <w:r w:rsidR="19AF8B48" w:rsidRPr="5850655D">
              <w:rPr>
                <w:sz w:val="20"/>
              </w:rPr>
              <w:t xml:space="preserve"> lezen</w:t>
            </w:r>
            <w:r w:rsidR="000627E8">
              <w:rPr>
                <w:sz w:val="20"/>
              </w:rPr>
              <w:t>.</w:t>
            </w:r>
          </w:p>
        </w:tc>
      </w:tr>
      <w:tr w:rsidR="009D0BFE" w14:paraId="5A1E76E2" w14:textId="77777777" w:rsidTr="5850655D">
        <w:tc>
          <w:tcPr>
            <w:tcW w:w="1134" w:type="dxa"/>
          </w:tcPr>
          <w:p w14:paraId="04C05554" w14:textId="77777777" w:rsidR="009D0BFE" w:rsidRPr="00681D9D" w:rsidRDefault="009D0BFE" w:rsidP="00DE471B">
            <w:pPr>
              <w:rPr>
                <w:bCs/>
                <w:sz w:val="20"/>
              </w:rPr>
            </w:pPr>
            <w:r>
              <w:rPr>
                <w:bCs/>
                <w:sz w:val="20"/>
              </w:rPr>
              <w:t>3.3.</w:t>
            </w:r>
            <w:r w:rsidR="00CA0520">
              <w:rPr>
                <w:bCs/>
                <w:sz w:val="20"/>
              </w:rPr>
              <w:t>7</w:t>
            </w:r>
          </w:p>
        </w:tc>
        <w:tc>
          <w:tcPr>
            <w:tcW w:w="7938" w:type="dxa"/>
          </w:tcPr>
          <w:p w14:paraId="6196328F" w14:textId="7FFA84D3" w:rsidR="009D0BFE" w:rsidRPr="00681D9D" w:rsidRDefault="1174F4CF" w:rsidP="7789E636">
            <w:pPr>
              <w:pStyle w:val="nummering1"/>
              <w:jc w:val="left"/>
              <w:rPr>
                <w:rFonts w:ascii="Verdana" w:hAnsi="Verdana"/>
                <w:sz w:val="20"/>
              </w:rPr>
            </w:pPr>
            <w:r w:rsidRPr="7789E636">
              <w:rPr>
                <w:rFonts w:ascii="Verdana" w:hAnsi="Verdana"/>
                <w:sz w:val="20"/>
              </w:rPr>
              <w:t xml:space="preserve">De leverancier levert een </w:t>
            </w:r>
            <w:r w:rsidR="5323262F" w:rsidRPr="7789E636">
              <w:rPr>
                <w:rFonts w:ascii="Verdana" w:hAnsi="Verdana"/>
                <w:sz w:val="20"/>
              </w:rPr>
              <w:t>geïntegreerde</w:t>
            </w:r>
            <w:r w:rsidRPr="7789E636">
              <w:rPr>
                <w:rFonts w:ascii="Verdana" w:hAnsi="Verdana"/>
                <w:sz w:val="20"/>
              </w:rPr>
              <w:t xml:space="preserve"> meetopstelling</w:t>
            </w:r>
            <w:r w:rsidR="47DFE002" w:rsidRPr="7789E636">
              <w:rPr>
                <w:rFonts w:ascii="Verdana" w:hAnsi="Verdana"/>
                <w:sz w:val="20"/>
              </w:rPr>
              <w:t>.</w:t>
            </w:r>
          </w:p>
        </w:tc>
      </w:tr>
      <w:tr w:rsidR="009D0BFE" w14:paraId="036E9256" w14:textId="77777777" w:rsidTr="5850655D">
        <w:tc>
          <w:tcPr>
            <w:tcW w:w="1134" w:type="dxa"/>
          </w:tcPr>
          <w:p w14:paraId="5DC39B42" w14:textId="77777777" w:rsidR="009D0BFE" w:rsidRPr="00681D9D" w:rsidRDefault="009D0BFE" w:rsidP="588B3CCF">
            <w:pPr>
              <w:rPr>
                <w:sz w:val="20"/>
              </w:rPr>
            </w:pPr>
            <w:r w:rsidRPr="588B3CCF">
              <w:rPr>
                <w:sz w:val="20"/>
              </w:rPr>
              <w:t>3.3.8</w:t>
            </w:r>
          </w:p>
        </w:tc>
        <w:tc>
          <w:tcPr>
            <w:tcW w:w="7938" w:type="dxa"/>
          </w:tcPr>
          <w:p w14:paraId="3428270B" w14:textId="1950AF94" w:rsidR="009D0BFE" w:rsidRPr="00681D9D" w:rsidRDefault="14831DB4" w:rsidP="76B1D57A">
            <w:pPr>
              <w:pStyle w:val="nummering1"/>
              <w:jc w:val="left"/>
              <w:rPr>
                <w:rFonts w:ascii="Verdana" w:hAnsi="Verdana"/>
                <w:sz w:val="20"/>
              </w:rPr>
            </w:pPr>
            <w:r w:rsidRPr="76B1D57A">
              <w:rPr>
                <w:rFonts w:ascii="Verdana" w:hAnsi="Verdana"/>
                <w:sz w:val="20"/>
              </w:rPr>
              <w:t>De lokale verbinding dient beveiligd te zijn</w:t>
            </w:r>
            <w:r w:rsidR="003D79DA">
              <w:rPr>
                <w:rFonts w:ascii="Verdana" w:hAnsi="Verdana"/>
                <w:sz w:val="20"/>
              </w:rPr>
              <w:t>,</w:t>
            </w:r>
            <w:r w:rsidRPr="76B1D57A">
              <w:rPr>
                <w:rFonts w:ascii="Verdana" w:hAnsi="Verdana"/>
                <w:sz w:val="20"/>
              </w:rPr>
              <w:t xml:space="preserve"> zodat alleen bevoegd</w:t>
            </w:r>
            <w:r w:rsidR="003D79DA">
              <w:rPr>
                <w:rFonts w:ascii="Verdana" w:hAnsi="Verdana"/>
                <w:sz w:val="20"/>
              </w:rPr>
              <w:t>e</w:t>
            </w:r>
            <w:r w:rsidRPr="76B1D57A">
              <w:rPr>
                <w:rFonts w:ascii="Verdana" w:hAnsi="Verdana"/>
                <w:sz w:val="20"/>
              </w:rPr>
              <w:t xml:space="preserve"> gebruikers</w:t>
            </w:r>
            <w:r w:rsidR="6DDDC292" w:rsidRPr="76B1D57A">
              <w:rPr>
                <w:rFonts w:ascii="Verdana" w:hAnsi="Verdana"/>
                <w:sz w:val="20"/>
              </w:rPr>
              <w:t xml:space="preserve"> toegang tot de installatie en de data krijgen.</w:t>
            </w:r>
          </w:p>
        </w:tc>
      </w:tr>
      <w:tr w:rsidR="002D6B75" w14:paraId="7CB54F79" w14:textId="77777777" w:rsidTr="5850655D">
        <w:tc>
          <w:tcPr>
            <w:tcW w:w="1134" w:type="dxa"/>
          </w:tcPr>
          <w:p w14:paraId="43F0AFB4" w14:textId="77777777" w:rsidR="002D6B75" w:rsidRPr="00BC6CFC" w:rsidRDefault="002D6B75" w:rsidP="002D6B75">
            <w:pPr>
              <w:rPr>
                <w:sz w:val="20"/>
              </w:rPr>
            </w:pPr>
            <w:r>
              <w:rPr>
                <w:sz w:val="20"/>
              </w:rPr>
              <w:t>3.3</w:t>
            </w:r>
            <w:r w:rsidRPr="00BC6CFC">
              <w:rPr>
                <w:sz w:val="20"/>
              </w:rPr>
              <w:t>.</w:t>
            </w:r>
            <w:r>
              <w:rPr>
                <w:sz w:val="20"/>
              </w:rPr>
              <w:t>9</w:t>
            </w:r>
          </w:p>
        </w:tc>
        <w:tc>
          <w:tcPr>
            <w:tcW w:w="7938" w:type="dxa"/>
          </w:tcPr>
          <w:p w14:paraId="03916AA8" w14:textId="77777777" w:rsidR="002D6B75" w:rsidRPr="00BC6CFC" w:rsidRDefault="002D6B75" w:rsidP="002D6B75">
            <w:pPr>
              <w:rPr>
                <w:sz w:val="20"/>
              </w:rPr>
            </w:pPr>
            <w:r w:rsidRPr="00BC6CFC">
              <w:rPr>
                <w:sz w:val="20"/>
              </w:rPr>
              <w:t xml:space="preserve">De logger voor </w:t>
            </w:r>
            <w:r>
              <w:rPr>
                <w:sz w:val="20"/>
              </w:rPr>
              <w:t xml:space="preserve">de meting van </w:t>
            </w:r>
            <w:r w:rsidRPr="00BC6CFC">
              <w:rPr>
                <w:sz w:val="20"/>
              </w:rPr>
              <w:t xml:space="preserve">bodemvocht bestaat uit een sonde met een lengte van 1,0 m en meet het vochtgehalte op </w:t>
            </w:r>
            <w:r w:rsidR="002D6A35">
              <w:rPr>
                <w:sz w:val="20"/>
              </w:rPr>
              <w:t xml:space="preserve">minimaal </w:t>
            </w:r>
            <w:r w:rsidRPr="00BC6CFC">
              <w:rPr>
                <w:sz w:val="20"/>
              </w:rPr>
              <w:t xml:space="preserve">5 verschillende niveaus. </w:t>
            </w:r>
          </w:p>
        </w:tc>
      </w:tr>
      <w:tr w:rsidR="002D6B75" w14:paraId="7E1C24A2" w14:textId="77777777" w:rsidTr="5850655D">
        <w:tc>
          <w:tcPr>
            <w:tcW w:w="1134" w:type="dxa"/>
          </w:tcPr>
          <w:p w14:paraId="52B6C7BF" w14:textId="77777777" w:rsidR="002D6B75" w:rsidRPr="00681D9D" w:rsidRDefault="002D6B75" w:rsidP="002D6B75">
            <w:pPr>
              <w:rPr>
                <w:bCs/>
                <w:sz w:val="20"/>
              </w:rPr>
            </w:pPr>
            <w:r>
              <w:rPr>
                <w:bCs/>
                <w:sz w:val="20"/>
              </w:rPr>
              <w:t>3.3.10</w:t>
            </w:r>
          </w:p>
        </w:tc>
        <w:tc>
          <w:tcPr>
            <w:tcW w:w="7938" w:type="dxa"/>
          </w:tcPr>
          <w:p w14:paraId="4919CEB7" w14:textId="77777777" w:rsidR="002D6B75" w:rsidRPr="00681D9D" w:rsidRDefault="002D6B75" w:rsidP="00DE471B">
            <w:pPr>
              <w:pStyle w:val="nummering1"/>
              <w:jc w:val="left"/>
              <w:rPr>
                <w:rFonts w:ascii="Verdana" w:hAnsi="Verdana"/>
                <w:sz w:val="20"/>
              </w:rPr>
            </w:pPr>
            <w:r>
              <w:rPr>
                <w:rFonts w:ascii="Verdana" w:hAnsi="Verdana"/>
                <w:sz w:val="20"/>
              </w:rPr>
              <w:t>Bekabeling tussen sensor en meetversterker is voldoende beschermd tegen breuk. Hiervoor wordt een</w:t>
            </w:r>
            <w:r w:rsidRPr="00BA35CF">
              <w:rPr>
                <w:rFonts w:ascii="Verdana" w:hAnsi="Verdana"/>
                <w:sz w:val="20"/>
              </w:rPr>
              <w:t xml:space="preserve"> kabelgoot/kabelbuis </w:t>
            </w:r>
            <w:r>
              <w:rPr>
                <w:rFonts w:ascii="Verdana" w:hAnsi="Verdana"/>
                <w:sz w:val="20"/>
              </w:rPr>
              <w:t>toegepast.</w:t>
            </w:r>
          </w:p>
        </w:tc>
      </w:tr>
      <w:tr w:rsidR="002D6B75" w14:paraId="60897F94" w14:textId="77777777" w:rsidTr="5850655D">
        <w:tc>
          <w:tcPr>
            <w:tcW w:w="1134" w:type="dxa"/>
          </w:tcPr>
          <w:p w14:paraId="18B6591C" w14:textId="77777777" w:rsidR="002D6B75" w:rsidRPr="00681D9D" w:rsidRDefault="002D6B75" w:rsidP="002D6B75">
            <w:pPr>
              <w:rPr>
                <w:bCs/>
                <w:sz w:val="20"/>
              </w:rPr>
            </w:pPr>
            <w:r>
              <w:rPr>
                <w:bCs/>
                <w:sz w:val="20"/>
              </w:rPr>
              <w:t>3.3.11</w:t>
            </w:r>
          </w:p>
        </w:tc>
        <w:tc>
          <w:tcPr>
            <w:tcW w:w="7938" w:type="dxa"/>
          </w:tcPr>
          <w:p w14:paraId="26853D32" w14:textId="77777777" w:rsidR="002D6B75" w:rsidRPr="00681D9D" w:rsidRDefault="002D6B75" w:rsidP="008B6AD4">
            <w:pPr>
              <w:pStyle w:val="nummering1"/>
              <w:jc w:val="left"/>
              <w:rPr>
                <w:rFonts w:ascii="Verdana" w:hAnsi="Verdana"/>
                <w:sz w:val="20"/>
              </w:rPr>
            </w:pPr>
            <w:r>
              <w:rPr>
                <w:rFonts w:ascii="Verdana" w:hAnsi="Verdana"/>
                <w:sz w:val="20"/>
              </w:rPr>
              <w:t>Elektrische o</w:t>
            </w:r>
            <w:r w:rsidRPr="002A04A7">
              <w:rPr>
                <w:rFonts w:ascii="Verdana" w:hAnsi="Verdana"/>
                <w:sz w:val="20"/>
              </w:rPr>
              <w:t xml:space="preserve">nderdelen </w:t>
            </w:r>
            <w:r>
              <w:rPr>
                <w:rFonts w:ascii="Verdana" w:hAnsi="Verdana"/>
                <w:sz w:val="20"/>
              </w:rPr>
              <w:t xml:space="preserve">van de metingen </w:t>
            </w:r>
            <w:r w:rsidRPr="002A04A7">
              <w:rPr>
                <w:rFonts w:ascii="Verdana" w:hAnsi="Verdana"/>
                <w:sz w:val="20"/>
              </w:rPr>
              <w:t xml:space="preserve">die </w:t>
            </w:r>
            <w:r>
              <w:rPr>
                <w:rFonts w:ascii="Verdana" w:hAnsi="Verdana"/>
                <w:sz w:val="20"/>
              </w:rPr>
              <w:t>in de buitenlucht zijn opgenomen, zijn</w:t>
            </w:r>
            <w:r w:rsidRPr="002A04A7">
              <w:rPr>
                <w:rFonts w:ascii="Verdana" w:hAnsi="Verdana"/>
                <w:sz w:val="20"/>
              </w:rPr>
              <w:t xml:space="preserve"> voorzien van een </w:t>
            </w:r>
            <w:r>
              <w:rPr>
                <w:rFonts w:ascii="Verdana" w:hAnsi="Verdana"/>
                <w:sz w:val="20"/>
              </w:rPr>
              <w:t xml:space="preserve">roestvast stalen </w:t>
            </w:r>
            <w:r w:rsidRPr="002A04A7">
              <w:rPr>
                <w:rFonts w:ascii="Verdana" w:hAnsi="Verdana"/>
                <w:sz w:val="20"/>
              </w:rPr>
              <w:t>beschermregenkap</w:t>
            </w:r>
          </w:p>
        </w:tc>
      </w:tr>
      <w:tr w:rsidR="002D6B75" w14:paraId="010C2E7D" w14:textId="77777777" w:rsidTr="5850655D">
        <w:tc>
          <w:tcPr>
            <w:tcW w:w="1134" w:type="dxa"/>
          </w:tcPr>
          <w:p w14:paraId="7E2E0B80" w14:textId="13FBB685" w:rsidR="002D6B75" w:rsidRPr="00681D9D" w:rsidRDefault="002D6B75" w:rsidP="002D6B75">
            <w:pPr>
              <w:rPr>
                <w:bCs/>
                <w:sz w:val="20"/>
              </w:rPr>
            </w:pPr>
            <w:r>
              <w:rPr>
                <w:bCs/>
                <w:sz w:val="20"/>
              </w:rPr>
              <w:t>3.3.1</w:t>
            </w:r>
            <w:r w:rsidR="003D79DA">
              <w:rPr>
                <w:bCs/>
                <w:sz w:val="20"/>
              </w:rPr>
              <w:t>2</w:t>
            </w:r>
          </w:p>
        </w:tc>
        <w:tc>
          <w:tcPr>
            <w:tcW w:w="7938" w:type="dxa"/>
          </w:tcPr>
          <w:p w14:paraId="477C27B5" w14:textId="77777777" w:rsidR="002D6B75" w:rsidRPr="00681D9D" w:rsidRDefault="002D6B75" w:rsidP="005E0025">
            <w:pPr>
              <w:pStyle w:val="nummering1"/>
              <w:jc w:val="left"/>
              <w:rPr>
                <w:rFonts w:ascii="Verdana" w:hAnsi="Verdana"/>
                <w:sz w:val="20"/>
              </w:rPr>
            </w:pPr>
            <w:r>
              <w:rPr>
                <w:rFonts w:ascii="Verdana" w:hAnsi="Verdana"/>
                <w:sz w:val="20"/>
              </w:rPr>
              <w:t>De omkasting en alle bevestigings- en montagematerialen, kabelgoten/kabelbuizen/deksels/beugels zijn van roestvaststaal.</w:t>
            </w:r>
          </w:p>
        </w:tc>
      </w:tr>
      <w:tr w:rsidR="002D6B75" w14:paraId="54A218CC" w14:textId="77777777" w:rsidTr="5850655D">
        <w:tc>
          <w:tcPr>
            <w:tcW w:w="1134" w:type="dxa"/>
          </w:tcPr>
          <w:p w14:paraId="4B601BD2" w14:textId="2052C4BF" w:rsidR="002D6B75" w:rsidRPr="00681D9D" w:rsidRDefault="002D6B75" w:rsidP="002D6B75">
            <w:pPr>
              <w:rPr>
                <w:bCs/>
                <w:sz w:val="20"/>
              </w:rPr>
            </w:pPr>
            <w:r>
              <w:rPr>
                <w:bCs/>
                <w:sz w:val="20"/>
              </w:rPr>
              <w:t>3.3.1</w:t>
            </w:r>
            <w:r w:rsidR="003D79DA">
              <w:rPr>
                <w:bCs/>
                <w:sz w:val="20"/>
              </w:rPr>
              <w:t>3</w:t>
            </w:r>
          </w:p>
        </w:tc>
        <w:tc>
          <w:tcPr>
            <w:tcW w:w="7938" w:type="dxa"/>
          </w:tcPr>
          <w:p w14:paraId="411819C9" w14:textId="043A1106" w:rsidR="002D6B75" w:rsidRPr="00681D9D" w:rsidRDefault="002D6B75" w:rsidP="38169CF8">
            <w:pPr>
              <w:pStyle w:val="nummering1"/>
              <w:jc w:val="left"/>
              <w:rPr>
                <w:rFonts w:ascii="Verdana" w:hAnsi="Verdana"/>
                <w:sz w:val="20"/>
              </w:rPr>
            </w:pPr>
            <w:r w:rsidRPr="38169CF8">
              <w:rPr>
                <w:rFonts w:ascii="Verdana" w:hAnsi="Verdana"/>
                <w:sz w:val="20"/>
              </w:rPr>
              <w:t>Alle roestvaststalen materialen zijn uitgevoerd in SS 316</w:t>
            </w:r>
            <w:r w:rsidR="00E37AF1">
              <w:rPr>
                <w:rFonts w:ascii="Verdana" w:hAnsi="Verdana"/>
                <w:sz w:val="20"/>
              </w:rPr>
              <w:t xml:space="preserve"> of beter</w:t>
            </w:r>
            <w:r w:rsidRPr="38169CF8">
              <w:rPr>
                <w:rFonts w:ascii="Verdana" w:hAnsi="Verdana"/>
                <w:sz w:val="20"/>
              </w:rPr>
              <w:t xml:space="preserve">. </w:t>
            </w:r>
          </w:p>
        </w:tc>
      </w:tr>
      <w:tr w:rsidR="002D6B75" w14:paraId="2C978D37" w14:textId="77777777" w:rsidTr="5850655D">
        <w:tc>
          <w:tcPr>
            <w:tcW w:w="1134" w:type="dxa"/>
          </w:tcPr>
          <w:p w14:paraId="699E2FB6" w14:textId="530C9DF5" w:rsidR="002D6B75" w:rsidRPr="00681D9D" w:rsidRDefault="002D6B75" w:rsidP="002D6B75">
            <w:pPr>
              <w:rPr>
                <w:bCs/>
                <w:sz w:val="20"/>
              </w:rPr>
            </w:pPr>
            <w:r>
              <w:rPr>
                <w:bCs/>
                <w:sz w:val="20"/>
              </w:rPr>
              <w:t>3.3.1</w:t>
            </w:r>
            <w:r w:rsidR="003D79DA">
              <w:rPr>
                <w:bCs/>
                <w:sz w:val="20"/>
              </w:rPr>
              <w:t>4</w:t>
            </w:r>
          </w:p>
        </w:tc>
        <w:tc>
          <w:tcPr>
            <w:tcW w:w="7938" w:type="dxa"/>
          </w:tcPr>
          <w:p w14:paraId="74993EA4" w14:textId="3FEDA95C" w:rsidR="002D6B75" w:rsidRDefault="002D6B75" w:rsidP="00DE471B">
            <w:pPr>
              <w:pStyle w:val="nummering1"/>
              <w:jc w:val="left"/>
              <w:rPr>
                <w:rFonts w:ascii="Verdana" w:hAnsi="Verdana"/>
                <w:sz w:val="20"/>
              </w:rPr>
            </w:pPr>
            <w:r w:rsidRPr="002A04A7">
              <w:rPr>
                <w:rFonts w:ascii="Verdana" w:hAnsi="Verdana"/>
                <w:sz w:val="20"/>
              </w:rPr>
              <w:t>De minimale beschermingsgraad</w:t>
            </w:r>
            <w:r>
              <w:rPr>
                <w:rFonts w:ascii="Verdana" w:hAnsi="Verdana"/>
                <w:sz w:val="20"/>
              </w:rPr>
              <w:t xml:space="preserve"> van apparatuur en toebehoren van </w:t>
            </w:r>
            <w:r w:rsidR="00B32D18">
              <w:rPr>
                <w:rFonts w:ascii="Verdana" w:hAnsi="Verdana"/>
                <w:sz w:val="20"/>
              </w:rPr>
              <w:t xml:space="preserve">meetopstellingen </w:t>
            </w:r>
            <w:r>
              <w:rPr>
                <w:rFonts w:ascii="Verdana" w:hAnsi="Verdana"/>
                <w:sz w:val="20"/>
              </w:rPr>
              <w:t>is:</w:t>
            </w:r>
          </w:p>
          <w:p w14:paraId="36051E80" w14:textId="77777777" w:rsidR="002D6B75" w:rsidRDefault="77E44B95" w:rsidP="00DE471B">
            <w:pPr>
              <w:numPr>
                <w:ilvl w:val="0"/>
                <w:numId w:val="4"/>
              </w:numPr>
              <w:tabs>
                <w:tab w:val="clear" w:pos="-1440"/>
                <w:tab w:val="clear" w:pos="-720"/>
                <w:tab w:val="clear" w:pos="0"/>
                <w:tab w:val="clear" w:pos="380"/>
              </w:tabs>
              <w:suppressAutoHyphens/>
              <w:spacing w:line="252" w:lineRule="atLeast"/>
              <w:rPr>
                <w:sz w:val="20"/>
              </w:rPr>
            </w:pPr>
            <w:r w:rsidRPr="588B3CCF">
              <w:rPr>
                <w:sz w:val="20"/>
              </w:rPr>
              <w:t>Meetversterker: IP 65.</w:t>
            </w:r>
          </w:p>
          <w:p w14:paraId="7D6FF754" w14:textId="77777777" w:rsidR="002D6B75" w:rsidRPr="0061502C" w:rsidRDefault="77E44B95" w:rsidP="00DE471B">
            <w:pPr>
              <w:numPr>
                <w:ilvl w:val="0"/>
                <w:numId w:val="4"/>
              </w:numPr>
              <w:tabs>
                <w:tab w:val="clear" w:pos="-1440"/>
                <w:tab w:val="clear" w:pos="-720"/>
                <w:tab w:val="clear" w:pos="0"/>
                <w:tab w:val="clear" w:pos="380"/>
              </w:tabs>
              <w:suppressAutoHyphens/>
              <w:spacing w:line="252" w:lineRule="atLeast"/>
              <w:rPr>
                <w:sz w:val="20"/>
              </w:rPr>
            </w:pPr>
            <w:r w:rsidRPr="588B3CCF">
              <w:rPr>
                <w:sz w:val="20"/>
              </w:rPr>
              <w:t>Sensor: IP 68.</w:t>
            </w:r>
          </w:p>
          <w:p w14:paraId="49336BF0" w14:textId="77777777" w:rsidR="002D6B75" w:rsidRDefault="77E44B95" w:rsidP="00CA0520">
            <w:pPr>
              <w:numPr>
                <w:ilvl w:val="0"/>
                <w:numId w:val="4"/>
              </w:numPr>
              <w:tabs>
                <w:tab w:val="clear" w:pos="-1440"/>
                <w:tab w:val="clear" w:pos="-720"/>
                <w:tab w:val="clear" w:pos="0"/>
                <w:tab w:val="clear" w:pos="380"/>
              </w:tabs>
              <w:suppressAutoHyphens/>
              <w:spacing w:line="252" w:lineRule="atLeast"/>
              <w:rPr>
                <w:sz w:val="20"/>
              </w:rPr>
            </w:pPr>
            <w:r w:rsidRPr="588B3CCF">
              <w:rPr>
                <w:sz w:val="20"/>
              </w:rPr>
              <w:t>Omkasting: IP 55.</w:t>
            </w:r>
          </w:p>
          <w:p w14:paraId="4B7041C2" w14:textId="7CD5093E" w:rsidR="00B32D18" w:rsidRPr="00CA0520" w:rsidRDefault="7BB28122" w:rsidP="00CA0520">
            <w:pPr>
              <w:numPr>
                <w:ilvl w:val="0"/>
                <w:numId w:val="4"/>
              </w:numPr>
              <w:tabs>
                <w:tab w:val="clear" w:pos="-1440"/>
                <w:tab w:val="clear" w:pos="-720"/>
                <w:tab w:val="clear" w:pos="0"/>
                <w:tab w:val="clear" w:pos="380"/>
              </w:tabs>
              <w:suppressAutoHyphens/>
              <w:spacing w:line="252" w:lineRule="atLeast"/>
              <w:rPr>
                <w:sz w:val="20"/>
              </w:rPr>
            </w:pPr>
            <w:r w:rsidRPr="588B3CCF">
              <w:rPr>
                <w:sz w:val="20"/>
              </w:rPr>
              <w:t>Telemetriemodule plus zonnepaneel en accu: IP 65</w:t>
            </w:r>
          </w:p>
        </w:tc>
      </w:tr>
      <w:tr w:rsidR="002D6B75" w14:paraId="3DAD7CBA" w14:textId="77777777" w:rsidTr="5850655D">
        <w:tc>
          <w:tcPr>
            <w:tcW w:w="1134" w:type="dxa"/>
          </w:tcPr>
          <w:p w14:paraId="4D11335F" w14:textId="7F4D85EA" w:rsidR="002D6B75" w:rsidRPr="00681D9D" w:rsidRDefault="002D6B75" w:rsidP="00313BC4">
            <w:pPr>
              <w:rPr>
                <w:bCs/>
                <w:sz w:val="20"/>
              </w:rPr>
            </w:pPr>
            <w:r>
              <w:rPr>
                <w:bCs/>
                <w:sz w:val="20"/>
              </w:rPr>
              <w:t>3</w:t>
            </w:r>
            <w:r w:rsidRPr="00BF6988">
              <w:rPr>
                <w:bCs/>
                <w:sz w:val="20"/>
              </w:rPr>
              <w:t>.</w:t>
            </w:r>
            <w:r>
              <w:rPr>
                <w:bCs/>
                <w:sz w:val="20"/>
              </w:rPr>
              <w:t>3</w:t>
            </w:r>
            <w:r w:rsidRPr="00BF6988">
              <w:rPr>
                <w:bCs/>
                <w:sz w:val="20"/>
              </w:rPr>
              <w:t>.</w:t>
            </w:r>
            <w:r>
              <w:rPr>
                <w:bCs/>
                <w:sz w:val="20"/>
              </w:rPr>
              <w:t>1</w:t>
            </w:r>
            <w:r w:rsidR="003D79DA">
              <w:rPr>
                <w:bCs/>
                <w:sz w:val="20"/>
              </w:rPr>
              <w:t>5</w:t>
            </w:r>
          </w:p>
        </w:tc>
        <w:tc>
          <w:tcPr>
            <w:tcW w:w="7938" w:type="dxa"/>
          </w:tcPr>
          <w:p w14:paraId="27ECACCA" w14:textId="77777777" w:rsidR="002D6B75" w:rsidRPr="00681D9D" w:rsidRDefault="002D6B75" w:rsidP="00CA0520">
            <w:pPr>
              <w:tabs>
                <w:tab w:val="clear" w:pos="380"/>
                <w:tab w:val="left" w:pos="2517"/>
              </w:tabs>
            </w:pPr>
            <w:r>
              <w:rPr>
                <w:sz w:val="20"/>
              </w:rPr>
              <w:t xml:space="preserve">Geïnstalleerde metingen voldoen aan de </w:t>
            </w:r>
            <w:r w:rsidRPr="00BA35CF">
              <w:rPr>
                <w:sz w:val="20"/>
              </w:rPr>
              <w:t>voorschriften van de fabrikant</w:t>
            </w:r>
            <w:r>
              <w:rPr>
                <w:sz w:val="20"/>
              </w:rPr>
              <w:t>.</w:t>
            </w:r>
          </w:p>
        </w:tc>
      </w:tr>
      <w:tr w:rsidR="002D6B75" w14:paraId="543C25DA" w14:textId="77777777" w:rsidTr="5850655D">
        <w:tc>
          <w:tcPr>
            <w:tcW w:w="1134" w:type="dxa"/>
          </w:tcPr>
          <w:p w14:paraId="4396C004" w14:textId="6419DA6C" w:rsidR="002D6B75" w:rsidRPr="00681D9D" w:rsidRDefault="002D6B75" w:rsidP="00DE471B">
            <w:pPr>
              <w:rPr>
                <w:bCs/>
                <w:sz w:val="20"/>
              </w:rPr>
            </w:pPr>
            <w:r>
              <w:rPr>
                <w:bCs/>
                <w:sz w:val="20"/>
              </w:rPr>
              <w:t>3</w:t>
            </w:r>
            <w:r w:rsidRPr="00BF6988">
              <w:rPr>
                <w:bCs/>
                <w:sz w:val="20"/>
              </w:rPr>
              <w:t>.</w:t>
            </w:r>
            <w:r>
              <w:rPr>
                <w:bCs/>
                <w:sz w:val="20"/>
              </w:rPr>
              <w:t>3</w:t>
            </w:r>
            <w:r w:rsidRPr="00BF6988">
              <w:rPr>
                <w:bCs/>
                <w:sz w:val="20"/>
              </w:rPr>
              <w:t>.</w:t>
            </w:r>
            <w:r>
              <w:rPr>
                <w:bCs/>
                <w:sz w:val="20"/>
              </w:rPr>
              <w:t>1</w:t>
            </w:r>
            <w:r w:rsidR="003D79DA">
              <w:rPr>
                <w:bCs/>
                <w:sz w:val="20"/>
              </w:rPr>
              <w:t>6</w:t>
            </w:r>
          </w:p>
        </w:tc>
        <w:tc>
          <w:tcPr>
            <w:tcW w:w="7938" w:type="dxa"/>
          </w:tcPr>
          <w:p w14:paraId="09512822" w14:textId="77777777" w:rsidR="002D6B75" w:rsidRDefault="002D6B75" w:rsidP="00DE471B">
            <w:pPr>
              <w:tabs>
                <w:tab w:val="clear" w:pos="380"/>
                <w:tab w:val="left" w:pos="2517"/>
              </w:tabs>
              <w:rPr>
                <w:sz w:val="20"/>
              </w:rPr>
            </w:pPr>
            <w:r>
              <w:rPr>
                <w:sz w:val="20"/>
              </w:rPr>
              <w:t>Geïnstalleerde metingen voldoen aan alle laatst geldende wettelijke (Europese, Nederlandse) richtlijnen en normen, o.a.:</w:t>
            </w:r>
          </w:p>
          <w:p w14:paraId="097D4931" w14:textId="256F09B0" w:rsidR="002D6B75" w:rsidRPr="00977FA0" w:rsidRDefault="58CDC199" w:rsidP="0C9BF3AD">
            <w:pPr>
              <w:numPr>
                <w:ilvl w:val="0"/>
                <w:numId w:val="4"/>
              </w:numPr>
              <w:tabs>
                <w:tab w:val="clear" w:pos="380"/>
              </w:tabs>
              <w:suppressAutoHyphens/>
              <w:spacing w:line="252" w:lineRule="atLeast"/>
              <w:rPr>
                <w:sz w:val="20"/>
              </w:rPr>
            </w:pPr>
            <w:r w:rsidRPr="588B3CCF">
              <w:rPr>
                <w:sz w:val="20"/>
              </w:rPr>
              <w:t>Laagspanningsrichtlijn .</w:t>
            </w:r>
          </w:p>
          <w:p w14:paraId="2FC9E4E0" w14:textId="166151EF" w:rsidR="002D6B75" w:rsidRPr="007018D9" w:rsidRDefault="58CDC199" w:rsidP="0C9BF3AD">
            <w:pPr>
              <w:numPr>
                <w:ilvl w:val="0"/>
                <w:numId w:val="4"/>
              </w:numPr>
              <w:tabs>
                <w:tab w:val="clear" w:pos="380"/>
              </w:tabs>
              <w:suppressAutoHyphens/>
              <w:spacing w:line="252" w:lineRule="atLeast"/>
            </w:pPr>
            <w:r w:rsidRPr="588B3CCF">
              <w:rPr>
                <w:sz w:val="20"/>
              </w:rPr>
              <w:t xml:space="preserve">EMC-richtlijn </w:t>
            </w:r>
          </w:p>
          <w:p w14:paraId="0A0E8330" w14:textId="701A21AE" w:rsidR="007018D9" w:rsidRPr="00FC4083" w:rsidRDefault="007018D9" w:rsidP="0C9BF3AD">
            <w:pPr>
              <w:numPr>
                <w:ilvl w:val="0"/>
                <w:numId w:val="4"/>
              </w:numPr>
              <w:tabs>
                <w:tab w:val="clear" w:pos="380"/>
              </w:tabs>
              <w:suppressAutoHyphens/>
              <w:spacing w:line="252" w:lineRule="atLeast"/>
            </w:pPr>
            <w:r w:rsidRPr="00FC4083">
              <w:rPr>
                <w:sz w:val="20"/>
              </w:rPr>
              <w:t xml:space="preserve">Machinerichtlijn </w:t>
            </w:r>
          </w:p>
          <w:p w14:paraId="266D900E" w14:textId="2573CC2C" w:rsidR="00174F44" w:rsidRPr="00174F44" w:rsidRDefault="5CDE0917" w:rsidP="00174F44">
            <w:pPr>
              <w:numPr>
                <w:ilvl w:val="0"/>
                <w:numId w:val="4"/>
              </w:numPr>
              <w:tabs>
                <w:tab w:val="clear" w:pos="380"/>
              </w:tabs>
              <w:suppressAutoHyphens/>
              <w:spacing w:line="252" w:lineRule="atLeast"/>
            </w:pPr>
            <w:r w:rsidRPr="00FC4083">
              <w:rPr>
                <w:sz w:val="20"/>
              </w:rPr>
              <w:t xml:space="preserve">NEN-EN-IEC </w:t>
            </w:r>
            <w:r w:rsidR="007018D9" w:rsidRPr="00FC4083">
              <w:rPr>
                <w:sz w:val="20"/>
              </w:rPr>
              <w:t>60204</w:t>
            </w:r>
            <w:r w:rsidRPr="00FC4083">
              <w:rPr>
                <w:sz w:val="20"/>
              </w:rPr>
              <w:t>-1</w:t>
            </w:r>
            <w:r w:rsidR="007018D9" w:rsidRPr="00FC4083">
              <w:rPr>
                <w:sz w:val="20"/>
              </w:rPr>
              <w:t xml:space="preserve"> (</w:t>
            </w:r>
            <w:r w:rsidR="2F459EE1" w:rsidRPr="135E5512">
              <w:rPr>
                <w:sz w:val="20"/>
              </w:rPr>
              <w:t xml:space="preserve">t.a.v. </w:t>
            </w:r>
            <w:r w:rsidR="007018D9" w:rsidRPr="00FC4083">
              <w:rPr>
                <w:sz w:val="20"/>
              </w:rPr>
              <w:t>stuwen/inlaten)</w:t>
            </w:r>
            <w:r w:rsidR="007018D9">
              <w:rPr>
                <w:sz w:val="20"/>
              </w:rPr>
              <w:t xml:space="preserve"> </w:t>
            </w:r>
          </w:p>
        </w:tc>
      </w:tr>
      <w:tr w:rsidR="008B22FB" w14:paraId="7D3A4A9D" w14:textId="77777777" w:rsidTr="5850655D">
        <w:tc>
          <w:tcPr>
            <w:tcW w:w="1134" w:type="dxa"/>
          </w:tcPr>
          <w:p w14:paraId="143ECCD2" w14:textId="1D5D3DF5" w:rsidR="008B22FB" w:rsidRPr="00FC4083" w:rsidRDefault="008B22FB" w:rsidP="00DE471B">
            <w:pPr>
              <w:rPr>
                <w:bCs/>
                <w:sz w:val="20"/>
                <w:szCs w:val="18"/>
              </w:rPr>
            </w:pPr>
            <w:r w:rsidRPr="00FC4083">
              <w:rPr>
                <w:bCs/>
                <w:sz w:val="20"/>
                <w:szCs w:val="18"/>
              </w:rPr>
              <w:t>3.3.1</w:t>
            </w:r>
            <w:r w:rsidR="003D79DA" w:rsidRPr="00FC4083">
              <w:rPr>
                <w:bCs/>
                <w:sz w:val="20"/>
                <w:szCs w:val="18"/>
              </w:rPr>
              <w:t>7</w:t>
            </w:r>
          </w:p>
        </w:tc>
        <w:tc>
          <w:tcPr>
            <w:tcW w:w="7938" w:type="dxa"/>
          </w:tcPr>
          <w:p w14:paraId="48443F39" w14:textId="179FFBE0" w:rsidR="008B22FB" w:rsidRDefault="008B22FB" w:rsidP="00DE471B">
            <w:pPr>
              <w:tabs>
                <w:tab w:val="clear" w:pos="380"/>
                <w:tab w:val="left" w:pos="2517"/>
              </w:tabs>
            </w:pPr>
            <w:r>
              <w:rPr>
                <w:sz w:val="20"/>
              </w:rPr>
              <w:t xml:space="preserve">De meetopstelling dient door Opdrachtnemer op de door </w:t>
            </w:r>
            <w:r w:rsidRPr="007C7766">
              <w:rPr>
                <w:sz w:val="20"/>
              </w:rPr>
              <w:t>Opdracht</w:t>
            </w:r>
            <w:r>
              <w:rPr>
                <w:sz w:val="20"/>
              </w:rPr>
              <w:t xml:space="preserve">gever aangegeven locatie geplaatst te worden. </w:t>
            </w:r>
          </w:p>
        </w:tc>
      </w:tr>
      <w:tr w:rsidR="008B22FB" w14:paraId="40032438" w14:textId="77777777" w:rsidTr="5850655D">
        <w:tc>
          <w:tcPr>
            <w:tcW w:w="1134" w:type="dxa"/>
          </w:tcPr>
          <w:p w14:paraId="3A08C311" w14:textId="3BBBA872" w:rsidR="008B22FB" w:rsidRPr="00FC4083" w:rsidRDefault="008B22FB" w:rsidP="00DE471B">
            <w:pPr>
              <w:rPr>
                <w:bCs/>
                <w:sz w:val="20"/>
                <w:szCs w:val="18"/>
              </w:rPr>
            </w:pPr>
            <w:r w:rsidRPr="00FC4083">
              <w:rPr>
                <w:bCs/>
                <w:sz w:val="20"/>
                <w:szCs w:val="18"/>
              </w:rPr>
              <w:t>3.3.1</w:t>
            </w:r>
            <w:r w:rsidR="003D79DA" w:rsidRPr="00FC4083">
              <w:rPr>
                <w:bCs/>
                <w:sz w:val="20"/>
                <w:szCs w:val="18"/>
              </w:rPr>
              <w:t>8</w:t>
            </w:r>
          </w:p>
        </w:tc>
        <w:tc>
          <w:tcPr>
            <w:tcW w:w="7938" w:type="dxa"/>
          </w:tcPr>
          <w:p w14:paraId="7D30463A" w14:textId="539149A4" w:rsidR="008B22FB" w:rsidRDefault="6CF0816C" w:rsidP="00DE471B">
            <w:pPr>
              <w:tabs>
                <w:tab w:val="clear" w:pos="380"/>
                <w:tab w:val="left" w:pos="2517"/>
              </w:tabs>
            </w:pPr>
            <w:r w:rsidRPr="38169CF8">
              <w:rPr>
                <w:sz w:val="20"/>
              </w:rPr>
              <w:t xml:space="preserve">De Opdrachtnemer is ook verantwoordelijk voor het leveren en aanbrengen van planken/palen die nodig zijn om de meetopstelling te kunnen aanbrengen. Deze planken en palen dienen zodanig gedimensioneerd te zijn en aangebracht te worden dat zij een ongestoorde meting garanderen gedurende een termijn van tenminste 15 jaar. </w:t>
            </w:r>
          </w:p>
        </w:tc>
      </w:tr>
      <w:tr w:rsidR="008B22FB" w14:paraId="00A7C343" w14:textId="77777777" w:rsidTr="5850655D">
        <w:tc>
          <w:tcPr>
            <w:tcW w:w="1134" w:type="dxa"/>
          </w:tcPr>
          <w:p w14:paraId="78F9D766" w14:textId="18AA444F" w:rsidR="008B22FB" w:rsidRPr="00FC4083" w:rsidRDefault="008B22FB" w:rsidP="00DE471B">
            <w:pPr>
              <w:rPr>
                <w:bCs/>
                <w:sz w:val="20"/>
                <w:szCs w:val="18"/>
              </w:rPr>
            </w:pPr>
            <w:r w:rsidRPr="00FC4083">
              <w:rPr>
                <w:bCs/>
                <w:sz w:val="20"/>
                <w:szCs w:val="18"/>
              </w:rPr>
              <w:t>3.3.</w:t>
            </w:r>
            <w:r w:rsidR="003D79DA" w:rsidRPr="00FC4083">
              <w:rPr>
                <w:bCs/>
                <w:sz w:val="20"/>
                <w:szCs w:val="18"/>
              </w:rPr>
              <w:t>19</w:t>
            </w:r>
          </w:p>
        </w:tc>
        <w:tc>
          <w:tcPr>
            <w:tcW w:w="7938" w:type="dxa"/>
          </w:tcPr>
          <w:p w14:paraId="23C96801" w14:textId="3EFA8D19" w:rsidR="008B22FB" w:rsidRPr="009C570F" w:rsidRDefault="008B22FB" w:rsidP="00DE471B">
            <w:pPr>
              <w:tabs>
                <w:tab w:val="clear" w:pos="380"/>
                <w:tab w:val="left" w:pos="2517"/>
              </w:tabs>
            </w:pPr>
            <w:r w:rsidRPr="00B077D1">
              <w:rPr>
                <w:sz w:val="20"/>
              </w:rPr>
              <w:t>De kosten van planken</w:t>
            </w:r>
            <w:r>
              <w:rPr>
                <w:sz w:val="20"/>
              </w:rPr>
              <w:t xml:space="preserve">, </w:t>
            </w:r>
            <w:r w:rsidRPr="00B077D1">
              <w:rPr>
                <w:sz w:val="20"/>
              </w:rPr>
              <w:t>palen</w:t>
            </w:r>
            <w:r>
              <w:rPr>
                <w:sz w:val="20"/>
              </w:rPr>
              <w:t xml:space="preserve">, PE-meetbuis, </w:t>
            </w:r>
            <w:r w:rsidRPr="00B077D1">
              <w:rPr>
                <w:sz w:val="20"/>
              </w:rPr>
              <w:t>worden tegen de in de Inschrijfstaat opgenomen eenheidsprijzen verrekend.</w:t>
            </w:r>
          </w:p>
        </w:tc>
      </w:tr>
      <w:tr w:rsidR="008B22FB" w14:paraId="3F263A3A" w14:textId="77777777" w:rsidTr="5850655D">
        <w:tc>
          <w:tcPr>
            <w:tcW w:w="1134" w:type="dxa"/>
          </w:tcPr>
          <w:p w14:paraId="779BF302" w14:textId="66E9C42C" w:rsidR="008B22FB" w:rsidRPr="00FC4083" w:rsidRDefault="008B22FB" w:rsidP="00DE471B">
            <w:pPr>
              <w:rPr>
                <w:bCs/>
                <w:sz w:val="20"/>
                <w:szCs w:val="18"/>
              </w:rPr>
            </w:pPr>
            <w:r w:rsidRPr="00FC4083">
              <w:rPr>
                <w:bCs/>
                <w:sz w:val="20"/>
                <w:szCs w:val="18"/>
              </w:rPr>
              <w:t>3.3.2</w:t>
            </w:r>
            <w:r w:rsidR="003D79DA" w:rsidRPr="00FC4083">
              <w:rPr>
                <w:bCs/>
                <w:sz w:val="20"/>
                <w:szCs w:val="18"/>
              </w:rPr>
              <w:t>0</w:t>
            </w:r>
          </w:p>
        </w:tc>
        <w:tc>
          <w:tcPr>
            <w:tcW w:w="7938" w:type="dxa"/>
          </w:tcPr>
          <w:p w14:paraId="34C68698" w14:textId="7C65A1F9" w:rsidR="008B22FB" w:rsidRPr="00B077D1" w:rsidRDefault="00095108" w:rsidP="00DE471B">
            <w:pPr>
              <w:tabs>
                <w:tab w:val="clear" w:pos="380"/>
                <w:tab w:val="left" w:pos="2517"/>
              </w:tabs>
            </w:pPr>
            <w:r>
              <w:rPr>
                <w:sz w:val="20"/>
              </w:rPr>
              <w:t>S</w:t>
            </w:r>
            <w:r w:rsidR="008B22FB" w:rsidRPr="00BC6CFC">
              <w:rPr>
                <w:sz w:val="20"/>
              </w:rPr>
              <w:t>ensoren in oppervlaktewater dienen op een diepte van minimaal 0,50 m te worden geplaats</w:t>
            </w:r>
            <w:r w:rsidR="008B22FB">
              <w:rPr>
                <w:sz w:val="20"/>
              </w:rPr>
              <w:t>t</w:t>
            </w:r>
            <w:r w:rsidR="008B22FB" w:rsidRPr="00BC6CFC">
              <w:rPr>
                <w:sz w:val="20"/>
              </w:rPr>
              <w:t xml:space="preserve">. Dit is ter voorkoming van bevriezing in de winter of ter voorkoming van opwarming in de zomer.  </w:t>
            </w:r>
          </w:p>
        </w:tc>
      </w:tr>
    </w:tbl>
    <w:p w14:paraId="228501F3" w14:textId="77777777" w:rsidR="00681D9D" w:rsidRDefault="00681D9D" w:rsidP="00136F27"/>
    <w:p w14:paraId="63A89460" w14:textId="43B789C7" w:rsidR="00B52C28" w:rsidRDefault="00B52C28" w:rsidP="1E988264">
      <w:pPr>
        <w:pStyle w:val="Kop2"/>
        <w:tabs>
          <w:tab w:val="clear" w:pos="380"/>
        </w:tabs>
        <w:ind w:left="357" w:hanging="357"/>
        <w:jc w:val="left"/>
      </w:pPr>
      <w:bookmarkStart w:id="31" w:name="_Toc158102851"/>
      <w:r>
        <w:t xml:space="preserve">Eisen aan elektrische aansluiting van </w:t>
      </w:r>
      <w:r w:rsidR="00810C6A">
        <w:t>meetopstellingen</w:t>
      </w:r>
      <w:bookmarkEnd w:id="31"/>
      <w:r w:rsidR="00810C6A">
        <w:t xml:space="preserve"> </w:t>
      </w:r>
    </w:p>
    <w:tbl>
      <w:tblPr>
        <w:tblStyle w:val="Tabelraster"/>
        <w:tblW w:w="9072" w:type="dxa"/>
        <w:tblInd w:w="108" w:type="dxa"/>
        <w:tblLayout w:type="fixed"/>
        <w:tblLook w:val="04A0" w:firstRow="1" w:lastRow="0" w:firstColumn="1" w:lastColumn="0" w:noHBand="0" w:noVBand="1"/>
      </w:tblPr>
      <w:tblGrid>
        <w:gridCol w:w="1134"/>
        <w:gridCol w:w="7938"/>
      </w:tblGrid>
      <w:tr w:rsidR="00B52C28" w:rsidRPr="00BB25FC" w14:paraId="09648EB8" w14:textId="77777777" w:rsidTr="796DE719">
        <w:tc>
          <w:tcPr>
            <w:tcW w:w="1134" w:type="dxa"/>
            <w:shd w:val="clear" w:color="auto" w:fill="BFBFBF" w:themeFill="background1" w:themeFillShade="BF"/>
          </w:tcPr>
          <w:p w14:paraId="5551238E" w14:textId="77777777" w:rsidR="00B52C28" w:rsidRPr="00BB25FC" w:rsidRDefault="00B52C28" w:rsidP="00313BC4">
            <w:pPr>
              <w:rPr>
                <w:b/>
                <w:sz w:val="20"/>
              </w:rPr>
            </w:pPr>
            <w:r w:rsidRPr="00BB25FC">
              <w:rPr>
                <w:b/>
                <w:sz w:val="20"/>
              </w:rPr>
              <w:t>Nr.</w:t>
            </w:r>
          </w:p>
        </w:tc>
        <w:tc>
          <w:tcPr>
            <w:tcW w:w="7938" w:type="dxa"/>
            <w:shd w:val="clear" w:color="auto" w:fill="BFBFBF" w:themeFill="background1" w:themeFillShade="BF"/>
          </w:tcPr>
          <w:p w14:paraId="24CDE205" w14:textId="77777777" w:rsidR="00B52C28" w:rsidRPr="00BB25FC" w:rsidRDefault="00B52C28" w:rsidP="00313BC4">
            <w:pPr>
              <w:rPr>
                <w:b/>
                <w:sz w:val="20"/>
              </w:rPr>
            </w:pPr>
            <w:r w:rsidRPr="00BB25FC">
              <w:rPr>
                <w:b/>
                <w:sz w:val="20"/>
              </w:rPr>
              <w:t>Eis</w:t>
            </w:r>
          </w:p>
        </w:tc>
      </w:tr>
      <w:tr w:rsidR="001063BB" w14:paraId="1B657FCE" w14:textId="77777777" w:rsidTr="796DE719">
        <w:tc>
          <w:tcPr>
            <w:tcW w:w="1134" w:type="dxa"/>
          </w:tcPr>
          <w:p w14:paraId="71C3E575" w14:textId="77777777" w:rsidR="001063BB" w:rsidRPr="00BF6988" w:rsidRDefault="002B3CDD" w:rsidP="00313BC4">
            <w:pPr>
              <w:rPr>
                <w:bCs/>
                <w:sz w:val="20"/>
              </w:rPr>
            </w:pPr>
            <w:r>
              <w:rPr>
                <w:bCs/>
                <w:sz w:val="20"/>
              </w:rPr>
              <w:t>3</w:t>
            </w:r>
            <w:r w:rsidR="00BF6988" w:rsidRPr="00BF6988">
              <w:rPr>
                <w:bCs/>
                <w:sz w:val="20"/>
              </w:rPr>
              <w:t>.</w:t>
            </w:r>
            <w:r w:rsidR="00A658A8">
              <w:rPr>
                <w:bCs/>
                <w:sz w:val="20"/>
              </w:rPr>
              <w:t>4</w:t>
            </w:r>
            <w:r w:rsidR="00BF6988" w:rsidRPr="00BF6988">
              <w:rPr>
                <w:bCs/>
                <w:sz w:val="20"/>
              </w:rPr>
              <w:t>.1</w:t>
            </w:r>
          </w:p>
        </w:tc>
        <w:tc>
          <w:tcPr>
            <w:tcW w:w="7938" w:type="dxa"/>
          </w:tcPr>
          <w:p w14:paraId="0346B7B0" w14:textId="7161AF5C" w:rsidR="001063BB" w:rsidRDefault="784790B3" w:rsidP="0C9BF3AD">
            <w:pPr>
              <w:rPr>
                <w:sz w:val="20"/>
              </w:rPr>
            </w:pPr>
            <w:r w:rsidRPr="0C9BF3AD">
              <w:rPr>
                <w:sz w:val="20"/>
              </w:rPr>
              <w:t xml:space="preserve">Een </w:t>
            </w:r>
            <w:r w:rsidR="00A16615" w:rsidRPr="0C9BF3AD">
              <w:rPr>
                <w:sz w:val="20"/>
              </w:rPr>
              <w:t>me</w:t>
            </w:r>
            <w:r w:rsidR="00810C6A" w:rsidRPr="0C9BF3AD">
              <w:rPr>
                <w:sz w:val="20"/>
              </w:rPr>
              <w:t xml:space="preserve">etopstelling </w:t>
            </w:r>
            <w:r w:rsidRPr="0C9BF3AD">
              <w:rPr>
                <w:sz w:val="20"/>
              </w:rPr>
              <w:t xml:space="preserve">is geschikt voor </w:t>
            </w:r>
            <w:r w:rsidR="733EBBAE" w:rsidRPr="0C9BF3AD">
              <w:rPr>
                <w:sz w:val="20"/>
              </w:rPr>
              <w:t xml:space="preserve">een </w:t>
            </w:r>
            <w:r w:rsidR="00BF6988" w:rsidRPr="0C9BF3AD">
              <w:rPr>
                <w:sz w:val="20"/>
              </w:rPr>
              <w:t xml:space="preserve">werkende </w:t>
            </w:r>
            <w:r w:rsidRPr="0C9BF3AD">
              <w:rPr>
                <w:sz w:val="20"/>
              </w:rPr>
              <w:t>aansluiting van een elektrische voeding:</w:t>
            </w:r>
          </w:p>
          <w:p w14:paraId="45910802" w14:textId="77777777" w:rsidR="002B68B7" w:rsidRDefault="6560AA7D" w:rsidP="796DE719">
            <w:pPr>
              <w:numPr>
                <w:ilvl w:val="0"/>
                <w:numId w:val="4"/>
              </w:numPr>
              <w:tabs>
                <w:tab w:val="clear" w:pos="380"/>
              </w:tabs>
              <w:suppressAutoHyphens/>
              <w:spacing w:line="252" w:lineRule="atLeast"/>
              <w:rPr>
                <w:sz w:val="20"/>
              </w:rPr>
            </w:pPr>
            <w:r w:rsidRPr="796DE719">
              <w:rPr>
                <w:sz w:val="20"/>
              </w:rPr>
              <w:t>Voeding via een zonnepaneel met accu</w:t>
            </w:r>
          </w:p>
          <w:p w14:paraId="5AC6E5AA" w14:textId="02097379" w:rsidR="001063BB" w:rsidRPr="00810C6A" w:rsidRDefault="002B68B7" w:rsidP="002B68B7">
            <w:pPr>
              <w:numPr>
                <w:ilvl w:val="0"/>
                <w:numId w:val="4"/>
              </w:numPr>
              <w:tabs>
                <w:tab w:val="clear" w:pos="380"/>
              </w:tabs>
              <w:suppressAutoHyphens/>
              <w:spacing w:line="252" w:lineRule="atLeast"/>
              <w:rPr>
                <w:sz w:val="20"/>
              </w:rPr>
            </w:pPr>
            <w:r>
              <w:rPr>
                <w:sz w:val="20"/>
              </w:rPr>
              <w:t xml:space="preserve">Of bij specifieke locaties een </w:t>
            </w:r>
            <w:r w:rsidR="0B18292E" w:rsidRPr="588B3CCF">
              <w:rPr>
                <w:sz w:val="20"/>
              </w:rPr>
              <w:t xml:space="preserve">AC </w:t>
            </w:r>
            <w:r>
              <w:rPr>
                <w:sz w:val="20"/>
              </w:rPr>
              <w:t>230</w:t>
            </w:r>
            <w:r w:rsidR="0B18292E" w:rsidRPr="588B3CCF">
              <w:rPr>
                <w:sz w:val="20"/>
              </w:rPr>
              <w:t xml:space="preserve"> V</w:t>
            </w:r>
            <w:r w:rsidR="6C5452E9" w:rsidRPr="588B3CCF">
              <w:rPr>
                <w:sz w:val="20"/>
              </w:rPr>
              <w:t xml:space="preserve"> in de </w:t>
            </w:r>
            <w:r w:rsidR="41903A77" w:rsidRPr="588B3CCF">
              <w:rPr>
                <w:sz w:val="20"/>
              </w:rPr>
              <w:t>omkasting</w:t>
            </w:r>
          </w:p>
        </w:tc>
      </w:tr>
    </w:tbl>
    <w:p w14:paraId="71C7525F" w14:textId="77777777" w:rsidR="00136F27" w:rsidRDefault="00136F27" w:rsidP="00136F27"/>
    <w:p w14:paraId="06AFFA21" w14:textId="732D73D4" w:rsidR="00313BC4" w:rsidRDefault="00313BC4" w:rsidP="1E988264">
      <w:pPr>
        <w:pStyle w:val="Kop2"/>
        <w:tabs>
          <w:tab w:val="clear" w:pos="380"/>
        </w:tabs>
        <w:ind w:left="357" w:hanging="357"/>
        <w:jc w:val="left"/>
      </w:pPr>
      <w:bookmarkStart w:id="32" w:name="_Toc158102852"/>
      <w:r>
        <w:t xml:space="preserve">Eisen aan dataontsluiting </w:t>
      </w:r>
      <w:r w:rsidR="00FB5531">
        <w:t xml:space="preserve">van </w:t>
      </w:r>
      <w:r w:rsidR="002423FD">
        <w:t>me</w:t>
      </w:r>
      <w:r w:rsidR="00B06A6F">
        <w:t>etopstellingen</w:t>
      </w:r>
      <w:bookmarkEnd w:id="32"/>
    </w:p>
    <w:p w14:paraId="281B81F5" w14:textId="77777777" w:rsidR="00FB5531" w:rsidRDefault="00FB5531" w:rsidP="00FB5531"/>
    <w:p w14:paraId="42554FCC" w14:textId="77777777" w:rsidR="00FB5531" w:rsidRDefault="00FB5531" w:rsidP="00B06A6F">
      <w:r>
        <w:t xml:space="preserve">De dataontsluiting betreft de verwerking van meetdata uit </w:t>
      </w:r>
      <w:r w:rsidR="00A16615">
        <w:t>metingen</w:t>
      </w:r>
      <w:r>
        <w:t xml:space="preserve"> tot informatie. </w:t>
      </w:r>
      <w:r w:rsidR="00B06A6F">
        <w:t xml:space="preserve">Dit betreft: </w:t>
      </w:r>
      <w:r>
        <w:t xml:space="preserve">Procesdata: Opdrachtgever gebruikt de procesdata voor de procesbesturing en voor de procesvoering van </w:t>
      </w:r>
      <w:r w:rsidR="00A16615">
        <w:t>het watersysteem</w:t>
      </w:r>
      <w:r>
        <w:t xml:space="preserve"> in de CPK</w:t>
      </w:r>
      <w:r w:rsidR="0073682F">
        <w:t xml:space="preserve"> en lokaal </w:t>
      </w:r>
      <w:r w:rsidR="00A16615">
        <w:t>in de gemalen</w:t>
      </w:r>
      <w:r>
        <w:t>.</w:t>
      </w:r>
    </w:p>
    <w:p w14:paraId="5DE31D00" w14:textId="77777777" w:rsidR="00091765" w:rsidRPr="00FB5531" w:rsidRDefault="00091765" w:rsidP="00B06A6F">
      <w:pPr>
        <w:tabs>
          <w:tab w:val="clear" w:pos="-1440"/>
          <w:tab w:val="clear" w:pos="-720"/>
          <w:tab w:val="clear" w:pos="0"/>
          <w:tab w:val="clear" w:pos="380"/>
        </w:tabs>
        <w:suppressAutoHyphens/>
        <w:spacing w:line="252" w:lineRule="atLeast"/>
        <w:ind w:left="301"/>
      </w:pPr>
    </w:p>
    <w:tbl>
      <w:tblPr>
        <w:tblStyle w:val="Tabelraster"/>
        <w:tblW w:w="9072" w:type="dxa"/>
        <w:tblInd w:w="108" w:type="dxa"/>
        <w:tblLayout w:type="fixed"/>
        <w:tblLook w:val="04A0" w:firstRow="1" w:lastRow="0" w:firstColumn="1" w:lastColumn="0" w:noHBand="0" w:noVBand="1"/>
      </w:tblPr>
      <w:tblGrid>
        <w:gridCol w:w="1134"/>
        <w:gridCol w:w="7938"/>
      </w:tblGrid>
      <w:tr w:rsidR="002B3CDD" w:rsidRPr="00BB25FC" w14:paraId="2C538927" w14:textId="77777777" w:rsidTr="5850655D">
        <w:tc>
          <w:tcPr>
            <w:tcW w:w="1134" w:type="dxa"/>
            <w:shd w:val="clear" w:color="auto" w:fill="BFBFBF" w:themeFill="background1" w:themeFillShade="BF"/>
          </w:tcPr>
          <w:p w14:paraId="6CDC654F" w14:textId="77777777" w:rsidR="002B3CDD" w:rsidRPr="00BB25FC" w:rsidRDefault="002B3CDD" w:rsidP="00DE471B">
            <w:pPr>
              <w:rPr>
                <w:b/>
                <w:sz w:val="20"/>
              </w:rPr>
            </w:pPr>
            <w:r w:rsidRPr="00BB25FC">
              <w:rPr>
                <w:b/>
                <w:sz w:val="20"/>
              </w:rPr>
              <w:t>Nr.</w:t>
            </w:r>
          </w:p>
        </w:tc>
        <w:tc>
          <w:tcPr>
            <w:tcW w:w="7938" w:type="dxa"/>
            <w:shd w:val="clear" w:color="auto" w:fill="BFBFBF" w:themeFill="background1" w:themeFillShade="BF"/>
          </w:tcPr>
          <w:p w14:paraId="5E277F82" w14:textId="77777777" w:rsidR="002B3CDD" w:rsidRPr="00BB25FC" w:rsidRDefault="002B3CDD" w:rsidP="00DE471B">
            <w:pPr>
              <w:rPr>
                <w:b/>
                <w:sz w:val="20"/>
              </w:rPr>
            </w:pPr>
            <w:r w:rsidRPr="00BB25FC">
              <w:rPr>
                <w:b/>
                <w:sz w:val="20"/>
              </w:rPr>
              <w:t>Eis</w:t>
            </w:r>
          </w:p>
        </w:tc>
      </w:tr>
      <w:tr w:rsidR="002B3CDD" w14:paraId="69E752F5" w14:textId="77777777" w:rsidTr="5850655D">
        <w:tc>
          <w:tcPr>
            <w:tcW w:w="1134" w:type="dxa"/>
          </w:tcPr>
          <w:p w14:paraId="1BC1585D" w14:textId="4B91580E" w:rsidR="002B3CDD" w:rsidRPr="00BF6988" w:rsidRDefault="68BBD4FC" w:rsidP="371F6676">
            <w:pPr>
              <w:rPr>
                <w:sz w:val="20"/>
              </w:rPr>
            </w:pPr>
            <w:r w:rsidRPr="371F6676">
              <w:rPr>
                <w:sz w:val="20"/>
              </w:rPr>
              <w:t>3.</w:t>
            </w:r>
            <w:r w:rsidR="00A658A8" w:rsidRPr="371F6676">
              <w:rPr>
                <w:sz w:val="20"/>
              </w:rPr>
              <w:t>5</w:t>
            </w:r>
            <w:r w:rsidRPr="371F6676">
              <w:rPr>
                <w:sz w:val="20"/>
              </w:rPr>
              <w:t>.1</w:t>
            </w:r>
          </w:p>
        </w:tc>
        <w:tc>
          <w:tcPr>
            <w:tcW w:w="7938" w:type="dxa"/>
          </w:tcPr>
          <w:p w14:paraId="6367AE4A" w14:textId="77777777" w:rsidR="00915AC9" w:rsidRDefault="392754D4" w:rsidP="588B3CCF">
            <w:pPr>
              <w:rPr>
                <w:sz w:val="20"/>
              </w:rPr>
            </w:pPr>
            <w:r w:rsidRPr="588B3CCF">
              <w:rPr>
                <w:sz w:val="20"/>
              </w:rPr>
              <w:t xml:space="preserve">De </w:t>
            </w:r>
            <w:r w:rsidR="053DC8BC" w:rsidRPr="588B3CCF">
              <w:rPr>
                <w:sz w:val="20"/>
              </w:rPr>
              <w:t>IT-architectuur</w:t>
            </w:r>
            <w:r w:rsidRPr="588B3CCF">
              <w:rPr>
                <w:sz w:val="20"/>
              </w:rPr>
              <w:t xml:space="preserve"> </w:t>
            </w:r>
            <w:r w:rsidR="053DC8BC" w:rsidRPr="588B3CCF">
              <w:rPr>
                <w:sz w:val="20"/>
              </w:rPr>
              <w:t>van</w:t>
            </w:r>
            <w:r w:rsidR="0DE660A9" w:rsidRPr="588B3CCF">
              <w:rPr>
                <w:sz w:val="20"/>
              </w:rPr>
              <w:t xml:space="preserve"> de metingen</w:t>
            </w:r>
            <w:r w:rsidR="11FC9BA8" w:rsidRPr="588B3CCF">
              <w:rPr>
                <w:sz w:val="20"/>
              </w:rPr>
              <w:t>/loggers</w:t>
            </w:r>
            <w:r w:rsidRPr="588B3CCF">
              <w:rPr>
                <w:sz w:val="20"/>
              </w:rPr>
              <w:t xml:space="preserve"> is weergegeven in </w:t>
            </w:r>
            <w:r w:rsidR="66601CD2" w:rsidRPr="588B3CCF">
              <w:rPr>
                <w:sz w:val="20"/>
              </w:rPr>
              <w:t>navolgende</w:t>
            </w:r>
            <w:r w:rsidRPr="588B3CCF">
              <w:rPr>
                <w:sz w:val="20"/>
              </w:rPr>
              <w:t xml:space="preserve"> figuur.</w:t>
            </w:r>
          </w:p>
          <w:p w14:paraId="46CC284E" w14:textId="77777777" w:rsidR="00EB10D1" w:rsidRDefault="00EB10D1" w:rsidP="588B3CCF">
            <w:pPr>
              <w:rPr>
                <w:sz w:val="20"/>
              </w:rPr>
            </w:pPr>
          </w:p>
          <w:p w14:paraId="3F195C59" w14:textId="20EF930E" w:rsidR="00EB10D1" w:rsidRPr="00915AC9" w:rsidRDefault="6A884CD8" w:rsidP="5850655D">
            <w:r>
              <w:rPr>
                <w:noProof/>
              </w:rPr>
              <w:drawing>
                <wp:inline distT="0" distB="0" distL="0" distR="0" wp14:anchorId="4096E39B" wp14:editId="578D5840">
                  <wp:extent cx="2162175" cy="4572000"/>
                  <wp:effectExtent l="0" t="0" r="0" b="0"/>
                  <wp:docPr id="1994857889" name="Afbeelding 199485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162175" cy="4572000"/>
                          </a:xfrm>
                          <a:prstGeom prst="rect">
                            <a:avLst/>
                          </a:prstGeom>
                        </pic:spPr>
                      </pic:pic>
                    </a:graphicData>
                  </a:graphic>
                </wp:inline>
              </w:drawing>
            </w:r>
          </w:p>
          <w:p w14:paraId="2DECA0F3" w14:textId="77777777" w:rsidR="00915AC9" w:rsidRDefault="00915AC9" w:rsidP="00915AC9">
            <w:pPr>
              <w:jc w:val="center"/>
            </w:pPr>
          </w:p>
        </w:tc>
      </w:tr>
      <w:tr w:rsidR="00915AC9" w14:paraId="275FE1C1" w14:textId="77777777" w:rsidTr="5850655D">
        <w:tc>
          <w:tcPr>
            <w:tcW w:w="1134" w:type="dxa"/>
          </w:tcPr>
          <w:p w14:paraId="6A66622F" w14:textId="77777777" w:rsidR="00915AC9" w:rsidRPr="00BF6988" w:rsidRDefault="00EA7CE5" w:rsidP="00DE471B">
            <w:pPr>
              <w:rPr>
                <w:bCs/>
                <w:sz w:val="20"/>
              </w:rPr>
            </w:pPr>
            <w:r>
              <w:rPr>
                <w:bCs/>
                <w:sz w:val="20"/>
              </w:rPr>
              <w:t>3.</w:t>
            </w:r>
            <w:r w:rsidR="00A658A8">
              <w:rPr>
                <w:bCs/>
                <w:sz w:val="20"/>
              </w:rPr>
              <w:t>5</w:t>
            </w:r>
            <w:r>
              <w:rPr>
                <w:bCs/>
                <w:sz w:val="20"/>
              </w:rPr>
              <w:t>.2</w:t>
            </w:r>
          </w:p>
        </w:tc>
        <w:tc>
          <w:tcPr>
            <w:tcW w:w="7938" w:type="dxa"/>
          </w:tcPr>
          <w:p w14:paraId="74D19577" w14:textId="26BE68E9" w:rsidR="00422D07" w:rsidRPr="00915AC9" w:rsidRDefault="24C2C213" w:rsidP="00842739">
            <w:r w:rsidRPr="588B3CCF">
              <w:rPr>
                <w:sz w:val="20"/>
              </w:rPr>
              <w:t xml:space="preserve">Procesdata </w:t>
            </w:r>
            <w:r w:rsidR="02C430DB" w:rsidRPr="588B3CCF">
              <w:rPr>
                <w:sz w:val="20"/>
              </w:rPr>
              <w:t xml:space="preserve">afkomstig van meetopstellingen </w:t>
            </w:r>
            <w:r w:rsidRPr="588B3CCF">
              <w:rPr>
                <w:sz w:val="20"/>
              </w:rPr>
              <w:t xml:space="preserve">is via </w:t>
            </w:r>
            <w:r w:rsidR="02C430DB" w:rsidRPr="588B3CCF">
              <w:rPr>
                <w:sz w:val="20"/>
              </w:rPr>
              <w:t xml:space="preserve">dataloggers en draadloze verbindingen </w:t>
            </w:r>
            <w:r w:rsidRPr="588B3CCF">
              <w:rPr>
                <w:sz w:val="20"/>
              </w:rPr>
              <w:t xml:space="preserve">ontsloten naar </w:t>
            </w:r>
            <w:r w:rsidR="1D564170" w:rsidRPr="588B3CCF">
              <w:rPr>
                <w:sz w:val="20"/>
              </w:rPr>
              <w:t>B</w:t>
            </w:r>
            <w:r w:rsidR="3CBB9F15" w:rsidRPr="588B3CCF">
              <w:rPr>
                <w:sz w:val="20"/>
              </w:rPr>
              <w:t>OSBO</w:t>
            </w:r>
            <w:r w:rsidRPr="588B3CCF">
              <w:rPr>
                <w:sz w:val="20"/>
              </w:rPr>
              <w:t xml:space="preserve">. </w:t>
            </w:r>
          </w:p>
        </w:tc>
      </w:tr>
      <w:tr w:rsidR="0063187E" w14:paraId="4F41D73E" w14:textId="77777777" w:rsidTr="5850655D">
        <w:tc>
          <w:tcPr>
            <w:tcW w:w="1134" w:type="dxa"/>
          </w:tcPr>
          <w:p w14:paraId="0E1E615D" w14:textId="2B702D0B" w:rsidR="0063187E" w:rsidRPr="00DC38B6" w:rsidRDefault="00C12813" w:rsidP="00C12813">
            <w:pPr>
              <w:rPr>
                <w:bCs/>
                <w:sz w:val="20"/>
              </w:rPr>
            </w:pPr>
            <w:r>
              <w:rPr>
                <w:bCs/>
                <w:sz w:val="20"/>
              </w:rPr>
              <w:t>3.5.</w:t>
            </w:r>
            <w:r w:rsidR="002D6C29">
              <w:rPr>
                <w:bCs/>
                <w:sz w:val="20"/>
              </w:rPr>
              <w:t>3</w:t>
            </w:r>
          </w:p>
        </w:tc>
        <w:tc>
          <w:tcPr>
            <w:tcW w:w="7938" w:type="dxa"/>
          </w:tcPr>
          <w:p w14:paraId="3E89F70A" w14:textId="4D9F810E" w:rsidR="007A4C24" w:rsidRPr="00DC38B6" w:rsidRDefault="007A4C24" w:rsidP="007A4C24">
            <w:pPr>
              <w:rPr>
                <w:sz w:val="20"/>
              </w:rPr>
            </w:pPr>
            <w:r w:rsidRPr="00DC38B6">
              <w:rPr>
                <w:sz w:val="20"/>
              </w:rPr>
              <w:t>Het koppelen van de te leveren loggers aan het B</w:t>
            </w:r>
            <w:r w:rsidR="00467EDE">
              <w:rPr>
                <w:sz w:val="20"/>
              </w:rPr>
              <w:t>OSBO</w:t>
            </w:r>
            <w:r w:rsidRPr="00DC38B6">
              <w:rPr>
                <w:sz w:val="20"/>
              </w:rPr>
              <w:t xml:space="preserve">-systeem dient verzorgd te worden door de Opdrachtnemer, zodat de </w:t>
            </w:r>
            <w:proofErr w:type="spellStart"/>
            <w:r w:rsidRPr="00DC38B6">
              <w:rPr>
                <w:sz w:val="20"/>
              </w:rPr>
              <w:t>data</w:t>
            </w:r>
            <w:r w:rsidR="003B12E9" w:rsidRPr="00DC38B6">
              <w:rPr>
                <w:sz w:val="20"/>
              </w:rPr>
              <w:t>-</w:t>
            </w:r>
            <w:r w:rsidRPr="00DC38B6">
              <w:rPr>
                <w:sz w:val="20"/>
              </w:rPr>
              <w:t>communicatie</w:t>
            </w:r>
            <w:proofErr w:type="spellEnd"/>
            <w:r w:rsidRPr="00DC38B6">
              <w:rPr>
                <w:sz w:val="20"/>
              </w:rPr>
              <w:t xml:space="preserve"> tussen de </w:t>
            </w:r>
            <w:r w:rsidR="00467EDE">
              <w:rPr>
                <w:sz w:val="20"/>
              </w:rPr>
              <w:t>meetopstelling</w:t>
            </w:r>
            <w:r w:rsidR="00467EDE" w:rsidRPr="00DC38B6">
              <w:rPr>
                <w:sz w:val="20"/>
              </w:rPr>
              <w:t xml:space="preserve"> </w:t>
            </w:r>
            <w:r w:rsidRPr="00DC38B6">
              <w:rPr>
                <w:sz w:val="20"/>
              </w:rPr>
              <w:t>en het B</w:t>
            </w:r>
            <w:r w:rsidR="00467EDE">
              <w:rPr>
                <w:sz w:val="20"/>
              </w:rPr>
              <w:t>OSBO</w:t>
            </w:r>
            <w:r w:rsidRPr="00DC38B6">
              <w:rPr>
                <w:sz w:val="20"/>
              </w:rPr>
              <w:t xml:space="preserve"> systeem kan plaatsvinden. Het heeft de voorkeur van Opdrachtgever om dit met een bestaande driver op te lossen. </w:t>
            </w:r>
            <w:r w:rsidR="008921A8" w:rsidRPr="00DC38B6">
              <w:rPr>
                <w:sz w:val="20"/>
              </w:rPr>
              <w:t xml:space="preserve">Indien dit niet mogelijk is, dient de Opdrachtnemer als onderdeel van deze aanbesteding een nieuwe driver te laten </w:t>
            </w:r>
            <w:r w:rsidR="00C12813" w:rsidRPr="00DC38B6">
              <w:rPr>
                <w:sz w:val="20"/>
              </w:rPr>
              <w:t xml:space="preserve">programmeren </w:t>
            </w:r>
            <w:r w:rsidR="008921A8" w:rsidRPr="00DC38B6">
              <w:rPr>
                <w:sz w:val="20"/>
              </w:rPr>
              <w:t xml:space="preserve">door de leverancier van </w:t>
            </w:r>
            <w:r w:rsidR="00467EDE" w:rsidRPr="00DC38B6">
              <w:rPr>
                <w:sz w:val="20"/>
              </w:rPr>
              <w:t>B</w:t>
            </w:r>
            <w:r w:rsidR="00467EDE">
              <w:rPr>
                <w:sz w:val="20"/>
              </w:rPr>
              <w:t>OSBO</w:t>
            </w:r>
            <w:r w:rsidR="008921A8" w:rsidRPr="00DC38B6">
              <w:rPr>
                <w:sz w:val="20"/>
              </w:rPr>
              <w:t xml:space="preserve">, de firma </w:t>
            </w:r>
            <w:proofErr w:type="spellStart"/>
            <w:r w:rsidR="008921A8" w:rsidRPr="00DC38B6">
              <w:rPr>
                <w:sz w:val="20"/>
              </w:rPr>
              <w:t>Actemium</w:t>
            </w:r>
            <w:proofErr w:type="spellEnd"/>
            <w:r w:rsidR="008921A8" w:rsidRPr="00DC38B6">
              <w:rPr>
                <w:sz w:val="20"/>
              </w:rPr>
              <w:t xml:space="preserve">. </w:t>
            </w:r>
            <w:r w:rsidR="00463C3E" w:rsidRPr="00463C3E">
              <w:rPr>
                <w:sz w:val="20"/>
              </w:rPr>
              <w:t>De kosten voor deze werkzaamheden zijn ten laste van de Opdrachtnemer</w:t>
            </w:r>
            <w:r w:rsidR="00885BC8">
              <w:rPr>
                <w:sz w:val="20"/>
              </w:rPr>
              <w:t xml:space="preserve"> en dient Opdrachtnemer </w:t>
            </w:r>
            <w:r w:rsidR="00463C3E" w:rsidRPr="001B2637">
              <w:rPr>
                <w:sz w:val="20"/>
              </w:rPr>
              <w:t>op te nemen in het tarievenblad.</w:t>
            </w:r>
            <w:r w:rsidR="00C12813" w:rsidRPr="00DC38B6">
              <w:rPr>
                <w:sz w:val="20"/>
              </w:rPr>
              <w:t xml:space="preserve"> Werkzaamheden aan het BOSBO systeem t.b.v. de loggers en sensoren, waaronder bijvoorbeeld het laten programmeren van een nieuwe driver, hebben altijd goedkeuring van Opdrachtgever nodig. Uitgangspunt is dat werkzaamheden aan het </w:t>
            </w:r>
            <w:proofErr w:type="spellStart"/>
            <w:r w:rsidR="00C12813" w:rsidRPr="00DC38B6">
              <w:rPr>
                <w:sz w:val="20"/>
              </w:rPr>
              <w:t>Bosbo</w:t>
            </w:r>
            <w:proofErr w:type="spellEnd"/>
            <w:r w:rsidR="00C12813" w:rsidRPr="00DC38B6">
              <w:rPr>
                <w:sz w:val="20"/>
              </w:rPr>
              <w:t xml:space="preserve"> systeem alleen door de leverancier hiervan, de firma </w:t>
            </w:r>
            <w:proofErr w:type="spellStart"/>
            <w:r w:rsidR="00C12813" w:rsidRPr="00DC38B6">
              <w:rPr>
                <w:sz w:val="20"/>
              </w:rPr>
              <w:t>Actemium</w:t>
            </w:r>
            <w:proofErr w:type="spellEnd"/>
            <w:r w:rsidR="00C12813" w:rsidRPr="00DC38B6">
              <w:rPr>
                <w:sz w:val="20"/>
              </w:rPr>
              <w:t xml:space="preserve"> worden uitgevoerd. </w:t>
            </w:r>
          </w:p>
          <w:p w14:paraId="4DD714B2" w14:textId="0B1F6BD7" w:rsidR="0063187E" w:rsidRPr="00DC38B6" w:rsidRDefault="00C12813" w:rsidP="00C12813">
            <w:pPr>
              <w:rPr>
                <w:sz w:val="20"/>
              </w:rPr>
            </w:pPr>
            <w:r w:rsidRPr="00DC38B6">
              <w:rPr>
                <w:sz w:val="20"/>
              </w:rPr>
              <w:t xml:space="preserve">Zie verder bijlage </w:t>
            </w:r>
            <w:r w:rsidR="00A73215">
              <w:rPr>
                <w:sz w:val="20"/>
              </w:rPr>
              <w:t>1</w:t>
            </w:r>
            <w:r w:rsidR="000E3C51">
              <w:rPr>
                <w:sz w:val="20"/>
              </w:rPr>
              <w:t>0</w:t>
            </w:r>
            <w:r w:rsidR="00A73215">
              <w:rPr>
                <w:sz w:val="20"/>
              </w:rPr>
              <w:t xml:space="preserve"> en 1</w:t>
            </w:r>
            <w:r w:rsidR="000E3C51">
              <w:rPr>
                <w:sz w:val="20"/>
              </w:rPr>
              <w:t>1</w:t>
            </w:r>
            <w:r w:rsidR="001C3203">
              <w:rPr>
                <w:sz w:val="20"/>
              </w:rPr>
              <w:t>.</w:t>
            </w:r>
          </w:p>
        </w:tc>
      </w:tr>
      <w:tr w:rsidR="00422D07" w:rsidRPr="008A07BD" w14:paraId="5CF38DE4" w14:textId="77777777" w:rsidTr="5850655D">
        <w:tc>
          <w:tcPr>
            <w:tcW w:w="1134" w:type="dxa"/>
          </w:tcPr>
          <w:p w14:paraId="2BEB328D" w14:textId="6FB60AED" w:rsidR="00422D07" w:rsidRPr="008A07BD" w:rsidRDefault="00EA7CE5" w:rsidP="00C12813">
            <w:pPr>
              <w:rPr>
                <w:bCs/>
                <w:sz w:val="20"/>
              </w:rPr>
            </w:pPr>
            <w:r w:rsidRPr="008A07BD">
              <w:rPr>
                <w:bCs/>
                <w:sz w:val="20"/>
              </w:rPr>
              <w:t>3.</w:t>
            </w:r>
            <w:r w:rsidR="00A658A8">
              <w:rPr>
                <w:bCs/>
                <w:sz w:val="20"/>
              </w:rPr>
              <w:t>5</w:t>
            </w:r>
            <w:r w:rsidRPr="008A07BD">
              <w:rPr>
                <w:bCs/>
                <w:sz w:val="20"/>
              </w:rPr>
              <w:t>.</w:t>
            </w:r>
            <w:r w:rsidR="002D6C29">
              <w:rPr>
                <w:bCs/>
                <w:sz w:val="20"/>
              </w:rPr>
              <w:t>4</w:t>
            </w:r>
          </w:p>
        </w:tc>
        <w:tc>
          <w:tcPr>
            <w:tcW w:w="7938" w:type="dxa"/>
          </w:tcPr>
          <w:p w14:paraId="6DAB3A96" w14:textId="623CC57B" w:rsidR="008A07BD" w:rsidRPr="008A07BD" w:rsidRDefault="008A07BD" w:rsidP="00DE471B">
            <w:pPr>
              <w:tabs>
                <w:tab w:val="clear" w:pos="-1440"/>
                <w:tab w:val="clear" w:pos="-720"/>
                <w:tab w:val="clear" w:pos="0"/>
                <w:tab w:val="clear" w:pos="380"/>
              </w:tabs>
              <w:suppressAutoHyphens/>
              <w:spacing w:line="252" w:lineRule="atLeast"/>
              <w:rPr>
                <w:sz w:val="20"/>
              </w:rPr>
            </w:pPr>
            <w:r w:rsidRPr="008A07BD">
              <w:rPr>
                <w:sz w:val="20"/>
              </w:rPr>
              <w:t xml:space="preserve">In geval van uitval van de verbinding tussen </w:t>
            </w:r>
            <w:r w:rsidR="009F4C09">
              <w:rPr>
                <w:sz w:val="20"/>
              </w:rPr>
              <w:t>meting</w:t>
            </w:r>
            <w:r w:rsidR="004429BA">
              <w:rPr>
                <w:sz w:val="20"/>
              </w:rPr>
              <w:t xml:space="preserve"> en </w:t>
            </w:r>
            <w:r w:rsidR="00E63D4B">
              <w:rPr>
                <w:sz w:val="20"/>
              </w:rPr>
              <w:t>BOSBO</w:t>
            </w:r>
            <w:r w:rsidRPr="008A07BD">
              <w:rPr>
                <w:sz w:val="20"/>
              </w:rPr>
              <w:t xml:space="preserve"> en/of van </w:t>
            </w:r>
            <w:r>
              <w:rPr>
                <w:sz w:val="20"/>
              </w:rPr>
              <w:t xml:space="preserve">uitval van </w:t>
            </w:r>
            <w:r w:rsidR="00E63D4B">
              <w:rPr>
                <w:sz w:val="20"/>
              </w:rPr>
              <w:t>BOS</w:t>
            </w:r>
            <w:r w:rsidR="001A372D">
              <w:rPr>
                <w:sz w:val="20"/>
              </w:rPr>
              <w:t>BO</w:t>
            </w:r>
            <w:r w:rsidRPr="008A07BD">
              <w:rPr>
                <w:sz w:val="20"/>
              </w:rPr>
              <w:t xml:space="preserve"> </w:t>
            </w:r>
            <w:r>
              <w:rPr>
                <w:sz w:val="20"/>
              </w:rPr>
              <w:t>word</w:t>
            </w:r>
            <w:r w:rsidR="00A65E17">
              <w:rPr>
                <w:sz w:val="20"/>
              </w:rPr>
              <w:t>t</w:t>
            </w:r>
            <w:r>
              <w:rPr>
                <w:sz w:val="20"/>
              </w:rPr>
              <w:t xml:space="preserve"> </w:t>
            </w:r>
            <w:r w:rsidR="00A65E17">
              <w:rPr>
                <w:sz w:val="20"/>
              </w:rPr>
              <w:t>proces</w:t>
            </w:r>
            <w:r w:rsidR="00A65E17" w:rsidRPr="008A07BD">
              <w:rPr>
                <w:sz w:val="20"/>
              </w:rPr>
              <w:t xml:space="preserve">data </w:t>
            </w:r>
            <w:r w:rsidRPr="008A07BD">
              <w:rPr>
                <w:sz w:val="20"/>
              </w:rPr>
              <w:t>minimaal 7 dagen</w:t>
            </w:r>
            <w:r w:rsidR="004429BA">
              <w:rPr>
                <w:sz w:val="20"/>
              </w:rPr>
              <w:t xml:space="preserve"> opgeslagen</w:t>
            </w:r>
            <w:r w:rsidRPr="008A07BD">
              <w:rPr>
                <w:sz w:val="20"/>
              </w:rPr>
              <w:t>.</w:t>
            </w:r>
            <w:r>
              <w:rPr>
                <w:sz w:val="20"/>
              </w:rPr>
              <w:t xml:space="preserve"> Zodr</w:t>
            </w:r>
            <w:r w:rsidR="004429BA">
              <w:rPr>
                <w:sz w:val="20"/>
              </w:rPr>
              <w:t xml:space="preserve">a de verbinding en/of </w:t>
            </w:r>
            <w:r w:rsidR="00E63D4B">
              <w:rPr>
                <w:sz w:val="20"/>
              </w:rPr>
              <w:t>BOSBO</w:t>
            </w:r>
            <w:r>
              <w:rPr>
                <w:sz w:val="20"/>
              </w:rPr>
              <w:t xml:space="preserve"> weer hersteld zijn word</w:t>
            </w:r>
            <w:r w:rsidR="00A65E17">
              <w:rPr>
                <w:sz w:val="20"/>
              </w:rPr>
              <w:t>t</w:t>
            </w:r>
            <w:r>
              <w:rPr>
                <w:sz w:val="20"/>
              </w:rPr>
              <w:t xml:space="preserve"> de opgeslagen </w:t>
            </w:r>
            <w:r w:rsidR="00A65E17">
              <w:rPr>
                <w:sz w:val="20"/>
              </w:rPr>
              <w:t>proces</w:t>
            </w:r>
            <w:r>
              <w:rPr>
                <w:sz w:val="20"/>
              </w:rPr>
              <w:t xml:space="preserve">data alsnog automatisch overgebracht naar </w:t>
            </w:r>
            <w:r w:rsidR="00A65E17">
              <w:rPr>
                <w:sz w:val="20"/>
              </w:rPr>
              <w:t>B</w:t>
            </w:r>
            <w:r w:rsidR="006D2619">
              <w:rPr>
                <w:sz w:val="20"/>
              </w:rPr>
              <w:t>OSBO</w:t>
            </w:r>
            <w:r w:rsidR="001A372D">
              <w:rPr>
                <w:sz w:val="20"/>
              </w:rPr>
              <w:t xml:space="preserve"> </w:t>
            </w:r>
            <w:r>
              <w:rPr>
                <w:sz w:val="20"/>
              </w:rPr>
              <w:t>(</w:t>
            </w:r>
            <w:r w:rsidR="001A372D">
              <w:rPr>
                <w:sz w:val="20"/>
              </w:rPr>
              <w:t>zelf herstellend</w:t>
            </w:r>
            <w:r>
              <w:rPr>
                <w:sz w:val="20"/>
              </w:rPr>
              <w:t>).</w:t>
            </w:r>
          </w:p>
        </w:tc>
      </w:tr>
    </w:tbl>
    <w:p w14:paraId="06975858" w14:textId="77777777" w:rsidR="002B3CDD" w:rsidRDefault="002B3CDD" w:rsidP="00136F27"/>
    <w:p w14:paraId="7724ECC0" w14:textId="77777777" w:rsidR="00313BC4" w:rsidRDefault="00313BC4" w:rsidP="00313BC4">
      <w:pPr>
        <w:tabs>
          <w:tab w:val="clear" w:pos="-1440"/>
          <w:tab w:val="clear" w:pos="-720"/>
          <w:tab w:val="clear" w:pos="0"/>
          <w:tab w:val="clear" w:pos="380"/>
        </w:tabs>
        <w:spacing w:after="120"/>
      </w:pPr>
    </w:p>
    <w:p w14:paraId="5E9B7836" w14:textId="4D8C0F19" w:rsidR="00313BC4" w:rsidRDefault="00313BC4" w:rsidP="00313BC4">
      <w:pPr>
        <w:pStyle w:val="Kop2"/>
        <w:tabs>
          <w:tab w:val="clear" w:pos="-1440"/>
          <w:tab w:val="clear" w:pos="-720"/>
          <w:tab w:val="clear" w:pos="0"/>
          <w:tab w:val="clear" w:pos="380"/>
        </w:tabs>
        <w:ind w:left="357" w:hanging="357"/>
        <w:jc w:val="left"/>
      </w:pPr>
      <w:bookmarkStart w:id="33" w:name="_Toc158102853"/>
      <w:r>
        <w:t>Eisen aan informatiebeveiliging</w:t>
      </w:r>
      <w:bookmarkEnd w:id="33"/>
    </w:p>
    <w:p w14:paraId="0D5F9034" w14:textId="77777777" w:rsidR="00783F52" w:rsidRDefault="00783F52" w:rsidP="00783F52"/>
    <w:tbl>
      <w:tblPr>
        <w:tblStyle w:val="Tabelraster"/>
        <w:tblW w:w="9072" w:type="dxa"/>
        <w:tblInd w:w="108" w:type="dxa"/>
        <w:tblLayout w:type="fixed"/>
        <w:tblLook w:val="04A0" w:firstRow="1" w:lastRow="0" w:firstColumn="1" w:lastColumn="0" w:noHBand="0" w:noVBand="1"/>
      </w:tblPr>
      <w:tblGrid>
        <w:gridCol w:w="1134"/>
        <w:gridCol w:w="7938"/>
      </w:tblGrid>
      <w:tr w:rsidR="00783F52" w14:paraId="2CB18523" w14:textId="77777777" w:rsidTr="1CB24D29">
        <w:tc>
          <w:tcPr>
            <w:tcW w:w="1134" w:type="dxa"/>
            <w:shd w:val="clear" w:color="auto" w:fill="BFBFBF" w:themeFill="background1" w:themeFillShade="BF"/>
          </w:tcPr>
          <w:p w14:paraId="262BD38A" w14:textId="77777777" w:rsidR="00783F52" w:rsidRPr="00DE471B" w:rsidRDefault="00783F52" w:rsidP="00D43AEE">
            <w:pPr>
              <w:rPr>
                <w:b/>
                <w:sz w:val="20"/>
              </w:rPr>
            </w:pPr>
            <w:r w:rsidRPr="00DE471B">
              <w:rPr>
                <w:b/>
                <w:sz w:val="20"/>
              </w:rPr>
              <w:t>Nr.</w:t>
            </w:r>
          </w:p>
        </w:tc>
        <w:tc>
          <w:tcPr>
            <w:tcW w:w="7938" w:type="dxa"/>
            <w:shd w:val="clear" w:color="auto" w:fill="BFBFBF" w:themeFill="background1" w:themeFillShade="BF"/>
          </w:tcPr>
          <w:p w14:paraId="7A5F14E5" w14:textId="77777777" w:rsidR="00783F52" w:rsidRPr="00DE471B" w:rsidRDefault="00783F52" w:rsidP="00D43AEE">
            <w:pPr>
              <w:rPr>
                <w:b/>
                <w:sz w:val="20"/>
              </w:rPr>
            </w:pPr>
            <w:r w:rsidRPr="00DE471B">
              <w:rPr>
                <w:b/>
                <w:sz w:val="20"/>
              </w:rPr>
              <w:t>Eis</w:t>
            </w:r>
          </w:p>
        </w:tc>
      </w:tr>
      <w:tr w:rsidR="00522DB0" w14:paraId="6177E65A" w14:textId="77777777" w:rsidTr="1CB24D29">
        <w:tc>
          <w:tcPr>
            <w:tcW w:w="1134" w:type="dxa"/>
          </w:tcPr>
          <w:p w14:paraId="314D5194" w14:textId="77777777" w:rsidR="00522DB0" w:rsidRPr="00DE471B" w:rsidRDefault="00522DB0" w:rsidP="005835A6">
            <w:pPr>
              <w:rPr>
                <w:bCs/>
                <w:sz w:val="20"/>
              </w:rPr>
            </w:pPr>
            <w:r>
              <w:rPr>
                <w:bCs/>
                <w:sz w:val="20"/>
              </w:rPr>
              <w:t>3.</w:t>
            </w:r>
            <w:r w:rsidR="00512037">
              <w:rPr>
                <w:bCs/>
                <w:sz w:val="20"/>
              </w:rPr>
              <w:t>6</w:t>
            </w:r>
            <w:r>
              <w:rPr>
                <w:bCs/>
                <w:sz w:val="20"/>
              </w:rPr>
              <w:t>.1</w:t>
            </w:r>
          </w:p>
        </w:tc>
        <w:tc>
          <w:tcPr>
            <w:tcW w:w="7938" w:type="dxa"/>
          </w:tcPr>
          <w:p w14:paraId="7E3F67A3" w14:textId="4C7EAC75" w:rsidR="00522DB0" w:rsidRPr="00DE471B" w:rsidRDefault="2A282491" w:rsidP="588B3CCF">
            <w:pPr>
              <w:rPr>
                <w:sz w:val="20"/>
              </w:rPr>
            </w:pPr>
            <w:r w:rsidRPr="588B3CCF">
              <w:rPr>
                <w:sz w:val="20"/>
              </w:rPr>
              <w:t xml:space="preserve">De volledige door Opdrachtnemer geleverde IT-architectuur van </w:t>
            </w:r>
            <w:r w:rsidR="39B3B4E9" w:rsidRPr="588B3CCF">
              <w:rPr>
                <w:sz w:val="20"/>
              </w:rPr>
              <w:t>de me</w:t>
            </w:r>
            <w:r w:rsidR="4B4841B1" w:rsidRPr="588B3CCF">
              <w:rPr>
                <w:sz w:val="20"/>
              </w:rPr>
              <w:t xml:space="preserve">etopstellingen </w:t>
            </w:r>
            <w:r w:rsidRPr="588B3CCF">
              <w:rPr>
                <w:sz w:val="20"/>
              </w:rPr>
              <w:t xml:space="preserve">voldoet aan de </w:t>
            </w:r>
            <w:r w:rsidR="32437ABB" w:rsidRPr="588B3CCF">
              <w:rPr>
                <w:sz w:val="20"/>
              </w:rPr>
              <w:t>Baseline Informatiebeveiliging Overheid (BIO</w:t>
            </w:r>
            <w:r w:rsidR="001E7FDA">
              <w:rPr>
                <w:sz w:val="20"/>
              </w:rPr>
              <w:t>- meest actuele versie</w:t>
            </w:r>
            <w:r w:rsidR="00D13BBF">
              <w:rPr>
                <w:sz w:val="20"/>
              </w:rPr>
              <w:t xml:space="preserve"> d.d. 20-2-2024</w:t>
            </w:r>
            <w:r w:rsidR="001E7FDA">
              <w:rPr>
                <w:sz w:val="20"/>
              </w:rPr>
              <w:t>)</w:t>
            </w:r>
            <w:r w:rsidR="4A3881F0" w:rsidRPr="588B3CCF">
              <w:rPr>
                <w:sz w:val="20"/>
              </w:rPr>
              <w:t>, en de IEC 62443</w:t>
            </w:r>
            <w:r w:rsidR="6C83D9FC" w:rsidRPr="588B3CCF">
              <w:rPr>
                <w:sz w:val="20"/>
              </w:rPr>
              <w:t xml:space="preserve"> SL2</w:t>
            </w:r>
          </w:p>
        </w:tc>
      </w:tr>
      <w:tr w:rsidR="00522DB0" w14:paraId="796EFA54" w14:textId="77777777" w:rsidTr="1CB24D29">
        <w:tc>
          <w:tcPr>
            <w:tcW w:w="1134" w:type="dxa"/>
          </w:tcPr>
          <w:p w14:paraId="4FCCFA90" w14:textId="77777777" w:rsidR="00522DB0" w:rsidRPr="00DE471B" w:rsidRDefault="00522DB0" w:rsidP="005835A6">
            <w:pPr>
              <w:rPr>
                <w:bCs/>
                <w:sz w:val="20"/>
              </w:rPr>
            </w:pPr>
            <w:r>
              <w:rPr>
                <w:bCs/>
                <w:sz w:val="20"/>
              </w:rPr>
              <w:t>3.</w:t>
            </w:r>
            <w:r w:rsidR="00512037">
              <w:rPr>
                <w:bCs/>
                <w:sz w:val="20"/>
              </w:rPr>
              <w:t>6</w:t>
            </w:r>
            <w:r>
              <w:rPr>
                <w:bCs/>
                <w:sz w:val="20"/>
              </w:rPr>
              <w:t>.</w:t>
            </w:r>
            <w:r w:rsidR="007B4869">
              <w:rPr>
                <w:bCs/>
                <w:sz w:val="20"/>
              </w:rPr>
              <w:t>2</w:t>
            </w:r>
          </w:p>
        </w:tc>
        <w:tc>
          <w:tcPr>
            <w:tcW w:w="7938" w:type="dxa"/>
          </w:tcPr>
          <w:p w14:paraId="05B5476C" w14:textId="77777777" w:rsidR="00522DB0" w:rsidRDefault="00522DB0" w:rsidP="005835A6">
            <w:pPr>
              <w:rPr>
                <w:sz w:val="20"/>
              </w:rPr>
            </w:pPr>
            <w:r>
              <w:rPr>
                <w:sz w:val="20"/>
              </w:rPr>
              <w:t xml:space="preserve">De IT-architectuur van </w:t>
            </w:r>
            <w:r w:rsidR="00F41BF4">
              <w:rPr>
                <w:sz w:val="20"/>
              </w:rPr>
              <w:t>me</w:t>
            </w:r>
            <w:r w:rsidR="00A65E17">
              <w:rPr>
                <w:sz w:val="20"/>
              </w:rPr>
              <w:t>e</w:t>
            </w:r>
            <w:r w:rsidR="00F41BF4">
              <w:rPr>
                <w:sz w:val="20"/>
              </w:rPr>
              <w:t>t</w:t>
            </w:r>
            <w:r w:rsidR="00A65E17">
              <w:rPr>
                <w:sz w:val="20"/>
              </w:rPr>
              <w:t>opstellingen</w:t>
            </w:r>
            <w:r>
              <w:rPr>
                <w:sz w:val="20"/>
              </w:rPr>
              <w:t xml:space="preserve"> van Opdrachtnemer bestaat uit:</w:t>
            </w:r>
          </w:p>
          <w:p w14:paraId="1681BD4C" w14:textId="7489FCDD" w:rsidR="00522DB0" w:rsidRDefault="2B25F91B" w:rsidP="00522DB0">
            <w:pPr>
              <w:numPr>
                <w:ilvl w:val="0"/>
                <w:numId w:val="4"/>
              </w:numPr>
              <w:tabs>
                <w:tab w:val="clear" w:pos="-1440"/>
                <w:tab w:val="clear" w:pos="-720"/>
                <w:tab w:val="clear" w:pos="0"/>
                <w:tab w:val="clear" w:pos="380"/>
              </w:tabs>
              <w:suppressAutoHyphens/>
              <w:spacing w:line="252" w:lineRule="atLeast"/>
              <w:rPr>
                <w:sz w:val="20"/>
              </w:rPr>
            </w:pPr>
            <w:r w:rsidRPr="76B1D57A">
              <w:rPr>
                <w:sz w:val="20"/>
              </w:rPr>
              <w:t>Me</w:t>
            </w:r>
            <w:r w:rsidR="2850FC22" w:rsidRPr="76B1D57A">
              <w:rPr>
                <w:sz w:val="20"/>
              </w:rPr>
              <w:t>et</w:t>
            </w:r>
            <w:r w:rsidR="3AE00887" w:rsidRPr="76B1D57A">
              <w:rPr>
                <w:sz w:val="20"/>
              </w:rPr>
              <w:t>opstellingen</w:t>
            </w:r>
          </w:p>
          <w:p w14:paraId="0A47D5E5" w14:textId="77777777" w:rsidR="00522DB0" w:rsidRDefault="7FBADF0C" w:rsidP="00522DB0">
            <w:pPr>
              <w:numPr>
                <w:ilvl w:val="0"/>
                <w:numId w:val="4"/>
              </w:numPr>
              <w:tabs>
                <w:tab w:val="clear" w:pos="-1440"/>
                <w:tab w:val="clear" w:pos="-720"/>
                <w:tab w:val="clear" w:pos="0"/>
                <w:tab w:val="clear" w:pos="380"/>
              </w:tabs>
              <w:suppressAutoHyphens/>
              <w:spacing w:line="252" w:lineRule="atLeast"/>
              <w:rPr>
                <w:sz w:val="20"/>
              </w:rPr>
            </w:pPr>
            <w:r w:rsidRPr="76B1D57A">
              <w:rPr>
                <w:sz w:val="20"/>
              </w:rPr>
              <w:t>Aansluiting op procesautomatisering</w:t>
            </w:r>
          </w:p>
          <w:p w14:paraId="00E55809" w14:textId="62CFB92F" w:rsidR="00522DB0" w:rsidRPr="00DE471B" w:rsidRDefault="08C00342" w:rsidP="00593972">
            <w:pPr>
              <w:numPr>
                <w:ilvl w:val="0"/>
                <w:numId w:val="4"/>
              </w:numPr>
              <w:tabs>
                <w:tab w:val="clear" w:pos="-1440"/>
                <w:tab w:val="clear" w:pos="-720"/>
                <w:tab w:val="clear" w:pos="0"/>
                <w:tab w:val="clear" w:pos="380"/>
              </w:tabs>
              <w:suppressAutoHyphens/>
              <w:spacing w:line="252" w:lineRule="atLeast"/>
              <w:rPr>
                <w:sz w:val="20"/>
              </w:rPr>
            </w:pPr>
            <w:r w:rsidRPr="76B1D57A">
              <w:rPr>
                <w:sz w:val="20"/>
              </w:rPr>
              <w:t xml:space="preserve">Communicatie met het </w:t>
            </w:r>
            <w:r w:rsidR="7049AB3B" w:rsidRPr="76B1D57A">
              <w:rPr>
                <w:sz w:val="20"/>
              </w:rPr>
              <w:t>BOSBO</w:t>
            </w:r>
            <w:r w:rsidR="6DF30D71" w:rsidRPr="76B1D57A">
              <w:rPr>
                <w:sz w:val="20"/>
              </w:rPr>
              <w:t>-</w:t>
            </w:r>
            <w:r w:rsidR="7FBADF0C" w:rsidRPr="76B1D57A">
              <w:rPr>
                <w:sz w:val="20"/>
              </w:rPr>
              <w:t>systeem</w:t>
            </w:r>
            <w:r w:rsidR="7F372BC1" w:rsidRPr="76B1D57A">
              <w:rPr>
                <w:sz w:val="20"/>
              </w:rPr>
              <w:t>.</w:t>
            </w:r>
          </w:p>
        </w:tc>
      </w:tr>
      <w:tr w:rsidR="009173B2" w14:paraId="05C88B1B" w14:textId="77777777" w:rsidTr="1CB24D29">
        <w:tc>
          <w:tcPr>
            <w:tcW w:w="1134" w:type="dxa"/>
          </w:tcPr>
          <w:p w14:paraId="3186570A" w14:textId="77777777" w:rsidR="009173B2" w:rsidRPr="002948F4" w:rsidRDefault="009173B2" w:rsidP="005835A6">
            <w:pPr>
              <w:rPr>
                <w:bCs/>
                <w:sz w:val="20"/>
              </w:rPr>
            </w:pPr>
            <w:r w:rsidRPr="002948F4">
              <w:rPr>
                <w:bCs/>
                <w:sz w:val="20"/>
              </w:rPr>
              <w:t>3.6.3</w:t>
            </w:r>
          </w:p>
        </w:tc>
        <w:tc>
          <w:tcPr>
            <w:tcW w:w="7938" w:type="dxa"/>
          </w:tcPr>
          <w:p w14:paraId="09C5D6A7" w14:textId="54AFC854" w:rsidR="009173B2" w:rsidRPr="001E7FDA" w:rsidRDefault="3CEFE0B5" w:rsidP="005835A6">
            <w:pPr>
              <w:rPr>
                <w:sz w:val="20"/>
              </w:rPr>
            </w:pPr>
            <w:r w:rsidRPr="588B3CCF">
              <w:rPr>
                <w:sz w:val="20"/>
              </w:rPr>
              <w:t>De volledige door de Opdrachtnemer geleverde meetopstellingen moeten ten aanzien van de beveiliging voldoen aan de IEC 62443</w:t>
            </w:r>
            <w:r w:rsidR="001E7FDA">
              <w:rPr>
                <w:sz w:val="20"/>
              </w:rPr>
              <w:t xml:space="preserve"> en/of de CSIR.</w:t>
            </w:r>
            <w:r w:rsidRPr="588B3CCF">
              <w:rPr>
                <w:sz w:val="20"/>
              </w:rPr>
              <w:t xml:space="preserve"> </w:t>
            </w:r>
            <w:r w:rsidR="001E7FDA">
              <w:rPr>
                <w:sz w:val="20"/>
              </w:rPr>
              <w:t>A</w:t>
            </w:r>
            <w:r w:rsidRPr="588B3CCF">
              <w:rPr>
                <w:sz w:val="20"/>
              </w:rPr>
              <w:t>fwijkingen</w:t>
            </w:r>
            <w:r w:rsidR="001E7FDA">
              <w:rPr>
                <w:sz w:val="20"/>
              </w:rPr>
              <w:t xml:space="preserve"> </w:t>
            </w:r>
            <w:r w:rsidRPr="588B3CCF">
              <w:rPr>
                <w:sz w:val="20"/>
              </w:rPr>
              <w:t>hier</w:t>
            </w:r>
            <w:r w:rsidR="001E7FDA">
              <w:rPr>
                <w:sz w:val="20"/>
              </w:rPr>
              <w:t>op moeten aangegeven worden in de Nota van Inlichtingen. Indien de afwijking wordt goedgekeurd, zal dit in de Nota van Inlichtingen kenbaar worden gemaakt. Na gunning kunnen er geen afwijkingen meer worden toegevoegd.</w:t>
            </w:r>
          </w:p>
        </w:tc>
      </w:tr>
      <w:tr w:rsidR="009173B2" w14:paraId="15DEBFC7" w14:textId="77777777" w:rsidTr="1CB24D29">
        <w:tc>
          <w:tcPr>
            <w:tcW w:w="1134" w:type="dxa"/>
          </w:tcPr>
          <w:p w14:paraId="798D3464" w14:textId="77777777" w:rsidR="009173B2" w:rsidRPr="002948F4" w:rsidRDefault="009173B2" w:rsidP="005835A6">
            <w:pPr>
              <w:rPr>
                <w:bCs/>
                <w:sz w:val="20"/>
              </w:rPr>
            </w:pPr>
            <w:r w:rsidRPr="002948F4">
              <w:rPr>
                <w:bCs/>
                <w:sz w:val="20"/>
              </w:rPr>
              <w:t>3.6.4</w:t>
            </w:r>
          </w:p>
        </w:tc>
        <w:tc>
          <w:tcPr>
            <w:tcW w:w="7938" w:type="dxa"/>
          </w:tcPr>
          <w:p w14:paraId="391FD943" w14:textId="7FC490EB" w:rsidR="009173B2" w:rsidRPr="009173B2" w:rsidRDefault="70890E23" w:rsidP="00593972">
            <w:r w:rsidRPr="1CB24D29">
              <w:rPr>
                <w:sz w:val="20"/>
              </w:rPr>
              <w:t xml:space="preserve">Eventuele afwijkingen op de BIO en de IEC 62443 </w:t>
            </w:r>
            <w:r w:rsidR="35FA25B8" w:rsidRPr="1CB24D29">
              <w:rPr>
                <w:sz w:val="20"/>
              </w:rPr>
              <w:t xml:space="preserve">SL2 </w:t>
            </w:r>
            <w:r w:rsidRPr="1CB24D29">
              <w:rPr>
                <w:sz w:val="20"/>
              </w:rPr>
              <w:t>worden door de</w:t>
            </w:r>
            <w:r w:rsidR="26FE7480" w:rsidRPr="1CB24D29">
              <w:rPr>
                <w:sz w:val="20"/>
              </w:rPr>
              <w:t xml:space="preserve"> </w:t>
            </w:r>
            <w:r w:rsidRPr="1CB24D29">
              <w:rPr>
                <w:sz w:val="20"/>
              </w:rPr>
              <w:t>opdrachtnemer middels een Business Impact Analyse aan de Opdrachtgever voorgelegd</w:t>
            </w:r>
            <w:r w:rsidR="140DFF65" w:rsidRPr="1CB24D29">
              <w:rPr>
                <w:sz w:val="20"/>
              </w:rPr>
              <w:t>.</w:t>
            </w:r>
          </w:p>
        </w:tc>
      </w:tr>
      <w:tr w:rsidR="00AF665D" w14:paraId="2F585B58" w14:textId="77777777" w:rsidTr="1CB24D29">
        <w:tc>
          <w:tcPr>
            <w:tcW w:w="1134" w:type="dxa"/>
          </w:tcPr>
          <w:p w14:paraId="1D6FE001" w14:textId="77777777" w:rsidR="00AF665D" w:rsidRPr="00E23CDB" w:rsidRDefault="00AF665D" w:rsidP="005835A6">
            <w:pPr>
              <w:rPr>
                <w:bCs/>
                <w:sz w:val="20"/>
              </w:rPr>
            </w:pPr>
            <w:r w:rsidRPr="00E23CDB">
              <w:rPr>
                <w:bCs/>
                <w:sz w:val="20"/>
              </w:rPr>
              <w:t>3.6.5</w:t>
            </w:r>
          </w:p>
        </w:tc>
        <w:tc>
          <w:tcPr>
            <w:tcW w:w="7938" w:type="dxa"/>
          </w:tcPr>
          <w:p w14:paraId="67F14E5E" w14:textId="32FBA486" w:rsidR="00AF665D" w:rsidRPr="00E23CDB" w:rsidRDefault="00AF665D" w:rsidP="002948F4">
            <w:pPr>
              <w:rPr>
                <w:sz w:val="20"/>
              </w:rPr>
            </w:pPr>
            <w:r w:rsidRPr="00E23CDB">
              <w:rPr>
                <w:sz w:val="20"/>
              </w:rPr>
              <w:t>De Opdrachtnemer informeert de Opdr</w:t>
            </w:r>
            <w:r w:rsidR="00E23CDB" w:rsidRPr="00E23CDB">
              <w:rPr>
                <w:sz w:val="20"/>
              </w:rPr>
              <w:t xml:space="preserve">achtgever zodra er een </w:t>
            </w:r>
            <w:r w:rsidRPr="00E23CDB">
              <w:rPr>
                <w:sz w:val="20"/>
              </w:rPr>
              <w:t>kwetsbaarheid is geconstateerd</w:t>
            </w:r>
            <w:r w:rsidR="007A4958">
              <w:rPr>
                <w:sz w:val="20"/>
              </w:rPr>
              <w:t>.</w:t>
            </w:r>
          </w:p>
        </w:tc>
      </w:tr>
      <w:tr w:rsidR="00834188" w14:paraId="71108B7A" w14:textId="77777777" w:rsidTr="1CB24D29">
        <w:tc>
          <w:tcPr>
            <w:tcW w:w="1134" w:type="dxa"/>
          </w:tcPr>
          <w:p w14:paraId="6BB507B9" w14:textId="77777777" w:rsidR="00834188" w:rsidRPr="00E23CDB" w:rsidRDefault="00834188" w:rsidP="005835A6">
            <w:pPr>
              <w:rPr>
                <w:bCs/>
                <w:sz w:val="20"/>
              </w:rPr>
            </w:pPr>
            <w:r w:rsidRPr="00E23CDB">
              <w:rPr>
                <w:bCs/>
                <w:sz w:val="20"/>
              </w:rPr>
              <w:t>3.6.6</w:t>
            </w:r>
          </w:p>
        </w:tc>
        <w:tc>
          <w:tcPr>
            <w:tcW w:w="7938" w:type="dxa"/>
          </w:tcPr>
          <w:p w14:paraId="1AF62C5C" w14:textId="7AE36EF6" w:rsidR="00834188" w:rsidRPr="00E23CDB" w:rsidRDefault="00834188" w:rsidP="002948F4">
            <w:pPr>
              <w:rPr>
                <w:sz w:val="20"/>
              </w:rPr>
            </w:pPr>
            <w:r w:rsidRPr="00E23CDB">
              <w:rPr>
                <w:sz w:val="20"/>
              </w:rPr>
              <w:t>Patchmanagement bij de Opdrachtnemer wordt geformuleerd als N-1, dit houdt in dat altijd de laatste versie van de software geïnstalleerd moet zijn of er een plan ligt om deze te installeren</w:t>
            </w:r>
            <w:r w:rsidR="007A4958">
              <w:rPr>
                <w:sz w:val="20"/>
              </w:rPr>
              <w:t>.</w:t>
            </w:r>
          </w:p>
        </w:tc>
      </w:tr>
      <w:tr w:rsidR="00834188" w14:paraId="778903C3" w14:textId="77777777" w:rsidTr="1CB24D29">
        <w:tc>
          <w:tcPr>
            <w:tcW w:w="1134" w:type="dxa"/>
          </w:tcPr>
          <w:p w14:paraId="22C3C128" w14:textId="77777777" w:rsidR="00834188" w:rsidRPr="00E23CDB" w:rsidRDefault="00834188" w:rsidP="005835A6">
            <w:pPr>
              <w:rPr>
                <w:bCs/>
                <w:sz w:val="20"/>
              </w:rPr>
            </w:pPr>
            <w:r w:rsidRPr="00E23CDB">
              <w:rPr>
                <w:bCs/>
                <w:sz w:val="20"/>
              </w:rPr>
              <w:t>3.6.7</w:t>
            </w:r>
          </w:p>
        </w:tc>
        <w:tc>
          <w:tcPr>
            <w:tcW w:w="7938" w:type="dxa"/>
          </w:tcPr>
          <w:p w14:paraId="4AD5DC7E" w14:textId="77777777" w:rsidR="00834188" w:rsidRPr="00E23CDB" w:rsidRDefault="00834188" w:rsidP="002948F4">
            <w:pPr>
              <w:rPr>
                <w:sz w:val="20"/>
              </w:rPr>
            </w:pPr>
            <w:r w:rsidRPr="00E23CDB">
              <w:rPr>
                <w:sz w:val="20"/>
              </w:rPr>
              <w:t>Opdrachtgever is vrij om een kwetsbaarheden onderzoek uit te voeren op alle onderdelen van haar netwerk.</w:t>
            </w:r>
          </w:p>
          <w:p w14:paraId="0978BA20" w14:textId="77777777" w:rsidR="00834188" w:rsidRPr="00E23CDB" w:rsidRDefault="00834188" w:rsidP="002948F4">
            <w:pPr>
              <w:rPr>
                <w:sz w:val="20"/>
              </w:rPr>
            </w:pPr>
            <w:r w:rsidRPr="00E23CDB">
              <w:rPr>
                <w:sz w:val="20"/>
              </w:rPr>
              <w:t>In de testomgeving van Opdrachtgever wordt maandelijks een test uitgevoerd op kwetsbaarheden door Opdrachtgever</w:t>
            </w:r>
          </w:p>
        </w:tc>
      </w:tr>
      <w:tr w:rsidR="00834188" w14:paraId="46951D04" w14:textId="77777777" w:rsidTr="1CB24D29">
        <w:tc>
          <w:tcPr>
            <w:tcW w:w="1134" w:type="dxa"/>
          </w:tcPr>
          <w:p w14:paraId="5E623B23" w14:textId="77777777" w:rsidR="00834188" w:rsidRPr="00E23CDB" w:rsidRDefault="00834188" w:rsidP="005835A6">
            <w:pPr>
              <w:rPr>
                <w:bCs/>
                <w:sz w:val="20"/>
              </w:rPr>
            </w:pPr>
            <w:r w:rsidRPr="00E23CDB">
              <w:rPr>
                <w:bCs/>
                <w:sz w:val="20"/>
              </w:rPr>
              <w:t>3.6.8</w:t>
            </w:r>
          </w:p>
        </w:tc>
        <w:tc>
          <w:tcPr>
            <w:tcW w:w="7938" w:type="dxa"/>
          </w:tcPr>
          <w:p w14:paraId="79838BBF" w14:textId="5EBC42E0" w:rsidR="00834188" w:rsidRPr="00E23CDB" w:rsidRDefault="00834188" w:rsidP="002B7E20">
            <w:pPr>
              <w:rPr>
                <w:sz w:val="20"/>
              </w:rPr>
            </w:pPr>
            <w:r w:rsidRPr="00E23CDB">
              <w:rPr>
                <w:sz w:val="20"/>
              </w:rPr>
              <w:t xml:space="preserve">Opdrachtnemer </w:t>
            </w:r>
            <w:r w:rsidR="002B7E20">
              <w:rPr>
                <w:sz w:val="20"/>
              </w:rPr>
              <w:t xml:space="preserve">stelt </w:t>
            </w:r>
            <w:r w:rsidRPr="00E23CDB">
              <w:rPr>
                <w:sz w:val="20"/>
              </w:rPr>
              <w:t>voor deze testen</w:t>
            </w:r>
            <w:r w:rsidR="002B7E20">
              <w:rPr>
                <w:sz w:val="20"/>
              </w:rPr>
              <w:t xml:space="preserve"> de in de opdracht toegepaste loggers of sensor</w:t>
            </w:r>
            <w:r w:rsidRPr="00E23CDB">
              <w:rPr>
                <w:sz w:val="20"/>
              </w:rPr>
              <w:t xml:space="preserve">en </w:t>
            </w:r>
            <w:r w:rsidR="002B7E20">
              <w:rPr>
                <w:sz w:val="20"/>
              </w:rPr>
              <w:t xml:space="preserve">en eventuele </w:t>
            </w:r>
            <w:r w:rsidRPr="00E23CDB">
              <w:rPr>
                <w:sz w:val="20"/>
              </w:rPr>
              <w:t xml:space="preserve">software </w:t>
            </w:r>
            <w:r w:rsidR="002B7E20">
              <w:rPr>
                <w:sz w:val="20"/>
              </w:rPr>
              <w:t xml:space="preserve">beschikbaar </w:t>
            </w:r>
            <w:r w:rsidRPr="00E23CDB">
              <w:rPr>
                <w:sz w:val="20"/>
              </w:rPr>
              <w:t>zodat deze testen uitgevoerd kunnen worden</w:t>
            </w:r>
            <w:r w:rsidR="002D6C29">
              <w:rPr>
                <w:sz w:val="20"/>
              </w:rPr>
              <w:t>.</w:t>
            </w:r>
          </w:p>
        </w:tc>
      </w:tr>
      <w:tr w:rsidR="002D6C29" w14:paraId="076263CC" w14:textId="77777777" w:rsidTr="1CB24D29">
        <w:tc>
          <w:tcPr>
            <w:tcW w:w="1134" w:type="dxa"/>
          </w:tcPr>
          <w:p w14:paraId="116C746B" w14:textId="12DA5F7A" w:rsidR="002D6C29" w:rsidRPr="00E23CDB" w:rsidRDefault="002D6C29" w:rsidP="005835A6">
            <w:pPr>
              <w:rPr>
                <w:bCs/>
              </w:rPr>
            </w:pPr>
            <w:r w:rsidRPr="002D6C29">
              <w:rPr>
                <w:bCs/>
                <w:sz w:val="20"/>
                <w:szCs w:val="18"/>
              </w:rPr>
              <w:t>3.6.9</w:t>
            </w:r>
          </w:p>
        </w:tc>
        <w:tc>
          <w:tcPr>
            <w:tcW w:w="7938" w:type="dxa"/>
          </w:tcPr>
          <w:p w14:paraId="08BAF555" w14:textId="14E6E9CC" w:rsidR="002D6C29" w:rsidRPr="002D6C29" w:rsidRDefault="009A1EBC" w:rsidP="002B7E20">
            <w:pPr>
              <w:rPr>
                <w:sz w:val="20"/>
                <w:szCs w:val="18"/>
              </w:rPr>
            </w:pPr>
            <w:r>
              <w:rPr>
                <w:sz w:val="20"/>
                <w:szCs w:val="18"/>
              </w:rPr>
              <w:t xml:space="preserve">Opdrachtnemer moet voldoen aan alle van toepassing zijnde eisen uit de ICO Wizard. </w:t>
            </w:r>
            <w:r w:rsidR="002D6C29">
              <w:rPr>
                <w:sz w:val="20"/>
                <w:szCs w:val="18"/>
              </w:rPr>
              <w:t xml:space="preserve">Tussen voorlopige gunning en definitieve gunning </w:t>
            </w:r>
            <w:r>
              <w:rPr>
                <w:sz w:val="20"/>
                <w:szCs w:val="18"/>
              </w:rPr>
              <w:t>s</w:t>
            </w:r>
            <w:r w:rsidR="002D6C29">
              <w:rPr>
                <w:sz w:val="20"/>
                <w:szCs w:val="18"/>
              </w:rPr>
              <w:t xml:space="preserve">tellen Opdrachtnemer en Opdrachtgever alle van toepassing zijnde eisen uit de ICO wizard </w:t>
            </w:r>
            <w:r>
              <w:rPr>
                <w:sz w:val="20"/>
                <w:szCs w:val="18"/>
              </w:rPr>
              <w:t xml:space="preserve">definitief </w:t>
            </w:r>
            <w:r w:rsidR="002D6C29">
              <w:rPr>
                <w:sz w:val="20"/>
                <w:szCs w:val="18"/>
              </w:rPr>
              <w:t xml:space="preserve">vast. Deze zijn onderdeel van de </w:t>
            </w:r>
            <w:r>
              <w:rPr>
                <w:sz w:val="20"/>
                <w:szCs w:val="18"/>
              </w:rPr>
              <w:t>O</w:t>
            </w:r>
            <w:r w:rsidR="002D6C29">
              <w:rPr>
                <w:sz w:val="20"/>
                <w:szCs w:val="18"/>
              </w:rPr>
              <w:t>vereenkomst</w:t>
            </w:r>
            <w:r>
              <w:rPr>
                <w:sz w:val="20"/>
                <w:szCs w:val="18"/>
              </w:rPr>
              <w:t>en</w:t>
            </w:r>
            <w:r w:rsidR="002D6C29">
              <w:rPr>
                <w:sz w:val="20"/>
                <w:szCs w:val="18"/>
              </w:rPr>
              <w:t>.</w:t>
            </w:r>
          </w:p>
        </w:tc>
      </w:tr>
    </w:tbl>
    <w:p w14:paraId="0127FEA3" w14:textId="77777777" w:rsidR="003116C2" w:rsidRDefault="00F95B42" w:rsidP="00222C10">
      <w:pPr>
        <w:pStyle w:val="Kop1"/>
        <w:rPr>
          <w:szCs w:val="22"/>
        </w:rPr>
      </w:pPr>
      <w:bookmarkStart w:id="34" w:name="_Toc158102854"/>
      <w:r>
        <w:rPr>
          <w:szCs w:val="22"/>
        </w:rPr>
        <w:t>Algemene e</w:t>
      </w:r>
      <w:r w:rsidR="00BF6988">
        <w:rPr>
          <w:szCs w:val="22"/>
        </w:rPr>
        <w:t xml:space="preserve">isen aan </w:t>
      </w:r>
      <w:r w:rsidR="00A07280">
        <w:rPr>
          <w:szCs w:val="22"/>
        </w:rPr>
        <w:t xml:space="preserve">diensten </w:t>
      </w:r>
      <w:r w:rsidR="00F41BF4">
        <w:rPr>
          <w:szCs w:val="22"/>
        </w:rPr>
        <w:t>me</w:t>
      </w:r>
      <w:r w:rsidR="00A65E17">
        <w:rPr>
          <w:szCs w:val="22"/>
        </w:rPr>
        <w:t>etopstellingen</w:t>
      </w:r>
      <w:bookmarkEnd w:id="34"/>
    </w:p>
    <w:p w14:paraId="76605C7F" w14:textId="77777777" w:rsidR="009040DD" w:rsidRDefault="009040DD" w:rsidP="371F6676">
      <w:pPr>
        <w:pStyle w:val="Kop2"/>
        <w:tabs>
          <w:tab w:val="clear" w:pos="380"/>
        </w:tabs>
        <w:ind w:left="357" w:hanging="357"/>
        <w:jc w:val="left"/>
      </w:pPr>
      <w:bookmarkStart w:id="35" w:name="_Toc158102855"/>
      <w:r>
        <w:t>Algemene eisen</w:t>
      </w:r>
      <w:r w:rsidR="00DE1953">
        <w:t xml:space="preserve"> aan diensten</w:t>
      </w:r>
      <w:bookmarkEnd w:id="35"/>
    </w:p>
    <w:p w14:paraId="69C9778F" w14:textId="77777777" w:rsidR="009040DD" w:rsidRPr="009040DD" w:rsidRDefault="009040DD" w:rsidP="009040DD"/>
    <w:tbl>
      <w:tblPr>
        <w:tblStyle w:val="Tabelraster"/>
        <w:tblW w:w="9072" w:type="dxa"/>
        <w:tblInd w:w="108" w:type="dxa"/>
        <w:tblLayout w:type="fixed"/>
        <w:tblLook w:val="04A0" w:firstRow="1" w:lastRow="0" w:firstColumn="1" w:lastColumn="0" w:noHBand="0" w:noVBand="1"/>
      </w:tblPr>
      <w:tblGrid>
        <w:gridCol w:w="1134"/>
        <w:gridCol w:w="7938"/>
      </w:tblGrid>
      <w:tr w:rsidR="00F95B42" w:rsidRPr="00266038" w14:paraId="25E2A555" w14:textId="77777777" w:rsidTr="76B1D57A">
        <w:tc>
          <w:tcPr>
            <w:tcW w:w="1134" w:type="dxa"/>
            <w:shd w:val="clear" w:color="auto" w:fill="BFBFBF" w:themeFill="background1" w:themeFillShade="BF"/>
          </w:tcPr>
          <w:p w14:paraId="70FCA541" w14:textId="77777777" w:rsidR="00F95B42" w:rsidRPr="00266038" w:rsidRDefault="00F95B42" w:rsidP="009040DD">
            <w:pPr>
              <w:rPr>
                <w:b/>
                <w:sz w:val="20"/>
              </w:rPr>
            </w:pPr>
            <w:proofErr w:type="spellStart"/>
            <w:r w:rsidRPr="00266038">
              <w:rPr>
                <w:b/>
                <w:sz w:val="20"/>
              </w:rPr>
              <w:t>Nr</w:t>
            </w:r>
            <w:proofErr w:type="spellEnd"/>
          </w:p>
        </w:tc>
        <w:tc>
          <w:tcPr>
            <w:tcW w:w="7938" w:type="dxa"/>
            <w:shd w:val="clear" w:color="auto" w:fill="BFBFBF" w:themeFill="background1" w:themeFillShade="BF"/>
          </w:tcPr>
          <w:p w14:paraId="275C9591" w14:textId="77777777" w:rsidR="00F95B42" w:rsidRPr="00266038" w:rsidRDefault="00F95B42" w:rsidP="009040DD">
            <w:pPr>
              <w:rPr>
                <w:b/>
                <w:sz w:val="20"/>
              </w:rPr>
            </w:pPr>
            <w:r w:rsidRPr="00266038">
              <w:rPr>
                <w:b/>
                <w:sz w:val="20"/>
              </w:rPr>
              <w:t>Eis</w:t>
            </w:r>
          </w:p>
        </w:tc>
      </w:tr>
      <w:tr w:rsidR="00F95B42" w:rsidRPr="0084550A" w14:paraId="34D23B62" w14:textId="77777777" w:rsidTr="76B1D57A">
        <w:tc>
          <w:tcPr>
            <w:tcW w:w="1134" w:type="dxa"/>
          </w:tcPr>
          <w:p w14:paraId="02ED7690" w14:textId="77777777" w:rsidR="00F95B42" w:rsidRPr="0084550A" w:rsidRDefault="00F95B42" w:rsidP="009040DD">
            <w:pPr>
              <w:rPr>
                <w:bCs/>
                <w:sz w:val="20"/>
              </w:rPr>
            </w:pPr>
            <w:r>
              <w:rPr>
                <w:bCs/>
                <w:sz w:val="20"/>
              </w:rPr>
              <w:t>4.1.1</w:t>
            </w:r>
          </w:p>
        </w:tc>
        <w:tc>
          <w:tcPr>
            <w:tcW w:w="7938" w:type="dxa"/>
          </w:tcPr>
          <w:p w14:paraId="6AEA2D21" w14:textId="77777777" w:rsidR="00F95B42" w:rsidRPr="0084550A" w:rsidRDefault="00F95B42" w:rsidP="009040DD">
            <w:pPr>
              <w:tabs>
                <w:tab w:val="clear" w:pos="380"/>
                <w:tab w:val="left" w:pos="2517"/>
              </w:tabs>
              <w:rPr>
                <w:sz w:val="20"/>
              </w:rPr>
            </w:pPr>
            <w:r>
              <w:rPr>
                <w:sz w:val="20"/>
              </w:rPr>
              <w:t xml:space="preserve">Opdrachtnemer </w:t>
            </w:r>
            <w:r w:rsidRPr="0084550A">
              <w:rPr>
                <w:sz w:val="20"/>
              </w:rPr>
              <w:t xml:space="preserve">is in staat en bevoegd om de werkzaamheden uit te voeren als beschreven in de </w:t>
            </w:r>
            <w:r>
              <w:rPr>
                <w:sz w:val="20"/>
              </w:rPr>
              <w:t>Raamovereenkomst en Onderhoudsovereenkomst.</w:t>
            </w:r>
          </w:p>
        </w:tc>
      </w:tr>
      <w:tr w:rsidR="00F95B42" w:rsidRPr="0084550A" w14:paraId="633B4719" w14:textId="77777777" w:rsidTr="76B1D57A">
        <w:tc>
          <w:tcPr>
            <w:tcW w:w="1134" w:type="dxa"/>
          </w:tcPr>
          <w:p w14:paraId="003CFAD8" w14:textId="77777777" w:rsidR="00F95B42" w:rsidRPr="0084550A" w:rsidRDefault="00F95B42" w:rsidP="009040DD">
            <w:pPr>
              <w:rPr>
                <w:bCs/>
                <w:sz w:val="20"/>
              </w:rPr>
            </w:pPr>
            <w:r>
              <w:rPr>
                <w:bCs/>
                <w:sz w:val="20"/>
              </w:rPr>
              <w:t>4.1.2</w:t>
            </w:r>
          </w:p>
        </w:tc>
        <w:tc>
          <w:tcPr>
            <w:tcW w:w="7938" w:type="dxa"/>
          </w:tcPr>
          <w:p w14:paraId="3E6FD496" w14:textId="77777777" w:rsidR="00F95B42" w:rsidRPr="0084550A" w:rsidRDefault="00F95B42" w:rsidP="009040DD">
            <w:pPr>
              <w:tabs>
                <w:tab w:val="clear" w:pos="380"/>
                <w:tab w:val="left" w:pos="2517"/>
              </w:tabs>
              <w:rPr>
                <w:sz w:val="20"/>
              </w:rPr>
            </w:pPr>
            <w:r w:rsidRPr="0084550A">
              <w:rPr>
                <w:sz w:val="20"/>
              </w:rPr>
              <w:t xml:space="preserve">Opdrachtnemer </w:t>
            </w:r>
            <w:r>
              <w:rPr>
                <w:sz w:val="20"/>
              </w:rPr>
              <w:t>voldoet</w:t>
            </w:r>
            <w:r w:rsidRPr="0084550A">
              <w:rPr>
                <w:sz w:val="20"/>
              </w:rPr>
              <w:t xml:space="preserve"> binnen de door de wetgever gestelde periode op de vigerende Nederlandse en Europese wetgeving doorgevoerde wijzigingen ten aanzien van de door de Opdrachtnemer geleverde diensten en vrijwaart de Opdrachtgever voor eventueel opgelegde sancties als gevolg van het niet nakomen hiervan.</w:t>
            </w:r>
          </w:p>
        </w:tc>
      </w:tr>
      <w:tr w:rsidR="00B16230" w:rsidRPr="0084550A" w14:paraId="6FE69342" w14:textId="77777777" w:rsidTr="76B1D57A">
        <w:tc>
          <w:tcPr>
            <w:tcW w:w="1134" w:type="dxa"/>
          </w:tcPr>
          <w:p w14:paraId="742372AE" w14:textId="77777777" w:rsidR="00B16230" w:rsidRPr="0084550A" w:rsidRDefault="00B16230" w:rsidP="002C4D35">
            <w:pPr>
              <w:rPr>
                <w:bCs/>
                <w:sz w:val="20"/>
              </w:rPr>
            </w:pPr>
            <w:r>
              <w:rPr>
                <w:bCs/>
                <w:sz w:val="20"/>
              </w:rPr>
              <w:t>4.1.3</w:t>
            </w:r>
          </w:p>
        </w:tc>
        <w:tc>
          <w:tcPr>
            <w:tcW w:w="7938" w:type="dxa"/>
          </w:tcPr>
          <w:p w14:paraId="0EF36CEF" w14:textId="77777777" w:rsidR="00B16230" w:rsidRDefault="00B16230" w:rsidP="002C4D35">
            <w:pPr>
              <w:tabs>
                <w:tab w:val="clear" w:pos="380"/>
                <w:tab w:val="left" w:pos="2517"/>
              </w:tabs>
              <w:rPr>
                <w:sz w:val="20"/>
              </w:rPr>
            </w:pPr>
            <w:r>
              <w:rPr>
                <w:sz w:val="20"/>
              </w:rPr>
              <w:t xml:space="preserve">Opdrachtnemer </w:t>
            </w:r>
            <w:r w:rsidR="00993BA5">
              <w:rPr>
                <w:sz w:val="20"/>
              </w:rPr>
              <w:t xml:space="preserve">werkt volgens </w:t>
            </w:r>
            <w:r>
              <w:rPr>
                <w:sz w:val="20"/>
              </w:rPr>
              <w:t xml:space="preserve">de </w:t>
            </w:r>
            <w:r w:rsidR="00993BA5">
              <w:rPr>
                <w:sz w:val="20"/>
              </w:rPr>
              <w:t>eigen</w:t>
            </w:r>
            <w:r>
              <w:rPr>
                <w:sz w:val="20"/>
              </w:rPr>
              <w:t xml:space="preserve"> </w:t>
            </w:r>
            <w:r w:rsidR="00993BA5">
              <w:rPr>
                <w:sz w:val="20"/>
              </w:rPr>
              <w:t>borgingszorg</w:t>
            </w:r>
            <w:r>
              <w:rPr>
                <w:sz w:val="20"/>
              </w:rPr>
              <w:t>systemen</w:t>
            </w:r>
            <w:r w:rsidR="00C2394C">
              <w:rPr>
                <w:sz w:val="20"/>
              </w:rPr>
              <w:t>:</w:t>
            </w:r>
          </w:p>
          <w:p w14:paraId="2BA6B9B5" w14:textId="77777777" w:rsidR="00B16230" w:rsidRDefault="168F3F1B" w:rsidP="00C2394C">
            <w:pPr>
              <w:pStyle w:val="Lijstalinea"/>
              <w:numPr>
                <w:ilvl w:val="0"/>
                <w:numId w:val="4"/>
              </w:numPr>
              <w:rPr>
                <w:sz w:val="20"/>
              </w:rPr>
            </w:pPr>
            <w:r w:rsidRPr="76B1D57A">
              <w:rPr>
                <w:sz w:val="20"/>
              </w:rPr>
              <w:t>Kwaliteitsborging: NEN ISO 9001.</w:t>
            </w:r>
          </w:p>
          <w:p w14:paraId="362F2707" w14:textId="77777777" w:rsidR="00C2394C" w:rsidRDefault="168F3F1B" w:rsidP="00C2394C">
            <w:pPr>
              <w:pStyle w:val="Lijstalinea"/>
              <w:numPr>
                <w:ilvl w:val="0"/>
                <w:numId w:val="4"/>
              </w:numPr>
              <w:rPr>
                <w:sz w:val="20"/>
              </w:rPr>
            </w:pPr>
            <w:r w:rsidRPr="76B1D57A">
              <w:rPr>
                <w:sz w:val="20"/>
              </w:rPr>
              <w:t>Milieuborging: NEN ISO 14001 : 2000.</w:t>
            </w:r>
          </w:p>
          <w:p w14:paraId="49F8FBF4" w14:textId="77777777" w:rsidR="00C2394C" w:rsidRPr="005A345D" w:rsidRDefault="168F3F1B" w:rsidP="005A345D">
            <w:pPr>
              <w:pStyle w:val="Lijstalinea"/>
              <w:numPr>
                <w:ilvl w:val="0"/>
                <w:numId w:val="4"/>
              </w:numPr>
            </w:pPr>
            <w:r w:rsidRPr="76B1D57A">
              <w:rPr>
                <w:sz w:val="20"/>
              </w:rPr>
              <w:t>Veiligheidsborging: VCA* / VCA**.</w:t>
            </w:r>
          </w:p>
        </w:tc>
      </w:tr>
      <w:tr w:rsidR="00220134" w14:paraId="539368BC" w14:textId="77777777" w:rsidTr="76B1D57A">
        <w:tc>
          <w:tcPr>
            <w:tcW w:w="1134" w:type="dxa"/>
          </w:tcPr>
          <w:p w14:paraId="7BAC4016" w14:textId="77777777" w:rsidR="00220134" w:rsidRPr="0075435A" w:rsidRDefault="00220134" w:rsidP="006E3E49">
            <w:pPr>
              <w:rPr>
                <w:bCs/>
                <w:sz w:val="20"/>
              </w:rPr>
            </w:pPr>
            <w:r w:rsidRPr="0075435A">
              <w:rPr>
                <w:bCs/>
                <w:sz w:val="20"/>
              </w:rPr>
              <w:t>4.1.4</w:t>
            </w:r>
          </w:p>
        </w:tc>
        <w:tc>
          <w:tcPr>
            <w:tcW w:w="7938" w:type="dxa"/>
          </w:tcPr>
          <w:p w14:paraId="1A23889A" w14:textId="76E11A99" w:rsidR="00220134" w:rsidRPr="0075435A" w:rsidRDefault="00220134" w:rsidP="006E3E49">
            <w:pPr>
              <w:tabs>
                <w:tab w:val="clear" w:pos="380"/>
                <w:tab w:val="left" w:pos="2517"/>
              </w:tabs>
              <w:rPr>
                <w:strike/>
                <w:sz w:val="20"/>
              </w:rPr>
            </w:pPr>
            <w:r w:rsidRPr="0075435A">
              <w:rPr>
                <w:sz w:val="20"/>
              </w:rPr>
              <w:t xml:space="preserve">Voor </w:t>
            </w:r>
            <w:r w:rsidR="00052B27">
              <w:rPr>
                <w:sz w:val="20"/>
              </w:rPr>
              <w:t>u</w:t>
            </w:r>
            <w:r w:rsidRPr="0075435A">
              <w:rPr>
                <w:sz w:val="20"/>
              </w:rPr>
              <w:t xml:space="preserve">itbreiding van de </w:t>
            </w:r>
            <w:r w:rsidR="009F4C09">
              <w:rPr>
                <w:sz w:val="20"/>
              </w:rPr>
              <w:t>metingen</w:t>
            </w:r>
            <w:r w:rsidRPr="002C36B0">
              <w:rPr>
                <w:sz w:val="20"/>
              </w:rPr>
              <w:t xml:space="preserve"> (Raamovereenkomst)</w:t>
            </w:r>
            <w:r w:rsidRPr="0075435A">
              <w:rPr>
                <w:sz w:val="20"/>
              </w:rPr>
              <w:t xml:space="preserve"> zijn de volgende algemene</w:t>
            </w:r>
            <w:r w:rsidR="0075435A">
              <w:rPr>
                <w:sz w:val="20"/>
              </w:rPr>
              <w:t xml:space="preserve"> voorwaarden van toepassing:</w:t>
            </w:r>
          </w:p>
          <w:p w14:paraId="005B8F41" w14:textId="0BFA239C" w:rsidR="00220134" w:rsidRPr="003E7D49" w:rsidRDefault="316A3089" w:rsidP="003E7D49">
            <w:pPr>
              <w:pStyle w:val="Lijstalinea"/>
              <w:numPr>
                <w:ilvl w:val="0"/>
                <w:numId w:val="4"/>
              </w:numPr>
              <w:rPr>
                <w:sz w:val="20"/>
              </w:rPr>
            </w:pPr>
            <w:r w:rsidRPr="76B1D57A">
              <w:rPr>
                <w:sz w:val="20"/>
              </w:rPr>
              <w:t>Algemene W</w:t>
            </w:r>
            <w:r w:rsidR="6C76910C" w:rsidRPr="76B1D57A">
              <w:rPr>
                <w:sz w:val="20"/>
              </w:rPr>
              <w:t>aterschapsinkoopvoorwaarden voor leveringen 2018 (AWIV-2018).</w:t>
            </w:r>
          </w:p>
        </w:tc>
      </w:tr>
      <w:tr w:rsidR="00220134" w14:paraId="2F11DA5D" w14:textId="77777777" w:rsidTr="76B1D57A">
        <w:tc>
          <w:tcPr>
            <w:tcW w:w="1134" w:type="dxa"/>
          </w:tcPr>
          <w:p w14:paraId="5925D002" w14:textId="77777777" w:rsidR="00220134" w:rsidRPr="0075435A" w:rsidRDefault="00220134" w:rsidP="006E3E49">
            <w:pPr>
              <w:rPr>
                <w:bCs/>
                <w:sz w:val="20"/>
              </w:rPr>
            </w:pPr>
            <w:r w:rsidRPr="0075435A">
              <w:rPr>
                <w:bCs/>
                <w:sz w:val="20"/>
              </w:rPr>
              <w:t>4.1.5</w:t>
            </w:r>
          </w:p>
        </w:tc>
        <w:tc>
          <w:tcPr>
            <w:tcW w:w="7938" w:type="dxa"/>
          </w:tcPr>
          <w:p w14:paraId="1AA9D18B" w14:textId="56144B42" w:rsidR="00220134" w:rsidRPr="0075435A" w:rsidRDefault="00220134" w:rsidP="006E3E49">
            <w:pPr>
              <w:tabs>
                <w:tab w:val="clear" w:pos="380"/>
                <w:tab w:val="left" w:pos="2517"/>
              </w:tabs>
              <w:rPr>
                <w:sz w:val="20"/>
              </w:rPr>
            </w:pPr>
            <w:r w:rsidRPr="0075435A">
              <w:rPr>
                <w:sz w:val="20"/>
              </w:rPr>
              <w:t xml:space="preserve">Voor </w:t>
            </w:r>
            <w:r w:rsidR="00885BC8">
              <w:rPr>
                <w:sz w:val="20"/>
              </w:rPr>
              <w:t>b</w:t>
            </w:r>
            <w:r w:rsidRPr="0075435A">
              <w:rPr>
                <w:sz w:val="20"/>
              </w:rPr>
              <w:t xml:space="preserve">eheer en onderhoud van de </w:t>
            </w:r>
            <w:r w:rsidR="009F4C09">
              <w:rPr>
                <w:sz w:val="20"/>
              </w:rPr>
              <w:t>metingen</w:t>
            </w:r>
            <w:r w:rsidRPr="002C36B0">
              <w:rPr>
                <w:sz w:val="20"/>
              </w:rPr>
              <w:t xml:space="preserve"> (Onderhoudsovereenkomst)</w:t>
            </w:r>
            <w:r w:rsidRPr="0075435A">
              <w:rPr>
                <w:sz w:val="20"/>
              </w:rPr>
              <w:t xml:space="preserve"> zijn de volgende algemene voorwaarden van toepassing:</w:t>
            </w:r>
          </w:p>
          <w:p w14:paraId="7FD87BC9" w14:textId="77777777" w:rsidR="00220134" w:rsidRPr="005A345D" w:rsidRDefault="6C76910C" w:rsidP="005A345D">
            <w:pPr>
              <w:pStyle w:val="Lijstalinea"/>
              <w:numPr>
                <w:ilvl w:val="0"/>
                <w:numId w:val="4"/>
              </w:numPr>
            </w:pPr>
            <w:r w:rsidRPr="76B1D57A">
              <w:rPr>
                <w:sz w:val="20"/>
              </w:rPr>
              <w:t>Algemene Waterschapsinkoopvoorwaarden voor het verstrekken van opdrachten tot het verrichten van diensten 2018 (AWVODI-2018).</w:t>
            </w:r>
          </w:p>
        </w:tc>
      </w:tr>
      <w:tr w:rsidR="00F95B42" w14:paraId="542EF574" w14:textId="77777777" w:rsidTr="76B1D57A">
        <w:tc>
          <w:tcPr>
            <w:tcW w:w="1134" w:type="dxa"/>
          </w:tcPr>
          <w:p w14:paraId="5AF2DD80" w14:textId="77777777" w:rsidR="00F95B42" w:rsidRPr="00BF6988" w:rsidRDefault="00F95B42" w:rsidP="009040DD">
            <w:pPr>
              <w:rPr>
                <w:bCs/>
                <w:sz w:val="20"/>
              </w:rPr>
            </w:pPr>
            <w:r>
              <w:rPr>
                <w:bCs/>
                <w:sz w:val="20"/>
              </w:rPr>
              <w:t>4.1.</w:t>
            </w:r>
            <w:r w:rsidR="00220134">
              <w:rPr>
                <w:bCs/>
                <w:sz w:val="20"/>
              </w:rPr>
              <w:t>6</w:t>
            </w:r>
          </w:p>
        </w:tc>
        <w:tc>
          <w:tcPr>
            <w:tcW w:w="7938" w:type="dxa"/>
          </w:tcPr>
          <w:p w14:paraId="32286EC9" w14:textId="77777777" w:rsidR="00F95B42" w:rsidRDefault="00F95B42" w:rsidP="009040DD">
            <w:pPr>
              <w:tabs>
                <w:tab w:val="clear" w:pos="380"/>
                <w:tab w:val="left" w:pos="2517"/>
              </w:tabs>
            </w:pPr>
            <w:r>
              <w:rPr>
                <w:sz w:val="20"/>
              </w:rPr>
              <w:t xml:space="preserve">Opdrachtnemer en Opdrachtgever voeren de diensten uit overeenkomstig de </w:t>
            </w:r>
            <w:r w:rsidRPr="00BA35CF">
              <w:rPr>
                <w:sz w:val="20"/>
              </w:rPr>
              <w:t xml:space="preserve">voorschriften </w:t>
            </w:r>
            <w:r>
              <w:rPr>
                <w:sz w:val="20"/>
              </w:rPr>
              <w:t xml:space="preserve">en bepalingen </w:t>
            </w:r>
            <w:r w:rsidRPr="00BA35CF">
              <w:rPr>
                <w:sz w:val="20"/>
              </w:rPr>
              <w:t>van de fabrikant</w:t>
            </w:r>
            <w:r>
              <w:rPr>
                <w:sz w:val="20"/>
              </w:rPr>
              <w:t xml:space="preserve"> van de </w:t>
            </w:r>
            <w:r w:rsidR="009F4C09">
              <w:rPr>
                <w:sz w:val="20"/>
              </w:rPr>
              <w:t>metingen</w:t>
            </w:r>
            <w:r>
              <w:rPr>
                <w:sz w:val="20"/>
              </w:rPr>
              <w:t>.</w:t>
            </w:r>
          </w:p>
        </w:tc>
      </w:tr>
      <w:tr w:rsidR="00DC434E" w14:paraId="4AAD6095" w14:textId="77777777" w:rsidTr="76B1D57A">
        <w:tc>
          <w:tcPr>
            <w:tcW w:w="1134" w:type="dxa"/>
          </w:tcPr>
          <w:p w14:paraId="10962C0B" w14:textId="69C4907B" w:rsidR="00DC434E" w:rsidRPr="00DC434E" w:rsidRDefault="00DC434E" w:rsidP="009040DD">
            <w:pPr>
              <w:rPr>
                <w:bCs/>
                <w:sz w:val="20"/>
                <w:szCs w:val="18"/>
              </w:rPr>
            </w:pPr>
            <w:r w:rsidRPr="00DC434E">
              <w:rPr>
                <w:bCs/>
                <w:sz w:val="20"/>
                <w:szCs w:val="18"/>
              </w:rPr>
              <w:t>4.1.7</w:t>
            </w:r>
          </w:p>
        </w:tc>
        <w:tc>
          <w:tcPr>
            <w:tcW w:w="7938" w:type="dxa"/>
          </w:tcPr>
          <w:p w14:paraId="6C246115" w14:textId="271A6AE6" w:rsidR="00DC434E" w:rsidRPr="00DC434E" w:rsidRDefault="00DC434E" w:rsidP="009040DD">
            <w:pPr>
              <w:tabs>
                <w:tab w:val="clear" w:pos="380"/>
                <w:tab w:val="left" w:pos="2517"/>
              </w:tabs>
              <w:rPr>
                <w:sz w:val="20"/>
                <w:szCs w:val="18"/>
              </w:rPr>
            </w:pPr>
            <w:r w:rsidRPr="00DC434E">
              <w:rPr>
                <w:sz w:val="20"/>
                <w:szCs w:val="18"/>
              </w:rPr>
              <w:t>Van alle medewerkers die contacten onderhouden met Opdrachtgever wordt verwacht dat zij de Nederlandse taal actief beheersen en in staat zijn in de Nederlandse taal te communiceren met de medewerkers van Opdrachtgever.</w:t>
            </w:r>
          </w:p>
        </w:tc>
      </w:tr>
    </w:tbl>
    <w:p w14:paraId="288B3437" w14:textId="77777777" w:rsidR="00D20F77" w:rsidRDefault="00D20F77" w:rsidP="00D20F77">
      <w:pPr>
        <w:pStyle w:val="Kop2"/>
        <w:numPr>
          <w:ilvl w:val="0"/>
          <w:numId w:val="0"/>
        </w:numPr>
        <w:tabs>
          <w:tab w:val="clear" w:pos="-1440"/>
          <w:tab w:val="clear" w:pos="-720"/>
          <w:tab w:val="clear" w:pos="0"/>
          <w:tab w:val="clear" w:pos="380"/>
        </w:tabs>
        <w:ind w:left="357"/>
        <w:jc w:val="left"/>
      </w:pPr>
    </w:p>
    <w:p w14:paraId="7F5EE9FC" w14:textId="77777777" w:rsidR="00826FE1" w:rsidRDefault="00826FE1" w:rsidP="00826FE1">
      <w:pPr>
        <w:pStyle w:val="Kop2"/>
        <w:tabs>
          <w:tab w:val="clear" w:pos="-1440"/>
          <w:tab w:val="clear" w:pos="-720"/>
          <w:tab w:val="clear" w:pos="0"/>
          <w:tab w:val="clear" w:pos="380"/>
        </w:tabs>
        <w:ind w:left="357" w:hanging="357"/>
        <w:jc w:val="left"/>
      </w:pPr>
      <w:bookmarkStart w:id="36" w:name="_Toc158102856"/>
      <w:r>
        <w:t xml:space="preserve">Eisen aan coördinatie, </w:t>
      </w:r>
      <w:r w:rsidR="00B16230">
        <w:t>communicatie</w:t>
      </w:r>
      <w:r>
        <w:t xml:space="preserve"> en evaluatie</w:t>
      </w:r>
      <w:bookmarkEnd w:id="36"/>
    </w:p>
    <w:p w14:paraId="774357BD" w14:textId="77777777" w:rsidR="00826FE1" w:rsidRDefault="00826FE1" w:rsidP="00826FE1"/>
    <w:tbl>
      <w:tblPr>
        <w:tblStyle w:val="Tabelraster"/>
        <w:tblW w:w="9072" w:type="dxa"/>
        <w:tblInd w:w="108" w:type="dxa"/>
        <w:tblLayout w:type="fixed"/>
        <w:tblLook w:val="04A0" w:firstRow="1" w:lastRow="0" w:firstColumn="1" w:lastColumn="0" w:noHBand="0" w:noVBand="1"/>
      </w:tblPr>
      <w:tblGrid>
        <w:gridCol w:w="1134"/>
        <w:gridCol w:w="7938"/>
      </w:tblGrid>
      <w:tr w:rsidR="00826FE1" w:rsidRPr="0077326D" w14:paraId="3DEC0945" w14:textId="77777777" w:rsidTr="76B1D57A">
        <w:tc>
          <w:tcPr>
            <w:tcW w:w="1134" w:type="dxa"/>
            <w:shd w:val="clear" w:color="auto" w:fill="BFBFBF" w:themeFill="background1" w:themeFillShade="BF"/>
          </w:tcPr>
          <w:p w14:paraId="6D89DCC7" w14:textId="77777777" w:rsidR="00826FE1" w:rsidRPr="0077326D" w:rsidRDefault="00826FE1" w:rsidP="002C4D35">
            <w:pPr>
              <w:rPr>
                <w:b/>
                <w:sz w:val="20"/>
              </w:rPr>
            </w:pPr>
            <w:r w:rsidRPr="0077326D">
              <w:rPr>
                <w:b/>
                <w:sz w:val="20"/>
              </w:rPr>
              <w:t>Nr.</w:t>
            </w:r>
          </w:p>
        </w:tc>
        <w:tc>
          <w:tcPr>
            <w:tcW w:w="7938" w:type="dxa"/>
            <w:shd w:val="clear" w:color="auto" w:fill="BFBFBF" w:themeFill="background1" w:themeFillShade="BF"/>
          </w:tcPr>
          <w:p w14:paraId="5CE7A684" w14:textId="77777777" w:rsidR="00826FE1" w:rsidRPr="0077326D" w:rsidRDefault="00826FE1" w:rsidP="002C4D35">
            <w:pPr>
              <w:rPr>
                <w:b/>
                <w:sz w:val="20"/>
              </w:rPr>
            </w:pPr>
            <w:r w:rsidRPr="0077326D">
              <w:rPr>
                <w:b/>
                <w:sz w:val="20"/>
              </w:rPr>
              <w:t>Eis</w:t>
            </w:r>
          </w:p>
        </w:tc>
      </w:tr>
      <w:tr w:rsidR="0063279A" w:rsidRPr="00A42A43" w14:paraId="44C08C30" w14:textId="77777777" w:rsidTr="76B1D57A">
        <w:tc>
          <w:tcPr>
            <w:tcW w:w="1134" w:type="dxa"/>
          </w:tcPr>
          <w:p w14:paraId="232C6473" w14:textId="77777777" w:rsidR="0063279A" w:rsidRPr="00D20F77" w:rsidRDefault="0063279A" w:rsidP="002C4D35">
            <w:pPr>
              <w:rPr>
                <w:bCs/>
                <w:sz w:val="20"/>
              </w:rPr>
            </w:pPr>
            <w:r w:rsidRPr="00D20F77">
              <w:rPr>
                <w:bCs/>
                <w:sz w:val="20"/>
              </w:rPr>
              <w:t>4.2.1</w:t>
            </w:r>
          </w:p>
        </w:tc>
        <w:tc>
          <w:tcPr>
            <w:tcW w:w="7938" w:type="dxa"/>
          </w:tcPr>
          <w:p w14:paraId="79165515" w14:textId="3AA8BABE" w:rsidR="0063279A" w:rsidRPr="00D20F77" w:rsidRDefault="00995E3F" w:rsidP="002C4D35">
            <w:pPr>
              <w:rPr>
                <w:sz w:val="20"/>
              </w:rPr>
            </w:pPr>
            <w:r w:rsidRPr="002D6A35">
              <w:rPr>
                <w:sz w:val="20"/>
              </w:rPr>
              <w:t xml:space="preserve">Opdrachtnemer stelt na definitieve gunning van de Opdracht en voorafgaand aan de start van de daadwerkelijke implementatie een </w:t>
            </w:r>
            <w:r w:rsidR="002D6A35">
              <w:rPr>
                <w:sz w:val="20"/>
              </w:rPr>
              <w:t xml:space="preserve">definitief </w:t>
            </w:r>
            <w:proofErr w:type="spellStart"/>
            <w:r w:rsidRPr="002D6A35">
              <w:rPr>
                <w:sz w:val="20"/>
              </w:rPr>
              <w:t>PvA</w:t>
            </w:r>
            <w:proofErr w:type="spellEnd"/>
            <w:r w:rsidRPr="002D6A35">
              <w:rPr>
                <w:sz w:val="20"/>
              </w:rPr>
              <w:t xml:space="preserve"> op betreffende levering</w:t>
            </w:r>
            <w:r w:rsidR="006274D5">
              <w:rPr>
                <w:sz w:val="20"/>
              </w:rPr>
              <w:t>,</w:t>
            </w:r>
            <w:r w:rsidRPr="002D6A35">
              <w:rPr>
                <w:sz w:val="20"/>
              </w:rPr>
              <w:t xml:space="preserve"> implementatie </w:t>
            </w:r>
            <w:r w:rsidRPr="00D20F77">
              <w:rPr>
                <w:sz w:val="20"/>
              </w:rPr>
              <w:t>en bijbehorende dienstverlening met een beschrijving van:</w:t>
            </w:r>
          </w:p>
          <w:p w14:paraId="68CB0781" w14:textId="77777777" w:rsidR="0063279A" w:rsidRPr="00D20F77" w:rsidRDefault="02FB3C12" w:rsidP="0063279A">
            <w:pPr>
              <w:pStyle w:val="Lijstalinea"/>
              <w:numPr>
                <w:ilvl w:val="0"/>
                <w:numId w:val="4"/>
              </w:numPr>
              <w:rPr>
                <w:sz w:val="20"/>
              </w:rPr>
            </w:pPr>
            <w:r w:rsidRPr="76B1D57A">
              <w:rPr>
                <w:sz w:val="20"/>
              </w:rPr>
              <w:t>Werkzaamheden.</w:t>
            </w:r>
          </w:p>
          <w:p w14:paraId="4FEBC9E3" w14:textId="77777777" w:rsidR="0063279A" w:rsidRPr="00D20F77" w:rsidRDefault="02FB3C12" w:rsidP="002C4D35">
            <w:pPr>
              <w:pStyle w:val="Lijstalinea"/>
              <w:numPr>
                <w:ilvl w:val="0"/>
                <w:numId w:val="4"/>
              </w:numPr>
              <w:rPr>
                <w:sz w:val="20"/>
              </w:rPr>
            </w:pPr>
            <w:r w:rsidRPr="76B1D57A">
              <w:rPr>
                <w:sz w:val="20"/>
              </w:rPr>
              <w:t>Planning</w:t>
            </w:r>
          </w:p>
          <w:p w14:paraId="23ACE421" w14:textId="77777777" w:rsidR="0063279A" w:rsidRPr="00D20F77" w:rsidRDefault="02FB3C12" w:rsidP="002C4D35">
            <w:pPr>
              <w:pStyle w:val="Lijstalinea"/>
              <w:numPr>
                <w:ilvl w:val="0"/>
                <w:numId w:val="4"/>
              </w:numPr>
              <w:rPr>
                <w:sz w:val="20"/>
              </w:rPr>
            </w:pPr>
            <w:r w:rsidRPr="76B1D57A">
              <w:rPr>
                <w:sz w:val="20"/>
              </w:rPr>
              <w:t>Organisatie.</w:t>
            </w:r>
          </w:p>
          <w:p w14:paraId="3AB89796" w14:textId="77777777" w:rsidR="0063279A" w:rsidRPr="00D20F77" w:rsidRDefault="02FB3C12" w:rsidP="002C4D35">
            <w:pPr>
              <w:pStyle w:val="Lijstalinea"/>
              <w:numPr>
                <w:ilvl w:val="0"/>
                <w:numId w:val="4"/>
              </w:numPr>
              <w:rPr>
                <w:sz w:val="20"/>
              </w:rPr>
            </w:pPr>
            <w:r w:rsidRPr="76B1D57A">
              <w:rPr>
                <w:sz w:val="20"/>
              </w:rPr>
              <w:t>Projectbeheersing.</w:t>
            </w:r>
          </w:p>
          <w:p w14:paraId="569C27EA" w14:textId="77777777" w:rsidR="0063279A" w:rsidRPr="00D20F77" w:rsidRDefault="0063279A" w:rsidP="002C4D35">
            <w:pPr>
              <w:rPr>
                <w:sz w:val="20"/>
              </w:rPr>
            </w:pPr>
          </w:p>
          <w:p w14:paraId="3FB40E5B" w14:textId="77777777" w:rsidR="00995E3F" w:rsidRPr="00D20F77" w:rsidRDefault="00995E3F" w:rsidP="002C4D35">
            <w:pPr>
              <w:rPr>
                <w:sz w:val="20"/>
              </w:rPr>
            </w:pPr>
            <w:r w:rsidRPr="00D20F77">
              <w:rPr>
                <w:sz w:val="20"/>
              </w:rPr>
              <w:t>Het definitieve plan van aanpak wordt door Opdrachtnemer uiterlijk 4 weken na ondertekening van de Overeenkomst opgeleverd.</w:t>
            </w:r>
          </w:p>
          <w:p w14:paraId="7997846F" w14:textId="77777777" w:rsidR="00995E3F" w:rsidRPr="00D20F77" w:rsidRDefault="000C1379" w:rsidP="002C4D35">
            <w:pPr>
              <w:rPr>
                <w:sz w:val="20"/>
              </w:rPr>
            </w:pPr>
            <w:r w:rsidRPr="00D20F77">
              <w:rPr>
                <w:sz w:val="20"/>
              </w:rPr>
              <w:t>Het Plan van aanpak wordt ter acceptatie beoordeeld door de Opdrachtgever.</w:t>
            </w:r>
          </w:p>
        </w:tc>
      </w:tr>
      <w:tr w:rsidR="0063279A" w:rsidRPr="00A42A43" w14:paraId="08781A24" w14:textId="77777777" w:rsidTr="76B1D57A">
        <w:tc>
          <w:tcPr>
            <w:tcW w:w="1134" w:type="dxa"/>
          </w:tcPr>
          <w:p w14:paraId="29CEDCA3" w14:textId="77777777" w:rsidR="0063279A" w:rsidRPr="00D20F77" w:rsidRDefault="0063279A" w:rsidP="002C4D35">
            <w:pPr>
              <w:rPr>
                <w:bCs/>
                <w:sz w:val="20"/>
              </w:rPr>
            </w:pPr>
            <w:r w:rsidRPr="00D20F77">
              <w:rPr>
                <w:bCs/>
                <w:sz w:val="20"/>
              </w:rPr>
              <w:t>4.2.</w:t>
            </w:r>
            <w:r w:rsidR="00F25CBF" w:rsidRPr="00D20F77">
              <w:rPr>
                <w:bCs/>
                <w:sz w:val="20"/>
              </w:rPr>
              <w:t>2</w:t>
            </w:r>
          </w:p>
        </w:tc>
        <w:tc>
          <w:tcPr>
            <w:tcW w:w="7938" w:type="dxa"/>
          </w:tcPr>
          <w:p w14:paraId="7FF332D3" w14:textId="77777777" w:rsidR="0063279A" w:rsidRPr="00D20F77" w:rsidRDefault="0063279A" w:rsidP="002C4D35">
            <w:pPr>
              <w:rPr>
                <w:sz w:val="20"/>
              </w:rPr>
            </w:pPr>
            <w:r w:rsidRPr="00D20F77">
              <w:rPr>
                <w:sz w:val="20"/>
              </w:rPr>
              <w:t>Het Plan van aanpak bestaat uit twee afzonderlijke plannen, te weten:</w:t>
            </w:r>
          </w:p>
          <w:p w14:paraId="2FF1D226" w14:textId="2F31E8F3" w:rsidR="0063279A" w:rsidRPr="00D20F77" w:rsidRDefault="02FB3C12" w:rsidP="002C4D35">
            <w:pPr>
              <w:pStyle w:val="Lijstalinea"/>
              <w:numPr>
                <w:ilvl w:val="0"/>
                <w:numId w:val="4"/>
              </w:numPr>
              <w:rPr>
                <w:sz w:val="20"/>
              </w:rPr>
            </w:pPr>
            <w:r w:rsidRPr="76B1D57A">
              <w:rPr>
                <w:sz w:val="20"/>
              </w:rPr>
              <w:t>Plan van aanpak vervanging en uitbreiding</w:t>
            </w:r>
            <w:r w:rsidR="5218D5A0" w:rsidRPr="76B1D57A">
              <w:rPr>
                <w:sz w:val="20"/>
              </w:rPr>
              <w:t xml:space="preserve"> </w:t>
            </w:r>
            <w:r w:rsidR="00DC2255">
              <w:rPr>
                <w:sz w:val="20"/>
              </w:rPr>
              <w:t xml:space="preserve">logger en </w:t>
            </w:r>
            <w:proofErr w:type="spellStart"/>
            <w:r w:rsidR="00DC2255">
              <w:rPr>
                <w:sz w:val="20"/>
              </w:rPr>
              <w:t>solar</w:t>
            </w:r>
            <w:proofErr w:type="spellEnd"/>
            <w:r w:rsidR="00DC2255">
              <w:rPr>
                <w:sz w:val="20"/>
              </w:rPr>
              <w:t xml:space="preserve"> besturing en aandrijving van stuwen en inlaten</w:t>
            </w:r>
          </w:p>
          <w:p w14:paraId="6B17BB44" w14:textId="79ADE823" w:rsidR="0063279A" w:rsidRPr="00D20F77" w:rsidRDefault="02FB3C12" w:rsidP="002C4D35">
            <w:pPr>
              <w:pStyle w:val="Lijstalinea"/>
              <w:numPr>
                <w:ilvl w:val="0"/>
                <w:numId w:val="4"/>
              </w:numPr>
              <w:rPr>
                <w:sz w:val="20"/>
              </w:rPr>
            </w:pPr>
            <w:r w:rsidRPr="76B1D57A">
              <w:rPr>
                <w:sz w:val="20"/>
              </w:rPr>
              <w:t xml:space="preserve">Plan van aanpak </w:t>
            </w:r>
            <w:r w:rsidR="426C4E44" w:rsidRPr="76B1D57A">
              <w:rPr>
                <w:sz w:val="20"/>
              </w:rPr>
              <w:t>b</w:t>
            </w:r>
            <w:r w:rsidRPr="76B1D57A">
              <w:rPr>
                <w:sz w:val="20"/>
              </w:rPr>
              <w:t>eheer en onderhoud</w:t>
            </w:r>
            <w:r w:rsidR="5218D5A0" w:rsidRPr="76B1D57A">
              <w:rPr>
                <w:sz w:val="20"/>
              </w:rPr>
              <w:t xml:space="preserve"> </w:t>
            </w:r>
            <w:r w:rsidR="00DC2255">
              <w:rPr>
                <w:sz w:val="20"/>
              </w:rPr>
              <w:t>daarvan</w:t>
            </w:r>
            <w:r w:rsidRPr="76B1D57A">
              <w:rPr>
                <w:sz w:val="20"/>
              </w:rPr>
              <w:t>.</w:t>
            </w:r>
          </w:p>
        </w:tc>
      </w:tr>
      <w:tr w:rsidR="003F507A" w:rsidRPr="00A42A43" w14:paraId="1F81DF39" w14:textId="77777777" w:rsidTr="76B1D57A">
        <w:tc>
          <w:tcPr>
            <w:tcW w:w="1134" w:type="dxa"/>
          </w:tcPr>
          <w:p w14:paraId="1874A31A" w14:textId="0E1E6722" w:rsidR="003F507A" w:rsidRPr="00D20F77" w:rsidRDefault="003F507A" w:rsidP="002C4D35">
            <w:pPr>
              <w:rPr>
                <w:bCs/>
                <w:sz w:val="20"/>
              </w:rPr>
            </w:pPr>
            <w:r w:rsidRPr="00D20F77">
              <w:rPr>
                <w:bCs/>
                <w:sz w:val="20"/>
              </w:rPr>
              <w:t>4.2.</w:t>
            </w:r>
            <w:r w:rsidR="003B73B9">
              <w:rPr>
                <w:bCs/>
                <w:sz w:val="20"/>
              </w:rPr>
              <w:t>3</w:t>
            </w:r>
          </w:p>
        </w:tc>
        <w:tc>
          <w:tcPr>
            <w:tcW w:w="7938" w:type="dxa"/>
          </w:tcPr>
          <w:p w14:paraId="4DA1E606" w14:textId="77777777" w:rsidR="003F507A" w:rsidRPr="00D20F77" w:rsidRDefault="003F507A" w:rsidP="003F507A">
            <w:pPr>
              <w:rPr>
                <w:sz w:val="20"/>
              </w:rPr>
            </w:pPr>
            <w:r w:rsidRPr="00D20F77">
              <w:rPr>
                <w:sz w:val="20"/>
              </w:rPr>
              <w:t>Als onderdeel van de Raamovereenkomst komen Opdrachtgever en Inschrijver na het voornemen tot gunnen van de Opdracht en voor het ondertekenen van de definitieve Raamovereenkomst een Document Afspraken en Procedures (DAP) overeen. In het DAP worden minimaal de onderstaande onderwerpen uitgewerkt:</w:t>
            </w:r>
          </w:p>
          <w:p w14:paraId="57025C41"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omschrijving opdracht;</w:t>
            </w:r>
          </w:p>
          <w:p w14:paraId="109A0EEB"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documentbeheer;</w:t>
            </w:r>
          </w:p>
          <w:p w14:paraId="013B1708" w14:textId="7A5D6F8E"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 xml:space="preserve">communicatiematrix met de </w:t>
            </w:r>
            <w:r w:rsidR="0026449E" w:rsidRPr="00D20F77">
              <w:rPr>
                <w:sz w:val="20"/>
              </w:rPr>
              <w:t>gegevens van de help</w:t>
            </w:r>
            <w:r w:rsidRPr="00D20F77">
              <w:rPr>
                <w:sz w:val="20"/>
              </w:rPr>
              <w:t>desk, calamiteitendesk, contactpersonen van Opdrachtgever en Inschrijver met onderverdeling naar functies/ verantwoordelijkheden/</w:t>
            </w:r>
            <w:proofErr w:type="spellStart"/>
            <w:r w:rsidR="001C3203" w:rsidRPr="00D20F77">
              <w:rPr>
                <w:sz w:val="20"/>
              </w:rPr>
              <w:t>escalatieniveau’s</w:t>
            </w:r>
            <w:proofErr w:type="spellEnd"/>
            <w:r w:rsidRPr="00D20F77">
              <w:rPr>
                <w:sz w:val="20"/>
              </w:rPr>
              <w:t>;</w:t>
            </w:r>
          </w:p>
          <w:p w14:paraId="52EF3039"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periodiek service overleg (tactisch en operationeel);</w:t>
            </w:r>
          </w:p>
          <w:p w14:paraId="3D19DBE4"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procedure preventief en correctief onderhoud;</w:t>
            </w:r>
          </w:p>
          <w:p w14:paraId="24158F53"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 xml:space="preserve">procedure bij storingen en incidenten van alle geleverde diensten; </w:t>
            </w:r>
          </w:p>
          <w:p w14:paraId="6A28204B"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escalatie procedure bij extreme urgentie (calamiteitensituatie bij Opdrachtgever);</w:t>
            </w:r>
          </w:p>
          <w:p w14:paraId="206BBF7B"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beveiligingsbeheer;</w:t>
            </w:r>
          </w:p>
          <w:p w14:paraId="609D8A2E" w14:textId="2581008C"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 xml:space="preserve">procedure voor </w:t>
            </w:r>
            <w:r w:rsidR="00F55726" w:rsidRPr="00D20F77">
              <w:rPr>
                <w:sz w:val="20"/>
              </w:rPr>
              <w:t>bestellen en implementeren van nieuwe meters</w:t>
            </w:r>
            <w:r w:rsidR="000E3C51">
              <w:rPr>
                <w:sz w:val="20"/>
              </w:rPr>
              <w:t>/locaties</w:t>
            </w:r>
            <w:r w:rsidRPr="00D20F77">
              <w:rPr>
                <w:sz w:val="20"/>
              </w:rPr>
              <w:t>;</w:t>
            </w:r>
          </w:p>
          <w:p w14:paraId="16CADEE8" w14:textId="6487091A"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procedure voor afvoeren en</w:t>
            </w:r>
            <w:r w:rsidR="00F55726" w:rsidRPr="00D20F77">
              <w:rPr>
                <w:sz w:val="20"/>
              </w:rPr>
              <w:t xml:space="preserve"> reparatie</w:t>
            </w:r>
            <w:r w:rsidRPr="00D20F77">
              <w:rPr>
                <w:sz w:val="20"/>
              </w:rPr>
              <w:t>;</w:t>
            </w:r>
          </w:p>
          <w:p w14:paraId="7FD615BC"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procedure voor toegangsbeleid;</w:t>
            </w:r>
          </w:p>
          <w:p w14:paraId="530CDAFC"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procedure facturering;</w:t>
            </w:r>
          </w:p>
          <w:p w14:paraId="2F39E1F8" w14:textId="29C59920" w:rsidR="003F507A" w:rsidRPr="00D20F77" w:rsidRDefault="000E3C51" w:rsidP="003F507A">
            <w:pPr>
              <w:pStyle w:val="Lijstalinea"/>
              <w:numPr>
                <w:ilvl w:val="0"/>
                <w:numId w:val="38"/>
              </w:numPr>
              <w:tabs>
                <w:tab w:val="clear" w:pos="-1440"/>
                <w:tab w:val="clear" w:pos="-720"/>
                <w:tab w:val="clear" w:pos="0"/>
                <w:tab w:val="clear" w:pos="380"/>
              </w:tabs>
              <w:ind w:hanging="244"/>
              <w:rPr>
                <w:sz w:val="20"/>
              </w:rPr>
            </w:pPr>
            <w:r>
              <w:rPr>
                <w:sz w:val="20"/>
              </w:rPr>
              <w:t>S</w:t>
            </w:r>
            <w:r w:rsidR="003F507A" w:rsidRPr="00D20F77">
              <w:rPr>
                <w:sz w:val="20"/>
              </w:rPr>
              <w:t>ervice rapportage;</w:t>
            </w:r>
          </w:p>
          <w:p w14:paraId="5A9EBA90" w14:textId="77777777" w:rsidR="003F507A" w:rsidRPr="00D20F77" w:rsidRDefault="003F507A" w:rsidP="003F507A">
            <w:pPr>
              <w:pStyle w:val="Lijstalinea"/>
              <w:numPr>
                <w:ilvl w:val="0"/>
                <w:numId w:val="38"/>
              </w:numPr>
              <w:tabs>
                <w:tab w:val="clear" w:pos="-1440"/>
                <w:tab w:val="clear" w:pos="-720"/>
                <w:tab w:val="clear" w:pos="0"/>
                <w:tab w:val="clear" w:pos="380"/>
              </w:tabs>
              <w:ind w:hanging="244"/>
              <w:rPr>
                <w:sz w:val="20"/>
              </w:rPr>
            </w:pPr>
            <w:r w:rsidRPr="00D20F77">
              <w:rPr>
                <w:sz w:val="20"/>
              </w:rPr>
              <w:t>SLA matrix</w:t>
            </w:r>
            <w:r w:rsidR="00F55726" w:rsidRPr="00D20F77">
              <w:rPr>
                <w:sz w:val="20"/>
              </w:rPr>
              <w:t xml:space="preserve"> (incl. de genoemde </w:t>
            </w:r>
            <w:proofErr w:type="spellStart"/>
            <w:r w:rsidR="00F55726" w:rsidRPr="00D20F77">
              <w:rPr>
                <w:sz w:val="20"/>
              </w:rPr>
              <w:t>KPI’s</w:t>
            </w:r>
            <w:proofErr w:type="spellEnd"/>
            <w:r w:rsidR="00F55726" w:rsidRPr="00D20F77">
              <w:rPr>
                <w:sz w:val="20"/>
              </w:rPr>
              <w:t xml:space="preserve"> uit dit PvE)</w:t>
            </w:r>
            <w:r w:rsidRPr="00D20F77">
              <w:rPr>
                <w:sz w:val="20"/>
              </w:rPr>
              <w:t>;</w:t>
            </w:r>
          </w:p>
          <w:p w14:paraId="16680D7E" w14:textId="133AB83E" w:rsidR="003F507A" w:rsidRPr="00D20F77" w:rsidRDefault="000E3C51" w:rsidP="003F507A">
            <w:pPr>
              <w:pStyle w:val="Lijstalinea"/>
              <w:numPr>
                <w:ilvl w:val="0"/>
                <w:numId w:val="38"/>
              </w:numPr>
              <w:tabs>
                <w:tab w:val="clear" w:pos="-1440"/>
                <w:tab w:val="clear" w:pos="-720"/>
                <w:tab w:val="clear" w:pos="0"/>
                <w:tab w:val="clear" w:pos="380"/>
              </w:tabs>
              <w:ind w:hanging="244"/>
              <w:rPr>
                <w:sz w:val="20"/>
              </w:rPr>
            </w:pPr>
            <w:r>
              <w:rPr>
                <w:sz w:val="20"/>
              </w:rPr>
              <w:t>P</w:t>
            </w:r>
            <w:r w:rsidR="003F507A" w:rsidRPr="00D20F77">
              <w:rPr>
                <w:sz w:val="20"/>
              </w:rPr>
              <w:t>r</w:t>
            </w:r>
            <w:r w:rsidR="00F55726" w:rsidRPr="00D20F77">
              <w:rPr>
                <w:sz w:val="20"/>
              </w:rPr>
              <w:t>estatiemeting</w:t>
            </w:r>
            <w:r>
              <w:rPr>
                <w:sz w:val="20"/>
              </w:rPr>
              <w:t>/Leveranciersbeoordeling.</w:t>
            </w:r>
            <w:r w:rsidR="00F55726" w:rsidRPr="00D20F77">
              <w:rPr>
                <w:sz w:val="20"/>
              </w:rPr>
              <w:t xml:space="preserve"> </w:t>
            </w:r>
          </w:p>
          <w:p w14:paraId="30DA52D2" w14:textId="77777777" w:rsidR="003F507A" w:rsidRPr="00D20F77" w:rsidRDefault="003F507A" w:rsidP="003F507A">
            <w:pPr>
              <w:rPr>
                <w:sz w:val="20"/>
              </w:rPr>
            </w:pPr>
          </w:p>
          <w:p w14:paraId="45887874" w14:textId="5D7CAE63" w:rsidR="003F507A" w:rsidRPr="00A371FF" w:rsidRDefault="003F507A" w:rsidP="00885BC8">
            <w:pPr>
              <w:rPr>
                <w:sz w:val="20"/>
              </w:rPr>
            </w:pPr>
            <w:r w:rsidRPr="00D20F77">
              <w:rPr>
                <w:i/>
                <w:sz w:val="20"/>
              </w:rPr>
              <w:t>Opdrachtgever hecht groot belang aan een compact DAP, bij voorkeur maximaal 1 pagina per onderwerp en geen dienstbeschrijvingen etc.</w:t>
            </w:r>
          </w:p>
        </w:tc>
      </w:tr>
      <w:tr w:rsidR="000E0FE5" w:rsidRPr="0036648D" w14:paraId="24386D4A" w14:textId="77777777" w:rsidTr="76B1D57A">
        <w:tc>
          <w:tcPr>
            <w:tcW w:w="1134" w:type="dxa"/>
          </w:tcPr>
          <w:p w14:paraId="545D4275" w14:textId="73E06982" w:rsidR="000E0FE5" w:rsidRPr="00A371FF" w:rsidRDefault="000E0FE5" w:rsidP="003F507A">
            <w:pPr>
              <w:rPr>
                <w:bCs/>
                <w:sz w:val="20"/>
              </w:rPr>
            </w:pPr>
            <w:r w:rsidRPr="00D20F77">
              <w:rPr>
                <w:bCs/>
                <w:sz w:val="20"/>
              </w:rPr>
              <w:t>4.2.</w:t>
            </w:r>
            <w:r w:rsidR="003B73B9">
              <w:rPr>
                <w:bCs/>
                <w:sz w:val="20"/>
              </w:rPr>
              <w:t>4</w:t>
            </w:r>
          </w:p>
        </w:tc>
        <w:tc>
          <w:tcPr>
            <w:tcW w:w="7938" w:type="dxa"/>
          </w:tcPr>
          <w:p w14:paraId="18CB578D" w14:textId="77777777" w:rsidR="000E0FE5" w:rsidRPr="00A371FF" w:rsidRDefault="000E0FE5" w:rsidP="000E0FE5">
            <w:pPr>
              <w:rPr>
                <w:sz w:val="20"/>
              </w:rPr>
            </w:pPr>
            <w:r w:rsidRPr="00D20F77">
              <w:rPr>
                <w:sz w:val="20"/>
              </w:rPr>
              <w:t xml:space="preserve">Als onderdeel van het DAP komen Opdrachtgever en Opdrachtnemer na het voornemen tot gunnen van de opdracht SLA (KPI) matrix overeen. In de SLA (KPI) matrix worden op één pagina A4 de belangrijkste </w:t>
            </w:r>
            <w:proofErr w:type="spellStart"/>
            <w:r w:rsidRPr="00D20F77">
              <w:rPr>
                <w:sz w:val="20"/>
              </w:rPr>
              <w:t>KPI’s</w:t>
            </w:r>
            <w:proofErr w:type="spellEnd"/>
            <w:r w:rsidRPr="00D20F77">
              <w:rPr>
                <w:sz w:val="20"/>
              </w:rPr>
              <w:t xml:space="preserve"> uit de opgenomen, waaronder minimaal:  </w:t>
            </w:r>
          </w:p>
          <w:p w14:paraId="4BEA75EB" w14:textId="77777777" w:rsidR="000E0FE5" w:rsidRPr="00A371FF" w:rsidRDefault="000E0FE5" w:rsidP="000E0FE5">
            <w:pPr>
              <w:rPr>
                <w:sz w:val="20"/>
              </w:rPr>
            </w:pPr>
            <w:r w:rsidRPr="00D20F77">
              <w:rPr>
                <w:sz w:val="20"/>
              </w:rPr>
              <w:t>-</w:t>
            </w:r>
            <w:r w:rsidRPr="00D20F77">
              <w:rPr>
                <w:sz w:val="20"/>
              </w:rPr>
              <w:tab/>
            </w:r>
            <w:proofErr w:type="spellStart"/>
            <w:r w:rsidRPr="00D20F77">
              <w:rPr>
                <w:sz w:val="20"/>
              </w:rPr>
              <w:t>KPI’s</w:t>
            </w:r>
            <w:proofErr w:type="spellEnd"/>
            <w:r w:rsidRPr="00D20F77">
              <w:rPr>
                <w:sz w:val="20"/>
              </w:rPr>
              <w:t xml:space="preserve"> bereikbaarheid servicedesk en storingsdesk incl. reactietijd;</w:t>
            </w:r>
          </w:p>
          <w:p w14:paraId="7CBA8CF6" w14:textId="77777777" w:rsidR="000E0FE5" w:rsidRPr="00A371FF" w:rsidRDefault="000E0FE5" w:rsidP="000E0FE5">
            <w:pPr>
              <w:rPr>
                <w:sz w:val="20"/>
              </w:rPr>
            </w:pPr>
            <w:r w:rsidRPr="00D20F77">
              <w:rPr>
                <w:sz w:val="20"/>
              </w:rPr>
              <w:t>-</w:t>
            </w:r>
            <w:r w:rsidRPr="00D20F77">
              <w:rPr>
                <w:sz w:val="20"/>
              </w:rPr>
              <w:tab/>
            </w:r>
            <w:proofErr w:type="spellStart"/>
            <w:r w:rsidRPr="00D20F77">
              <w:rPr>
                <w:sz w:val="20"/>
              </w:rPr>
              <w:t>KPI’s</w:t>
            </w:r>
            <w:proofErr w:type="spellEnd"/>
            <w:r w:rsidRPr="00D20F77">
              <w:rPr>
                <w:sz w:val="20"/>
              </w:rPr>
              <w:t xml:space="preserve"> beschikbaarheid meters;</w:t>
            </w:r>
          </w:p>
          <w:p w14:paraId="1BBEBC58" w14:textId="77777777" w:rsidR="000E0FE5" w:rsidRPr="00D20F77" w:rsidRDefault="000E0FE5" w:rsidP="000E0FE5">
            <w:pPr>
              <w:rPr>
                <w:sz w:val="20"/>
              </w:rPr>
            </w:pPr>
            <w:r w:rsidRPr="00D20F77">
              <w:rPr>
                <w:sz w:val="20"/>
              </w:rPr>
              <w:t>-</w:t>
            </w:r>
            <w:r w:rsidRPr="00D20F77">
              <w:rPr>
                <w:sz w:val="20"/>
              </w:rPr>
              <w:tab/>
            </w:r>
            <w:proofErr w:type="spellStart"/>
            <w:r w:rsidRPr="00D20F77">
              <w:rPr>
                <w:sz w:val="20"/>
              </w:rPr>
              <w:t>KPI’s</w:t>
            </w:r>
            <w:proofErr w:type="spellEnd"/>
            <w:r w:rsidRPr="00D20F77">
              <w:rPr>
                <w:sz w:val="20"/>
              </w:rPr>
              <w:t xml:space="preserve"> beheer en herstelgaranties</w:t>
            </w:r>
            <w:r w:rsidR="008D7400" w:rsidRPr="00D20F77">
              <w:rPr>
                <w:sz w:val="20"/>
              </w:rPr>
              <w:t xml:space="preserve"> incl. oplostijd</w:t>
            </w:r>
            <w:r w:rsidRPr="00D20F77">
              <w:rPr>
                <w:sz w:val="20"/>
              </w:rPr>
              <w:t>;</w:t>
            </w:r>
          </w:p>
          <w:p w14:paraId="7F4C42EC" w14:textId="77777777" w:rsidR="000E0FE5" w:rsidRPr="00D20F77" w:rsidRDefault="000E0FE5" w:rsidP="000E0FE5">
            <w:pPr>
              <w:rPr>
                <w:sz w:val="20"/>
              </w:rPr>
            </w:pPr>
            <w:r w:rsidRPr="00D20F77">
              <w:rPr>
                <w:sz w:val="20"/>
              </w:rPr>
              <w:t>-</w:t>
            </w:r>
            <w:r w:rsidRPr="00D20F77">
              <w:rPr>
                <w:sz w:val="20"/>
              </w:rPr>
              <w:tab/>
            </w:r>
            <w:proofErr w:type="spellStart"/>
            <w:r w:rsidRPr="00D20F77">
              <w:rPr>
                <w:sz w:val="20"/>
              </w:rPr>
              <w:t>KPI’s</w:t>
            </w:r>
            <w:proofErr w:type="spellEnd"/>
            <w:r w:rsidRPr="00D20F77">
              <w:rPr>
                <w:sz w:val="20"/>
              </w:rPr>
              <w:t xml:space="preserve"> bestelling en levering van alle type meters;</w:t>
            </w:r>
          </w:p>
          <w:p w14:paraId="2BB05876" w14:textId="77777777" w:rsidR="000E0FE5" w:rsidRPr="00D20F77" w:rsidRDefault="008D7400" w:rsidP="000E0FE5">
            <w:pPr>
              <w:rPr>
                <w:sz w:val="20"/>
              </w:rPr>
            </w:pPr>
            <w:r w:rsidRPr="00D20F77">
              <w:rPr>
                <w:sz w:val="20"/>
              </w:rPr>
              <w:t xml:space="preserve"> </w:t>
            </w:r>
          </w:p>
          <w:p w14:paraId="273E831B" w14:textId="77777777" w:rsidR="000E0FE5" w:rsidRPr="00D20F77" w:rsidRDefault="000E0FE5" w:rsidP="002C4D35">
            <w:pPr>
              <w:rPr>
                <w:sz w:val="20"/>
              </w:rPr>
            </w:pPr>
            <w:r w:rsidRPr="00D20F77">
              <w:rPr>
                <w:sz w:val="20"/>
              </w:rPr>
              <w:t xml:space="preserve">Deze </w:t>
            </w:r>
            <w:proofErr w:type="spellStart"/>
            <w:r w:rsidRPr="00D20F77">
              <w:rPr>
                <w:sz w:val="20"/>
              </w:rPr>
              <w:t>KPI’s</w:t>
            </w:r>
            <w:proofErr w:type="spellEnd"/>
            <w:r w:rsidRPr="00D20F77">
              <w:rPr>
                <w:sz w:val="20"/>
              </w:rPr>
              <w:t xml:space="preserve"> moeten voldoen aan de minimaal gestelde eisen uit dit PvE.</w:t>
            </w:r>
          </w:p>
        </w:tc>
      </w:tr>
      <w:tr w:rsidR="000E0FE5" w:rsidRPr="0036648D" w14:paraId="0D5F2147" w14:textId="77777777" w:rsidTr="76B1D57A">
        <w:tc>
          <w:tcPr>
            <w:tcW w:w="1134" w:type="dxa"/>
          </w:tcPr>
          <w:p w14:paraId="23C5787E" w14:textId="43C47D18" w:rsidR="000E0FE5" w:rsidRPr="00D20F77" w:rsidRDefault="000E0FE5" w:rsidP="003F507A">
            <w:pPr>
              <w:rPr>
                <w:bCs/>
                <w:sz w:val="20"/>
              </w:rPr>
            </w:pPr>
            <w:r w:rsidRPr="00D20F77">
              <w:rPr>
                <w:bCs/>
                <w:sz w:val="20"/>
              </w:rPr>
              <w:t>4.2.</w:t>
            </w:r>
            <w:r w:rsidR="003B73B9">
              <w:rPr>
                <w:bCs/>
                <w:sz w:val="20"/>
              </w:rPr>
              <w:t>5</w:t>
            </w:r>
          </w:p>
        </w:tc>
        <w:tc>
          <w:tcPr>
            <w:tcW w:w="7938" w:type="dxa"/>
          </w:tcPr>
          <w:p w14:paraId="69AC2D9F" w14:textId="77777777" w:rsidR="000E0FE5" w:rsidRPr="00D20F77" w:rsidRDefault="008D7400" w:rsidP="008D7400">
            <w:pPr>
              <w:rPr>
                <w:sz w:val="20"/>
              </w:rPr>
            </w:pPr>
            <w:r w:rsidRPr="00D20F77">
              <w:rPr>
                <w:sz w:val="20"/>
              </w:rPr>
              <w:t xml:space="preserve">Inschrijver neemt direct na het voornemen tot gunnen van de Opdracht als penvoerder het initiatief voor het uitwerken van de eerste versie van het DAP, inclusief SLA matrix. Inschrijver verzorgt tevens proactief de communicatie en afstemming hieromtrent met Opdrachtgever. In de eerste versie van het DAP worden de onderwerpen beschreven die in het DAP zullen worden opgenomen. Na definitieve gunning van de Opdracht wordt door Opdrachtnemer gedurende de implementatieperiode de definitieve versie van het DAP opgesteld. Het definitieve DAP is gereed voor de formele livegang van de dienstverlening.  </w:t>
            </w:r>
          </w:p>
        </w:tc>
      </w:tr>
      <w:tr w:rsidR="00826FE1" w:rsidRPr="0036648D" w14:paraId="2BA4A15B" w14:textId="77777777" w:rsidTr="76B1D57A">
        <w:tc>
          <w:tcPr>
            <w:tcW w:w="1134" w:type="dxa"/>
          </w:tcPr>
          <w:p w14:paraId="158C6594" w14:textId="6BF56A55" w:rsidR="00826FE1" w:rsidRPr="00D20F77" w:rsidRDefault="00826FE1" w:rsidP="003F507A">
            <w:pPr>
              <w:rPr>
                <w:bCs/>
                <w:sz w:val="20"/>
              </w:rPr>
            </w:pPr>
            <w:r w:rsidRPr="00D20F77">
              <w:rPr>
                <w:bCs/>
                <w:sz w:val="20"/>
              </w:rPr>
              <w:t>4.2.</w:t>
            </w:r>
            <w:r w:rsidR="003B73B9">
              <w:rPr>
                <w:bCs/>
                <w:sz w:val="20"/>
              </w:rPr>
              <w:t>6</w:t>
            </w:r>
          </w:p>
        </w:tc>
        <w:tc>
          <w:tcPr>
            <w:tcW w:w="7938" w:type="dxa"/>
          </w:tcPr>
          <w:p w14:paraId="4621AEDD" w14:textId="77777777" w:rsidR="00826FE1" w:rsidRPr="00D20F77" w:rsidRDefault="00826FE1" w:rsidP="002C4D35">
            <w:pPr>
              <w:rPr>
                <w:sz w:val="20"/>
              </w:rPr>
            </w:pPr>
            <w:r w:rsidRPr="00D20F77">
              <w:rPr>
                <w:sz w:val="20"/>
              </w:rPr>
              <w:t>Opdrachtnemer levert</w:t>
            </w:r>
            <w:r w:rsidR="001D05A4" w:rsidRPr="00D20F77">
              <w:rPr>
                <w:sz w:val="20"/>
              </w:rPr>
              <w:t xml:space="preserve"> maandelijks</w:t>
            </w:r>
            <w:r w:rsidRPr="00D20F77">
              <w:rPr>
                <w:sz w:val="20"/>
              </w:rPr>
              <w:t xml:space="preserve"> een samenvattende rapportage van alle uitgevoerde werkzaamheden aan Opdrachtgever. De rapportage bevat:</w:t>
            </w:r>
          </w:p>
          <w:p w14:paraId="153E34CC" w14:textId="0DCF67BB" w:rsidR="002A5813" w:rsidRPr="00D20F77" w:rsidRDefault="002A5813" w:rsidP="00896769">
            <w:pPr>
              <w:rPr>
                <w:sz w:val="20"/>
              </w:rPr>
            </w:pPr>
            <w:r w:rsidRPr="00D20F77">
              <w:rPr>
                <w:sz w:val="20"/>
              </w:rPr>
              <w:t xml:space="preserve">Werkzaamheden m.b.t. </w:t>
            </w:r>
            <w:r w:rsidR="00896769" w:rsidRPr="00D20F77">
              <w:rPr>
                <w:sz w:val="20"/>
              </w:rPr>
              <w:t>v</w:t>
            </w:r>
            <w:r w:rsidRPr="00D20F77">
              <w:rPr>
                <w:sz w:val="20"/>
              </w:rPr>
              <w:t>ervanging en/of uitbreiding meters + lijst met toegevoegde meters incl. CMDB informatie</w:t>
            </w:r>
            <w:r w:rsidR="002D6A35">
              <w:rPr>
                <w:sz w:val="20"/>
              </w:rPr>
              <w:t xml:space="preserve"> (zie bijlage </w:t>
            </w:r>
            <w:r w:rsidR="003B5009">
              <w:rPr>
                <w:sz w:val="20"/>
              </w:rPr>
              <w:t>12</w:t>
            </w:r>
            <w:r w:rsidR="00421192">
              <w:rPr>
                <w:sz w:val="20"/>
              </w:rPr>
              <w:t xml:space="preserve"> van de Inschrijvingsleidraad</w:t>
            </w:r>
            <w:r w:rsidR="002D6A35">
              <w:rPr>
                <w:sz w:val="20"/>
              </w:rPr>
              <w:t>)</w:t>
            </w:r>
            <w:r w:rsidRPr="00D20F77">
              <w:rPr>
                <w:sz w:val="20"/>
              </w:rPr>
              <w:t>.</w:t>
            </w:r>
          </w:p>
          <w:p w14:paraId="0E7C27CA" w14:textId="77777777" w:rsidR="00C3264E" w:rsidRPr="00D20F77" w:rsidRDefault="00C3264E" w:rsidP="00C3264E">
            <w:pPr>
              <w:rPr>
                <w:sz w:val="20"/>
              </w:rPr>
            </w:pPr>
          </w:p>
          <w:p w14:paraId="4C0F3444" w14:textId="77777777" w:rsidR="0010375B" w:rsidRPr="00D20F77" w:rsidRDefault="0010375B" w:rsidP="00893CF8">
            <w:pPr>
              <w:rPr>
                <w:sz w:val="20"/>
              </w:rPr>
            </w:pPr>
            <w:r w:rsidRPr="00D20F77">
              <w:rPr>
                <w:sz w:val="20"/>
              </w:rPr>
              <w:t>Prestaties per met</w:t>
            </w:r>
            <w:r w:rsidR="00896769" w:rsidRPr="00D20F77">
              <w:rPr>
                <w:sz w:val="20"/>
              </w:rPr>
              <w:t>ing/logger</w:t>
            </w:r>
            <w:r w:rsidRPr="00D20F77">
              <w:rPr>
                <w:sz w:val="20"/>
              </w:rPr>
              <w:t xml:space="preserve"> op deze punten:</w:t>
            </w:r>
          </w:p>
          <w:p w14:paraId="7E550445" w14:textId="77777777" w:rsidR="0010375B" w:rsidRPr="00D20F77" w:rsidRDefault="0010375B" w:rsidP="00893CF8">
            <w:pPr>
              <w:pStyle w:val="Tekstopmerking"/>
              <w:numPr>
                <w:ilvl w:val="0"/>
                <w:numId w:val="34"/>
              </w:numPr>
              <w:rPr>
                <w:rFonts w:ascii="Verdana" w:hAnsi="Verdana"/>
                <w:sz w:val="20"/>
              </w:rPr>
            </w:pPr>
            <w:r w:rsidRPr="00D20F77">
              <w:rPr>
                <w:rFonts w:ascii="Verdana" w:hAnsi="Verdana"/>
                <w:sz w:val="20"/>
              </w:rPr>
              <w:t>Beschikbaarheid</w:t>
            </w:r>
            <w:r w:rsidR="005F422E" w:rsidRPr="00D20F77">
              <w:rPr>
                <w:rFonts w:ascii="Verdana" w:hAnsi="Verdana"/>
                <w:sz w:val="20"/>
              </w:rPr>
              <w:t>.</w:t>
            </w:r>
          </w:p>
          <w:p w14:paraId="1E91B6AA" w14:textId="77777777" w:rsidR="0010375B" w:rsidRPr="00D20F77" w:rsidRDefault="0010375B" w:rsidP="00893CF8">
            <w:pPr>
              <w:pStyle w:val="Tekstopmerking"/>
              <w:numPr>
                <w:ilvl w:val="0"/>
                <w:numId w:val="34"/>
              </w:numPr>
              <w:rPr>
                <w:rFonts w:ascii="Verdana" w:hAnsi="Verdana"/>
                <w:sz w:val="20"/>
              </w:rPr>
            </w:pPr>
            <w:r w:rsidRPr="00D20F77">
              <w:rPr>
                <w:rFonts w:ascii="Verdana" w:hAnsi="Verdana"/>
                <w:sz w:val="20"/>
              </w:rPr>
              <w:t>Betrouwbaarheid</w:t>
            </w:r>
            <w:r w:rsidR="005F422E" w:rsidRPr="00D20F77">
              <w:rPr>
                <w:rFonts w:ascii="Verdana" w:hAnsi="Verdana"/>
                <w:sz w:val="20"/>
              </w:rPr>
              <w:t>.</w:t>
            </w:r>
          </w:p>
          <w:p w14:paraId="57196B4D" w14:textId="77777777" w:rsidR="0010375B" w:rsidRPr="00D20F77" w:rsidRDefault="0010375B" w:rsidP="00893CF8">
            <w:pPr>
              <w:pStyle w:val="Tekstopmerking"/>
              <w:numPr>
                <w:ilvl w:val="0"/>
                <w:numId w:val="34"/>
              </w:numPr>
              <w:rPr>
                <w:rFonts w:ascii="Verdana" w:hAnsi="Verdana"/>
                <w:sz w:val="20"/>
              </w:rPr>
            </w:pPr>
            <w:proofErr w:type="spellStart"/>
            <w:r w:rsidRPr="00D20F77">
              <w:rPr>
                <w:rFonts w:ascii="Verdana" w:hAnsi="Verdana"/>
                <w:sz w:val="20"/>
              </w:rPr>
              <w:t>Onderhoudbaarheid</w:t>
            </w:r>
            <w:proofErr w:type="spellEnd"/>
            <w:r w:rsidR="005F422E" w:rsidRPr="00D20F77">
              <w:rPr>
                <w:rFonts w:ascii="Verdana" w:hAnsi="Verdana"/>
                <w:sz w:val="20"/>
              </w:rPr>
              <w:t>.</w:t>
            </w:r>
          </w:p>
          <w:p w14:paraId="0536571F" w14:textId="77777777" w:rsidR="0010375B" w:rsidRPr="00D20F77" w:rsidRDefault="0010375B" w:rsidP="00893CF8">
            <w:pPr>
              <w:pStyle w:val="Tekstopmerking"/>
              <w:rPr>
                <w:rFonts w:ascii="Verdana" w:hAnsi="Verdana"/>
                <w:sz w:val="20"/>
              </w:rPr>
            </w:pPr>
            <w:r w:rsidRPr="00D20F77">
              <w:rPr>
                <w:rFonts w:ascii="Verdana" w:hAnsi="Verdana"/>
                <w:sz w:val="20"/>
              </w:rPr>
              <w:t>Onderhoud</w:t>
            </w:r>
            <w:r w:rsidR="00C3264E" w:rsidRPr="00D20F77">
              <w:rPr>
                <w:rFonts w:ascii="Verdana" w:hAnsi="Verdana"/>
                <w:sz w:val="20"/>
              </w:rPr>
              <w:t>swerkzaamheden</w:t>
            </w:r>
            <w:r w:rsidRPr="00D20F77">
              <w:rPr>
                <w:rFonts w:ascii="Verdana" w:hAnsi="Verdana"/>
                <w:sz w:val="20"/>
              </w:rPr>
              <w:t>:</w:t>
            </w:r>
          </w:p>
          <w:p w14:paraId="10B8F431" w14:textId="77777777" w:rsidR="0010375B" w:rsidRPr="00D20F77" w:rsidRDefault="0010375B" w:rsidP="00893CF8">
            <w:pPr>
              <w:pStyle w:val="Lijstalinea"/>
              <w:numPr>
                <w:ilvl w:val="0"/>
                <w:numId w:val="35"/>
              </w:numPr>
              <w:rPr>
                <w:sz w:val="20"/>
              </w:rPr>
            </w:pPr>
            <w:r w:rsidRPr="00D20F77">
              <w:rPr>
                <w:sz w:val="20"/>
              </w:rPr>
              <w:t>Datum uitvoering onderhoud</w:t>
            </w:r>
            <w:r w:rsidR="005F422E" w:rsidRPr="00D20F77">
              <w:rPr>
                <w:sz w:val="20"/>
              </w:rPr>
              <w:t>.</w:t>
            </w:r>
          </w:p>
          <w:p w14:paraId="227CAA8F" w14:textId="77777777" w:rsidR="0010375B" w:rsidRPr="00D20F77" w:rsidRDefault="0010375B" w:rsidP="00893CF8">
            <w:pPr>
              <w:pStyle w:val="Lijstalinea"/>
              <w:numPr>
                <w:ilvl w:val="0"/>
                <w:numId w:val="35"/>
              </w:numPr>
              <w:rPr>
                <w:sz w:val="20"/>
              </w:rPr>
            </w:pPr>
            <w:r w:rsidRPr="00D20F77">
              <w:rPr>
                <w:sz w:val="20"/>
              </w:rPr>
              <w:t>Starttijd uitvoering onderhoud</w:t>
            </w:r>
            <w:r w:rsidR="005F422E" w:rsidRPr="00D20F77">
              <w:rPr>
                <w:sz w:val="20"/>
              </w:rPr>
              <w:t>.</w:t>
            </w:r>
          </w:p>
          <w:p w14:paraId="23A7F09D" w14:textId="77777777" w:rsidR="0010375B" w:rsidRPr="00D20F77" w:rsidRDefault="0010375B" w:rsidP="00893CF8">
            <w:pPr>
              <w:pStyle w:val="Lijstalinea"/>
              <w:numPr>
                <w:ilvl w:val="0"/>
                <w:numId w:val="35"/>
              </w:numPr>
              <w:rPr>
                <w:sz w:val="20"/>
              </w:rPr>
            </w:pPr>
            <w:r w:rsidRPr="00D20F77">
              <w:rPr>
                <w:sz w:val="20"/>
              </w:rPr>
              <w:t>Eindtijd uitvoering onderhoud</w:t>
            </w:r>
            <w:r w:rsidR="005F422E" w:rsidRPr="00D20F77">
              <w:rPr>
                <w:sz w:val="20"/>
              </w:rPr>
              <w:t>.</w:t>
            </w:r>
          </w:p>
          <w:p w14:paraId="7CC68781" w14:textId="77777777" w:rsidR="0010375B" w:rsidRPr="00D20F77" w:rsidRDefault="0010375B" w:rsidP="00893CF8">
            <w:pPr>
              <w:pStyle w:val="Lijstalinea"/>
              <w:numPr>
                <w:ilvl w:val="0"/>
                <w:numId w:val="35"/>
              </w:numPr>
              <w:rPr>
                <w:sz w:val="20"/>
              </w:rPr>
            </w:pPr>
            <w:r w:rsidRPr="00D20F77">
              <w:rPr>
                <w:sz w:val="20"/>
              </w:rPr>
              <w:t>Type onderhoud, correctief of preventief</w:t>
            </w:r>
            <w:r w:rsidR="005F422E" w:rsidRPr="00D20F77">
              <w:rPr>
                <w:sz w:val="20"/>
              </w:rPr>
              <w:t>.</w:t>
            </w:r>
          </w:p>
          <w:p w14:paraId="67496336" w14:textId="77777777" w:rsidR="0010375B" w:rsidRPr="00D20F77" w:rsidRDefault="0010375B" w:rsidP="00893CF8">
            <w:pPr>
              <w:pStyle w:val="Lijstalinea"/>
              <w:numPr>
                <w:ilvl w:val="0"/>
                <w:numId w:val="35"/>
              </w:numPr>
              <w:rPr>
                <w:sz w:val="20"/>
              </w:rPr>
            </w:pPr>
            <w:r w:rsidRPr="00D20F77">
              <w:rPr>
                <w:sz w:val="20"/>
              </w:rPr>
              <w:t>Uitgevoerde werkzaamheden</w:t>
            </w:r>
            <w:r w:rsidR="005F422E" w:rsidRPr="00D20F77">
              <w:rPr>
                <w:sz w:val="20"/>
              </w:rPr>
              <w:t>.</w:t>
            </w:r>
          </w:p>
          <w:p w14:paraId="056FF87F" w14:textId="77777777" w:rsidR="0010375B" w:rsidRPr="00D20F77" w:rsidRDefault="0010375B" w:rsidP="00893CF8">
            <w:pPr>
              <w:pStyle w:val="Lijstalinea"/>
              <w:numPr>
                <w:ilvl w:val="0"/>
                <w:numId w:val="35"/>
              </w:numPr>
              <w:rPr>
                <w:sz w:val="20"/>
              </w:rPr>
            </w:pPr>
            <w:r w:rsidRPr="00D20F77">
              <w:rPr>
                <w:sz w:val="20"/>
              </w:rPr>
              <w:t>Gebruikt materiaal/materieel</w:t>
            </w:r>
            <w:r w:rsidR="005F422E" w:rsidRPr="00D20F77">
              <w:rPr>
                <w:sz w:val="20"/>
              </w:rPr>
              <w:t>.</w:t>
            </w:r>
          </w:p>
          <w:p w14:paraId="339CC680" w14:textId="77777777" w:rsidR="0010375B" w:rsidRPr="00D20F77" w:rsidRDefault="0010375B" w:rsidP="00893CF8">
            <w:pPr>
              <w:pStyle w:val="Lijstalinea"/>
              <w:numPr>
                <w:ilvl w:val="0"/>
                <w:numId w:val="35"/>
              </w:numPr>
              <w:rPr>
                <w:sz w:val="20"/>
              </w:rPr>
            </w:pPr>
            <w:r w:rsidRPr="00D20F77">
              <w:rPr>
                <w:sz w:val="20"/>
              </w:rPr>
              <w:t>Ondertekening</w:t>
            </w:r>
            <w:r w:rsidR="005F422E" w:rsidRPr="00D20F77">
              <w:rPr>
                <w:sz w:val="20"/>
              </w:rPr>
              <w:t>.</w:t>
            </w:r>
          </w:p>
          <w:p w14:paraId="2077F657" w14:textId="26EB6BE5" w:rsidR="0010375B" w:rsidRPr="00D20F77" w:rsidRDefault="0010375B" w:rsidP="00893CF8">
            <w:pPr>
              <w:pStyle w:val="Lijstalinea"/>
              <w:numPr>
                <w:ilvl w:val="0"/>
                <w:numId w:val="35"/>
              </w:numPr>
              <w:rPr>
                <w:sz w:val="20"/>
              </w:rPr>
            </w:pPr>
            <w:r w:rsidRPr="00D20F77">
              <w:rPr>
                <w:sz w:val="20"/>
              </w:rPr>
              <w:t>Gebrekenlijst incl. foto’s</w:t>
            </w:r>
            <w:r w:rsidR="005F422E" w:rsidRPr="00D20F77">
              <w:rPr>
                <w:sz w:val="20"/>
              </w:rPr>
              <w:t>.</w:t>
            </w:r>
          </w:p>
          <w:p w14:paraId="35323947" w14:textId="77777777" w:rsidR="002A5813" w:rsidRPr="00D20F77" w:rsidRDefault="0010375B" w:rsidP="00893CF8">
            <w:pPr>
              <w:pStyle w:val="Lijstalinea"/>
              <w:numPr>
                <w:ilvl w:val="0"/>
                <w:numId w:val="35"/>
              </w:numPr>
              <w:rPr>
                <w:sz w:val="20"/>
              </w:rPr>
            </w:pPr>
            <w:r w:rsidRPr="00D20F77">
              <w:rPr>
                <w:sz w:val="20"/>
              </w:rPr>
              <w:t>Storingslijst</w:t>
            </w:r>
            <w:r w:rsidR="005F422E" w:rsidRPr="00D20F77">
              <w:rPr>
                <w:sz w:val="20"/>
              </w:rPr>
              <w:t>.</w:t>
            </w:r>
          </w:p>
          <w:p w14:paraId="62CC322E" w14:textId="77777777" w:rsidR="005F422E" w:rsidRDefault="005F422E" w:rsidP="00893CF8">
            <w:pPr>
              <w:pStyle w:val="Lijstalinea"/>
              <w:numPr>
                <w:ilvl w:val="0"/>
                <w:numId w:val="35"/>
              </w:numPr>
              <w:rPr>
                <w:sz w:val="20"/>
              </w:rPr>
            </w:pPr>
            <w:r w:rsidRPr="00D20F77">
              <w:rPr>
                <w:sz w:val="20"/>
              </w:rPr>
              <w:t>Probleemlijst (zie eis 6.2.11).</w:t>
            </w:r>
          </w:p>
          <w:p w14:paraId="4EAE034C" w14:textId="77777777" w:rsidR="00C3264E" w:rsidRPr="00D20F77" w:rsidRDefault="00C3264E" w:rsidP="00893CF8">
            <w:pPr>
              <w:rPr>
                <w:sz w:val="20"/>
              </w:rPr>
            </w:pPr>
          </w:p>
          <w:p w14:paraId="04C16CBB" w14:textId="77777777" w:rsidR="00896769" w:rsidRPr="00D20F77" w:rsidRDefault="001D05A4" w:rsidP="00893CF8">
            <w:pPr>
              <w:rPr>
                <w:sz w:val="20"/>
              </w:rPr>
            </w:pPr>
            <w:r w:rsidRPr="00D20F77">
              <w:rPr>
                <w:sz w:val="20"/>
              </w:rPr>
              <w:t xml:space="preserve">Adviezen t.a.v. </w:t>
            </w:r>
          </w:p>
          <w:p w14:paraId="0B74E78D" w14:textId="77777777" w:rsidR="00896769" w:rsidRPr="00D20F77" w:rsidRDefault="00896769" w:rsidP="00893CF8">
            <w:pPr>
              <w:pStyle w:val="Lijstalinea"/>
              <w:numPr>
                <w:ilvl w:val="0"/>
                <w:numId w:val="36"/>
              </w:numPr>
              <w:rPr>
                <w:sz w:val="20"/>
              </w:rPr>
            </w:pPr>
            <w:r w:rsidRPr="00D20F77">
              <w:rPr>
                <w:sz w:val="20"/>
              </w:rPr>
              <w:t>B</w:t>
            </w:r>
            <w:r w:rsidR="001D05A4" w:rsidRPr="00D20F77">
              <w:rPr>
                <w:sz w:val="20"/>
              </w:rPr>
              <w:t>etrouwbaarheid</w:t>
            </w:r>
            <w:r w:rsidR="005F422E" w:rsidRPr="00D20F77">
              <w:rPr>
                <w:sz w:val="20"/>
              </w:rPr>
              <w:t>.</w:t>
            </w:r>
          </w:p>
          <w:p w14:paraId="1EE3C6BE" w14:textId="77777777" w:rsidR="00896769" w:rsidRPr="00D20F77" w:rsidRDefault="005F422E" w:rsidP="00893CF8">
            <w:pPr>
              <w:pStyle w:val="Lijstalinea"/>
              <w:numPr>
                <w:ilvl w:val="0"/>
                <w:numId w:val="36"/>
              </w:numPr>
              <w:rPr>
                <w:sz w:val="20"/>
              </w:rPr>
            </w:pPr>
            <w:r w:rsidRPr="00D20F77">
              <w:rPr>
                <w:sz w:val="20"/>
              </w:rPr>
              <w:t>B</w:t>
            </w:r>
            <w:r w:rsidR="00893CF8" w:rsidRPr="00D20F77">
              <w:rPr>
                <w:sz w:val="20"/>
              </w:rPr>
              <w:t>eschikbaarheid</w:t>
            </w:r>
            <w:r w:rsidRPr="00D20F77">
              <w:rPr>
                <w:sz w:val="20"/>
              </w:rPr>
              <w:t>.</w:t>
            </w:r>
          </w:p>
          <w:p w14:paraId="234C3B8B" w14:textId="77777777" w:rsidR="00896769" w:rsidRPr="00D20F77" w:rsidRDefault="005F422E" w:rsidP="00893CF8">
            <w:pPr>
              <w:pStyle w:val="Lijstalinea"/>
              <w:numPr>
                <w:ilvl w:val="0"/>
                <w:numId w:val="36"/>
              </w:numPr>
              <w:rPr>
                <w:sz w:val="20"/>
              </w:rPr>
            </w:pPr>
            <w:proofErr w:type="spellStart"/>
            <w:r w:rsidRPr="00D20F77">
              <w:rPr>
                <w:sz w:val="20"/>
              </w:rPr>
              <w:t>O</w:t>
            </w:r>
            <w:r w:rsidR="00893CF8" w:rsidRPr="00D20F77">
              <w:rPr>
                <w:sz w:val="20"/>
              </w:rPr>
              <w:t>nderhoudbaarheid</w:t>
            </w:r>
            <w:proofErr w:type="spellEnd"/>
            <w:r w:rsidRPr="00D20F77">
              <w:rPr>
                <w:sz w:val="20"/>
              </w:rPr>
              <w:t>.</w:t>
            </w:r>
          </w:p>
          <w:p w14:paraId="3E951924" w14:textId="77777777" w:rsidR="00896769" w:rsidRPr="00D20F77" w:rsidRDefault="005F422E" w:rsidP="00893CF8">
            <w:pPr>
              <w:pStyle w:val="Lijstalinea"/>
              <w:numPr>
                <w:ilvl w:val="0"/>
                <w:numId w:val="36"/>
              </w:numPr>
              <w:rPr>
                <w:sz w:val="20"/>
              </w:rPr>
            </w:pPr>
            <w:r w:rsidRPr="00D20F77">
              <w:rPr>
                <w:sz w:val="20"/>
              </w:rPr>
              <w:t>V</w:t>
            </w:r>
            <w:r w:rsidR="00893CF8" w:rsidRPr="00D20F77">
              <w:rPr>
                <w:sz w:val="20"/>
              </w:rPr>
              <w:t>eiligheid</w:t>
            </w:r>
            <w:r w:rsidRPr="00D20F77">
              <w:rPr>
                <w:sz w:val="20"/>
              </w:rPr>
              <w:t>.</w:t>
            </w:r>
          </w:p>
          <w:p w14:paraId="78F24527" w14:textId="77777777" w:rsidR="00896769" w:rsidRPr="00D20F77" w:rsidRDefault="005F422E" w:rsidP="00893CF8">
            <w:pPr>
              <w:pStyle w:val="Lijstalinea"/>
              <w:numPr>
                <w:ilvl w:val="0"/>
                <w:numId w:val="36"/>
              </w:numPr>
              <w:rPr>
                <w:sz w:val="20"/>
              </w:rPr>
            </w:pPr>
            <w:r w:rsidRPr="00D20F77">
              <w:rPr>
                <w:sz w:val="20"/>
              </w:rPr>
              <w:t>K</w:t>
            </w:r>
            <w:r w:rsidR="00893CF8" w:rsidRPr="00D20F77">
              <w:rPr>
                <w:sz w:val="20"/>
              </w:rPr>
              <w:t>ostenbeheer</w:t>
            </w:r>
            <w:r w:rsidRPr="00D20F77">
              <w:rPr>
                <w:sz w:val="20"/>
              </w:rPr>
              <w:t>.</w:t>
            </w:r>
          </w:p>
          <w:p w14:paraId="0153E986" w14:textId="77777777" w:rsidR="00896769" w:rsidRPr="00D20F77" w:rsidRDefault="005F422E" w:rsidP="00893CF8">
            <w:pPr>
              <w:pStyle w:val="Lijstalinea"/>
              <w:numPr>
                <w:ilvl w:val="0"/>
                <w:numId w:val="36"/>
              </w:numPr>
              <w:rPr>
                <w:sz w:val="20"/>
              </w:rPr>
            </w:pPr>
            <w:r w:rsidRPr="00D20F77">
              <w:rPr>
                <w:sz w:val="20"/>
              </w:rPr>
              <w:t>P</w:t>
            </w:r>
            <w:r w:rsidR="00893CF8" w:rsidRPr="00D20F77">
              <w:rPr>
                <w:sz w:val="20"/>
              </w:rPr>
              <w:t>lanning</w:t>
            </w:r>
            <w:r w:rsidRPr="00D20F77">
              <w:rPr>
                <w:sz w:val="20"/>
              </w:rPr>
              <w:t>.</w:t>
            </w:r>
          </w:p>
          <w:p w14:paraId="0B327301" w14:textId="77777777" w:rsidR="00896769" w:rsidRPr="00D20F77" w:rsidRDefault="005F422E" w:rsidP="00893CF8">
            <w:pPr>
              <w:pStyle w:val="Lijstalinea"/>
              <w:numPr>
                <w:ilvl w:val="0"/>
                <w:numId w:val="36"/>
              </w:numPr>
              <w:rPr>
                <w:sz w:val="20"/>
              </w:rPr>
            </w:pPr>
            <w:r w:rsidRPr="00D20F77">
              <w:rPr>
                <w:sz w:val="20"/>
              </w:rPr>
              <w:t>I</w:t>
            </w:r>
            <w:r w:rsidR="00893CF8" w:rsidRPr="00D20F77">
              <w:rPr>
                <w:sz w:val="20"/>
              </w:rPr>
              <w:t>nnovatie</w:t>
            </w:r>
            <w:r w:rsidRPr="00D20F77">
              <w:rPr>
                <w:sz w:val="20"/>
              </w:rPr>
              <w:t>.</w:t>
            </w:r>
          </w:p>
          <w:p w14:paraId="29729F1E" w14:textId="77777777" w:rsidR="00896769" w:rsidRPr="00D20F77" w:rsidRDefault="005F422E" w:rsidP="00893CF8">
            <w:pPr>
              <w:pStyle w:val="Lijstalinea"/>
              <w:numPr>
                <w:ilvl w:val="0"/>
                <w:numId w:val="36"/>
              </w:numPr>
              <w:rPr>
                <w:sz w:val="20"/>
              </w:rPr>
            </w:pPr>
            <w:r w:rsidRPr="00D20F77">
              <w:rPr>
                <w:sz w:val="20"/>
              </w:rPr>
              <w:t>D</w:t>
            </w:r>
            <w:r w:rsidR="001D05A4" w:rsidRPr="00D20F77">
              <w:rPr>
                <w:sz w:val="20"/>
              </w:rPr>
              <w:t>uurzaamheid</w:t>
            </w:r>
            <w:r w:rsidRPr="00D20F77">
              <w:rPr>
                <w:sz w:val="20"/>
              </w:rPr>
              <w:t>.</w:t>
            </w:r>
          </w:p>
          <w:p w14:paraId="2D4F1841" w14:textId="77777777" w:rsidR="00896769" w:rsidRPr="00D20F77" w:rsidRDefault="001D05A4" w:rsidP="00896769">
            <w:pPr>
              <w:pStyle w:val="Lijstalinea"/>
              <w:numPr>
                <w:ilvl w:val="0"/>
                <w:numId w:val="36"/>
              </w:numPr>
              <w:rPr>
                <w:sz w:val="20"/>
              </w:rPr>
            </w:pPr>
            <w:r w:rsidRPr="00D20F77">
              <w:rPr>
                <w:sz w:val="20"/>
              </w:rPr>
              <w:t>potentiële verbeteringen</w:t>
            </w:r>
            <w:r w:rsidR="005F422E" w:rsidRPr="00D20F77">
              <w:rPr>
                <w:sz w:val="20"/>
              </w:rPr>
              <w:t>.</w:t>
            </w:r>
          </w:p>
          <w:p w14:paraId="4E624958" w14:textId="77777777" w:rsidR="005F422E" w:rsidRPr="00D20F77" w:rsidRDefault="005F422E" w:rsidP="005F422E">
            <w:pPr>
              <w:pStyle w:val="Lijstalinea"/>
              <w:numPr>
                <w:ilvl w:val="0"/>
                <w:numId w:val="36"/>
              </w:numPr>
              <w:rPr>
                <w:sz w:val="20"/>
              </w:rPr>
            </w:pPr>
            <w:r w:rsidRPr="00D20F77">
              <w:rPr>
                <w:sz w:val="20"/>
              </w:rPr>
              <w:t>O</w:t>
            </w:r>
            <w:r w:rsidR="001D05A4" w:rsidRPr="00D20F77">
              <w:rPr>
                <w:sz w:val="20"/>
              </w:rPr>
              <w:t>ptimalisaties</w:t>
            </w:r>
            <w:r w:rsidRPr="00D20F77">
              <w:rPr>
                <w:sz w:val="20"/>
              </w:rPr>
              <w:t>.</w:t>
            </w:r>
          </w:p>
        </w:tc>
      </w:tr>
      <w:tr w:rsidR="00826FE1" w:rsidRPr="00A42A43" w14:paraId="4FFD7CC6" w14:textId="77777777" w:rsidTr="76B1D57A">
        <w:tc>
          <w:tcPr>
            <w:tcW w:w="1134" w:type="dxa"/>
          </w:tcPr>
          <w:p w14:paraId="65CEDCE6" w14:textId="4EE854AF" w:rsidR="00826FE1" w:rsidRPr="00A42A43" w:rsidRDefault="00826FE1" w:rsidP="003F507A">
            <w:pPr>
              <w:rPr>
                <w:bCs/>
                <w:sz w:val="20"/>
              </w:rPr>
            </w:pPr>
            <w:r>
              <w:rPr>
                <w:bCs/>
                <w:sz w:val="20"/>
              </w:rPr>
              <w:t>4.2.</w:t>
            </w:r>
            <w:r w:rsidR="003B73B9">
              <w:rPr>
                <w:bCs/>
                <w:sz w:val="20"/>
              </w:rPr>
              <w:t>7</w:t>
            </w:r>
          </w:p>
        </w:tc>
        <w:tc>
          <w:tcPr>
            <w:tcW w:w="7938" w:type="dxa"/>
          </w:tcPr>
          <w:p w14:paraId="4BFD5046" w14:textId="4D5B51B0" w:rsidR="005B1EC4" w:rsidRPr="00A42A43" w:rsidRDefault="00962428" w:rsidP="002C4D35">
            <w:pPr>
              <w:rPr>
                <w:sz w:val="20"/>
              </w:rPr>
            </w:pPr>
            <w:r>
              <w:rPr>
                <w:sz w:val="20"/>
              </w:rPr>
              <w:t>Op basis van de maandelijkse</w:t>
            </w:r>
            <w:r w:rsidR="00826FE1">
              <w:rPr>
                <w:sz w:val="20"/>
              </w:rPr>
              <w:t xml:space="preserve"> rapportage </w:t>
            </w:r>
            <w:r w:rsidR="009A6E17">
              <w:rPr>
                <w:sz w:val="20"/>
              </w:rPr>
              <w:t xml:space="preserve">kan Opdrachtgever bepalen of </w:t>
            </w:r>
            <w:r w:rsidR="003F507A">
              <w:rPr>
                <w:sz w:val="20"/>
              </w:rPr>
              <w:t xml:space="preserve">operationeel </w:t>
            </w:r>
            <w:r w:rsidR="00826FE1">
              <w:rPr>
                <w:sz w:val="20"/>
              </w:rPr>
              <w:t xml:space="preserve">overleg </w:t>
            </w:r>
            <w:r w:rsidR="009A6E17">
              <w:rPr>
                <w:sz w:val="20"/>
              </w:rPr>
              <w:t xml:space="preserve">nodig is </w:t>
            </w:r>
            <w:r w:rsidR="00826FE1">
              <w:rPr>
                <w:sz w:val="20"/>
              </w:rPr>
              <w:t>tussen Opdrachtnemer en Opdrachtgever om voortgang te bespreken, knelpunten structureel op te lossen en optimalisaties te realiseren.</w:t>
            </w:r>
            <w:r w:rsidR="009A6E17">
              <w:rPr>
                <w:sz w:val="20"/>
              </w:rPr>
              <w:t xml:space="preserve"> Dit overleg kan maandelijks</w:t>
            </w:r>
            <w:r w:rsidR="00D13BBF">
              <w:rPr>
                <w:sz w:val="20"/>
              </w:rPr>
              <w:t>, per kwartaal of half jaarlijks</w:t>
            </w:r>
            <w:r w:rsidR="009A6E17">
              <w:rPr>
                <w:sz w:val="20"/>
              </w:rPr>
              <w:t xml:space="preserve"> plaatsvinden. </w:t>
            </w:r>
          </w:p>
        </w:tc>
      </w:tr>
      <w:tr w:rsidR="00826FE1" w:rsidRPr="00236378" w14:paraId="6B3B1224" w14:textId="77777777" w:rsidTr="76B1D57A">
        <w:tc>
          <w:tcPr>
            <w:tcW w:w="1134" w:type="dxa"/>
          </w:tcPr>
          <w:p w14:paraId="4AA88E9F" w14:textId="6E1B11D2" w:rsidR="00826FE1" w:rsidRPr="00236378" w:rsidRDefault="00826FE1" w:rsidP="002C4D35">
            <w:pPr>
              <w:rPr>
                <w:bCs/>
                <w:sz w:val="20"/>
              </w:rPr>
            </w:pPr>
            <w:r>
              <w:rPr>
                <w:bCs/>
                <w:sz w:val="20"/>
              </w:rPr>
              <w:t>4.2.</w:t>
            </w:r>
            <w:r w:rsidR="003B73B9">
              <w:rPr>
                <w:bCs/>
                <w:sz w:val="20"/>
              </w:rPr>
              <w:t>8</w:t>
            </w:r>
          </w:p>
        </w:tc>
        <w:tc>
          <w:tcPr>
            <w:tcW w:w="7938" w:type="dxa"/>
          </w:tcPr>
          <w:p w14:paraId="3F7449AC" w14:textId="485B87B2" w:rsidR="005F422E" w:rsidRPr="0020246A" w:rsidRDefault="00962428" w:rsidP="002C4D35">
            <w:pPr>
              <w:rPr>
                <w:sz w:val="20"/>
              </w:rPr>
            </w:pPr>
            <w:r w:rsidRPr="009A6E17">
              <w:rPr>
                <w:sz w:val="20"/>
              </w:rPr>
              <w:t xml:space="preserve">Elk jaar vindt er een leveranciersevaluatie plaats. Leverancier wordt beoordeeld d.m.v. het standaard leveranciersbeoordeling formulier van Opdrachtgever. </w:t>
            </w:r>
            <w:r w:rsidRPr="002D6A35">
              <w:rPr>
                <w:sz w:val="20"/>
              </w:rPr>
              <w:t>Deze is terug te vinden in bijlage</w:t>
            </w:r>
            <w:r w:rsidR="002D6A35" w:rsidRPr="002D6A35">
              <w:rPr>
                <w:sz w:val="20"/>
              </w:rPr>
              <w:t xml:space="preserve"> </w:t>
            </w:r>
            <w:r w:rsidR="003B5009">
              <w:rPr>
                <w:sz w:val="20"/>
              </w:rPr>
              <w:t>5</w:t>
            </w:r>
            <w:r w:rsidRPr="002D6A35">
              <w:rPr>
                <w:sz w:val="20"/>
              </w:rPr>
              <w:t>.</w:t>
            </w:r>
          </w:p>
        </w:tc>
      </w:tr>
      <w:tr w:rsidR="00B16230" w:rsidRPr="0084550A" w14:paraId="7E9C5A0D" w14:textId="77777777" w:rsidTr="76B1D57A">
        <w:tc>
          <w:tcPr>
            <w:tcW w:w="1134" w:type="dxa"/>
          </w:tcPr>
          <w:p w14:paraId="5433D3EE" w14:textId="2F9D1EB3" w:rsidR="00B16230" w:rsidRPr="0084550A" w:rsidRDefault="00B16230" w:rsidP="002C4D35">
            <w:pPr>
              <w:rPr>
                <w:bCs/>
                <w:sz w:val="20"/>
              </w:rPr>
            </w:pPr>
            <w:r>
              <w:rPr>
                <w:bCs/>
                <w:sz w:val="20"/>
              </w:rPr>
              <w:t>4.2.</w:t>
            </w:r>
            <w:r w:rsidR="003B73B9">
              <w:rPr>
                <w:bCs/>
                <w:sz w:val="20"/>
              </w:rPr>
              <w:t>9</w:t>
            </w:r>
          </w:p>
        </w:tc>
        <w:tc>
          <w:tcPr>
            <w:tcW w:w="7938" w:type="dxa"/>
          </w:tcPr>
          <w:p w14:paraId="63563E2E" w14:textId="77777777" w:rsidR="00B16230" w:rsidRPr="0084550A" w:rsidRDefault="00B16230" w:rsidP="002C4D35">
            <w:pPr>
              <w:tabs>
                <w:tab w:val="clear" w:pos="380"/>
                <w:tab w:val="left" w:pos="2517"/>
              </w:tabs>
              <w:rPr>
                <w:sz w:val="20"/>
              </w:rPr>
            </w:pPr>
            <w:r w:rsidRPr="0084550A">
              <w:rPr>
                <w:sz w:val="20"/>
              </w:rPr>
              <w:t>Alle communicatie</w:t>
            </w:r>
            <w:r>
              <w:rPr>
                <w:sz w:val="20"/>
              </w:rPr>
              <w:t>, zowel mondeling, schriftelijk als digitaal,</w:t>
            </w:r>
            <w:r w:rsidRPr="0084550A">
              <w:rPr>
                <w:sz w:val="20"/>
              </w:rPr>
              <w:t xml:space="preserve"> geschiedt in de Nederlandse taal.</w:t>
            </w:r>
          </w:p>
        </w:tc>
      </w:tr>
    </w:tbl>
    <w:p w14:paraId="4F37A1C7" w14:textId="77777777" w:rsidR="00A371FF" w:rsidRDefault="00A371FF" w:rsidP="00A371FF">
      <w:pPr>
        <w:pStyle w:val="Kop2"/>
        <w:numPr>
          <w:ilvl w:val="0"/>
          <w:numId w:val="0"/>
        </w:numPr>
        <w:tabs>
          <w:tab w:val="clear" w:pos="-1440"/>
          <w:tab w:val="clear" w:pos="-720"/>
          <w:tab w:val="clear" w:pos="0"/>
          <w:tab w:val="clear" w:pos="380"/>
        </w:tabs>
        <w:ind w:left="357"/>
        <w:jc w:val="left"/>
      </w:pPr>
    </w:p>
    <w:p w14:paraId="24462F47" w14:textId="77777777" w:rsidR="009040DD" w:rsidRDefault="009040DD" w:rsidP="009040DD">
      <w:pPr>
        <w:pStyle w:val="Kop2"/>
        <w:tabs>
          <w:tab w:val="clear" w:pos="-1440"/>
          <w:tab w:val="clear" w:pos="-720"/>
          <w:tab w:val="clear" w:pos="0"/>
          <w:tab w:val="clear" w:pos="380"/>
        </w:tabs>
        <w:ind w:left="357" w:hanging="357"/>
        <w:jc w:val="left"/>
      </w:pPr>
      <w:bookmarkStart w:id="37" w:name="_Toc158102857"/>
      <w:r>
        <w:t>Eisen aan veilig werken</w:t>
      </w:r>
      <w:bookmarkEnd w:id="37"/>
    </w:p>
    <w:p w14:paraId="3390846B" w14:textId="77777777" w:rsidR="009040DD" w:rsidRDefault="009040DD" w:rsidP="009040DD"/>
    <w:tbl>
      <w:tblPr>
        <w:tblStyle w:val="Tabelraster"/>
        <w:tblW w:w="9072" w:type="dxa"/>
        <w:tblInd w:w="108" w:type="dxa"/>
        <w:tblLayout w:type="fixed"/>
        <w:tblLook w:val="04A0" w:firstRow="1" w:lastRow="0" w:firstColumn="1" w:lastColumn="0" w:noHBand="0" w:noVBand="1"/>
      </w:tblPr>
      <w:tblGrid>
        <w:gridCol w:w="1218"/>
        <w:gridCol w:w="7854"/>
      </w:tblGrid>
      <w:tr w:rsidR="009040DD" w:rsidRPr="0077326D" w14:paraId="7CED8DB6" w14:textId="77777777" w:rsidTr="371F6676">
        <w:tc>
          <w:tcPr>
            <w:tcW w:w="1218" w:type="dxa"/>
            <w:shd w:val="clear" w:color="auto" w:fill="BFBFBF" w:themeFill="background1" w:themeFillShade="BF"/>
          </w:tcPr>
          <w:p w14:paraId="4A34DD9A" w14:textId="77777777" w:rsidR="009040DD" w:rsidRPr="0077326D" w:rsidRDefault="009040DD" w:rsidP="009040DD">
            <w:pPr>
              <w:rPr>
                <w:b/>
                <w:sz w:val="20"/>
              </w:rPr>
            </w:pPr>
            <w:r w:rsidRPr="0077326D">
              <w:rPr>
                <w:b/>
                <w:sz w:val="20"/>
              </w:rPr>
              <w:t>Nr.</w:t>
            </w:r>
          </w:p>
        </w:tc>
        <w:tc>
          <w:tcPr>
            <w:tcW w:w="7854" w:type="dxa"/>
            <w:shd w:val="clear" w:color="auto" w:fill="BFBFBF" w:themeFill="background1" w:themeFillShade="BF"/>
          </w:tcPr>
          <w:p w14:paraId="692649E4" w14:textId="77777777" w:rsidR="009040DD" w:rsidRPr="0077326D" w:rsidRDefault="009040DD" w:rsidP="009040DD">
            <w:pPr>
              <w:rPr>
                <w:b/>
                <w:sz w:val="20"/>
              </w:rPr>
            </w:pPr>
            <w:r w:rsidRPr="0077326D">
              <w:rPr>
                <w:b/>
                <w:sz w:val="20"/>
              </w:rPr>
              <w:t>Eis</w:t>
            </w:r>
          </w:p>
        </w:tc>
      </w:tr>
      <w:tr w:rsidR="009040DD" w:rsidRPr="007C7766" w14:paraId="08686EE5" w14:textId="77777777" w:rsidTr="371F6676">
        <w:tc>
          <w:tcPr>
            <w:tcW w:w="1218" w:type="dxa"/>
          </w:tcPr>
          <w:p w14:paraId="40626FCF" w14:textId="77777777" w:rsidR="009040DD" w:rsidRPr="007C7766" w:rsidRDefault="009040DD" w:rsidP="009040DD">
            <w:pPr>
              <w:rPr>
                <w:bCs/>
                <w:sz w:val="20"/>
              </w:rPr>
            </w:pPr>
            <w:r>
              <w:rPr>
                <w:bCs/>
                <w:sz w:val="20"/>
              </w:rPr>
              <w:t>4.</w:t>
            </w:r>
            <w:r w:rsidR="00826FE1">
              <w:rPr>
                <w:bCs/>
                <w:sz w:val="20"/>
              </w:rPr>
              <w:t>3</w:t>
            </w:r>
            <w:r w:rsidRPr="007C7766">
              <w:rPr>
                <w:bCs/>
                <w:sz w:val="20"/>
              </w:rPr>
              <w:t>.1</w:t>
            </w:r>
          </w:p>
        </w:tc>
        <w:tc>
          <w:tcPr>
            <w:tcW w:w="7854" w:type="dxa"/>
          </w:tcPr>
          <w:p w14:paraId="1B68393C" w14:textId="77777777" w:rsidR="009040DD" w:rsidRPr="007C7766" w:rsidRDefault="009040DD" w:rsidP="009040DD">
            <w:pPr>
              <w:rPr>
                <w:sz w:val="20"/>
              </w:rPr>
            </w:pPr>
            <w:r w:rsidRPr="007C7766">
              <w:rPr>
                <w:sz w:val="20"/>
              </w:rPr>
              <w:t xml:space="preserve">Opdrachtnemer is verantwoordelijk voor de </w:t>
            </w:r>
            <w:r w:rsidRPr="009C570F">
              <w:rPr>
                <w:sz w:val="20"/>
              </w:rPr>
              <w:t xml:space="preserve">VG&amp;M coördinatie </w:t>
            </w:r>
            <w:r w:rsidRPr="007C7766">
              <w:rPr>
                <w:sz w:val="20"/>
              </w:rPr>
              <w:t xml:space="preserve">van werkzaamheden aan </w:t>
            </w:r>
            <w:r w:rsidR="00166BAD">
              <w:rPr>
                <w:sz w:val="20"/>
              </w:rPr>
              <w:t>de metingen</w:t>
            </w:r>
            <w:r w:rsidRPr="007C7766">
              <w:rPr>
                <w:sz w:val="20"/>
              </w:rPr>
              <w:t>.</w:t>
            </w:r>
          </w:p>
        </w:tc>
      </w:tr>
      <w:tr w:rsidR="009040DD" w:rsidRPr="007C7766" w14:paraId="74B6B747" w14:textId="77777777" w:rsidTr="371F6676">
        <w:tc>
          <w:tcPr>
            <w:tcW w:w="1218" w:type="dxa"/>
          </w:tcPr>
          <w:p w14:paraId="2972EE3B" w14:textId="77777777" w:rsidR="009040DD" w:rsidRPr="007C7766" w:rsidRDefault="009040DD" w:rsidP="009040DD">
            <w:pPr>
              <w:rPr>
                <w:bCs/>
                <w:sz w:val="20"/>
              </w:rPr>
            </w:pPr>
            <w:r>
              <w:rPr>
                <w:bCs/>
                <w:sz w:val="20"/>
              </w:rPr>
              <w:t>4.</w:t>
            </w:r>
            <w:r w:rsidR="00826FE1">
              <w:rPr>
                <w:bCs/>
                <w:sz w:val="20"/>
              </w:rPr>
              <w:t>3</w:t>
            </w:r>
            <w:r w:rsidRPr="007C7766">
              <w:rPr>
                <w:bCs/>
                <w:sz w:val="20"/>
              </w:rPr>
              <w:t>.</w:t>
            </w:r>
            <w:r>
              <w:rPr>
                <w:bCs/>
                <w:sz w:val="20"/>
              </w:rPr>
              <w:t>2</w:t>
            </w:r>
          </w:p>
        </w:tc>
        <w:tc>
          <w:tcPr>
            <w:tcW w:w="7854" w:type="dxa"/>
          </w:tcPr>
          <w:p w14:paraId="392A1943" w14:textId="77777777" w:rsidR="009040DD" w:rsidRPr="009C570F" w:rsidRDefault="009040DD" w:rsidP="009040DD">
            <w:pPr>
              <w:rPr>
                <w:sz w:val="20"/>
              </w:rPr>
            </w:pPr>
            <w:r w:rsidRPr="009C570F">
              <w:rPr>
                <w:sz w:val="20"/>
              </w:rPr>
              <w:t xml:space="preserve">De </w:t>
            </w:r>
            <w:r w:rsidRPr="007C7766">
              <w:rPr>
                <w:sz w:val="20"/>
              </w:rPr>
              <w:t>Opdrachtnemer</w:t>
            </w:r>
            <w:r w:rsidRPr="009C570F">
              <w:rPr>
                <w:sz w:val="20"/>
              </w:rPr>
              <w:t> is ook verantwoordelijk voor de VG&amp;M coördinatie van</w:t>
            </w:r>
          </w:p>
          <w:p w14:paraId="1F17F24A" w14:textId="77777777" w:rsidR="009040DD" w:rsidRPr="007C7766" w:rsidRDefault="009040DD" w:rsidP="009040DD">
            <w:pPr>
              <w:rPr>
                <w:sz w:val="20"/>
              </w:rPr>
            </w:pPr>
            <w:r w:rsidRPr="009C570F">
              <w:rPr>
                <w:sz w:val="20"/>
              </w:rPr>
              <w:t>werkzaamheden uitgevoerd door de door hem ingeschakelde derden.</w:t>
            </w:r>
          </w:p>
        </w:tc>
      </w:tr>
      <w:tr w:rsidR="009040DD" w:rsidRPr="007C7766" w14:paraId="531DB92D" w14:textId="77777777" w:rsidTr="371F6676">
        <w:tc>
          <w:tcPr>
            <w:tcW w:w="1218" w:type="dxa"/>
          </w:tcPr>
          <w:p w14:paraId="20A21A0D" w14:textId="77777777" w:rsidR="009040DD" w:rsidRPr="007C7766" w:rsidRDefault="009040DD" w:rsidP="009040DD">
            <w:pPr>
              <w:rPr>
                <w:bCs/>
                <w:sz w:val="20"/>
              </w:rPr>
            </w:pPr>
            <w:r>
              <w:rPr>
                <w:bCs/>
                <w:sz w:val="20"/>
              </w:rPr>
              <w:t>4.</w:t>
            </w:r>
            <w:r w:rsidR="00826FE1">
              <w:rPr>
                <w:bCs/>
                <w:sz w:val="20"/>
              </w:rPr>
              <w:t>3</w:t>
            </w:r>
            <w:r w:rsidRPr="007C7766">
              <w:rPr>
                <w:bCs/>
                <w:sz w:val="20"/>
              </w:rPr>
              <w:t>.</w:t>
            </w:r>
            <w:r>
              <w:rPr>
                <w:bCs/>
                <w:sz w:val="20"/>
              </w:rPr>
              <w:t>3</w:t>
            </w:r>
          </w:p>
        </w:tc>
        <w:tc>
          <w:tcPr>
            <w:tcW w:w="7854" w:type="dxa"/>
          </w:tcPr>
          <w:p w14:paraId="05CE36EC" w14:textId="77777777" w:rsidR="009040DD" w:rsidRPr="007C7766" w:rsidRDefault="009040DD" w:rsidP="009040DD">
            <w:pPr>
              <w:rPr>
                <w:sz w:val="20"/>
              </w:rPr>
            </w:pPr>
            <w:r w:rsidRPr="007C7766">
              <w:rPr>
                <w:sz w:val="20"/>
              </w:rPr>
              <w:t>Opdrachtnemer stelt een</w:t>
            </w:r>
            <w:r w:rsidRPr="009C570F">
              <w:rPr>
                <w:sz w:val="20"/>
              </w:rPr>
              <w:t xml:space="preserve"> VG&amp;M plan</w:t>
            </w:r>
            <w:r w:rsidRPr="007C7766">
              <w:rPr>
                <w:sz w:val="20"/>
              </w:rPr>
              <w:t xml:space="preserve"> op </w:t>
            </w:r>
            <w:r>
              <w:rPr>
                <w:sz w:val="20"/>
              </w:rPr>
              <w:t xml:space="preserve">voor de werkzaamheden aan </w:t>
            </w:r>
            <w:r w:rsidR="00166BAD">
              <w:rPr>
                <w:sz w:val="20"/>
              </w:rPr>
              <w:t>de metingen</w:t>
            </w:r>
            <w:r>
              <w:rPr>
                <w:sz w:val="20"/>
              </w:rPr>
              <w:t xml:space="preserve"> </w:t>
            </w:r>
            <w:r w:rsidRPr="007C7766">
              <w:rPr>
                <w:sz w:val="20"/>
              </w:rPr>
              <w:t>en houdt dit actueel.</w:t>
            </w:r>
            <w:r w:rsidR="00396872">
              <w:rPr>
                <w:sz w:val="20"/>
              </w:rPr>
              <w:t xml:space="preserve"> Het VG&amp;M plan wordt ter acceptatie beoordeeld door de Opdrachtgever.</w:t>
            </w:r>
          </w:p>
        </w:tc>
      </w:tr>
      <w:tr w:rsidR="009040DD" w:rsidRPr="007C7766" w14:paraId="705EF7DC" w14:textId="77777777" w:rsidTr="371F6676">
        <w:tc>
          <w:tcPr>
            <w:tcW w:w="1218" w:type="dxa"/>
          </w:tcPr>
          <w:p w14:paraId="3655CB17" w14:textId="77777777" w:rsidR="009040DD" w:rsidRPr="007C7766" w:rsidRDefault="009040DD" w:rsidP="009040DD">
            <w:pPr>
              <w:rPr>
                <w:bCs/>
                <w:sz w:val="20"/>
              </w:rPr>
            </w:pPr>
            <w:r>
              <w:rPr>
                <w:bCs/>
                <w:sz w:val="20"/>
              </w:rPr>
              <w:t>4.</w:t>
            </w:r>
            <w:r w:rsidR="00826FE1">
              <w:rPr>
                <w:bCs/>
                <w:sz w:val="20"/>
              </w:rPr>
              <w:t>3</w:t>
            </w:r>
            <w:r w:rsidRPr="007C7766">
              <w:rPr>
                <w:bCs/>
                <w:sz w:val="20"/>
              </w:rPr>
              <w:t>.</w:t>
            </w:r>
            <w:r w:rsidR="00396872">
              <w:rPr>
                <w:bCs/>
                <w:sz w:val="20"/>
              </w:rPr>
              <w:t>4</w:t>
            </w:r>
          </w:p>
        </w:tc>
        <w:tc>
          <w:tcPr>
            <w:tcW w:w="7854" w:type="dxa"/>
          </w:tcPr>
          <w:p w14:paraId="145CFFBC" w14:textId="77777777" w:rsidR="009040DD" w:rsidRPr="009C570F" w:rsidRDefault="009040DD" w:rsidP="009040DD">
            <w:pPr>
              <w:rPr>
                <w:sz w:val="20"/>
              </w:rPr>
            </w:pPr>
            <w:r>
              <w:rPr>
                <w:sz w:val="20"/>
              </w:rPr>
              <w:t>Opdrachtnemer ruimt</w:t>
            </w:r>
            <w:r w:rsidRPr="009C570F">
              <w:rPr>
                <w:sz w:val="20"/>
              </w:rPr>
              <w:t xml:space="preserve"> aan het eind van elke werkdag het werkterrein op</w:t>
            </w:r>
          </w:p>
          <w:p w14:paraId="4ECB829F" w14:textId="77777777" w:rsidR="009040DD" w:rsidRPr="007C7766" w:rsidRDefault="009040DD" w:rsidP="009040DD">
            <w:pPr>
              <w:rPr>
                <w:sz w:val="20"/>
              </w:rPr>
            </w:pPr>
            <w:r w:rsidRPr="009C570F">
              <w:rPr>
                <w:sz w:val="20"/>
              </w:rPr>
              <w:t xml:space="preserve">en </w:t>
            </w:r>
            <w:r>
              <w:rPr>
                <w:sz w:val="20"/>
              </w:rPr>
              <w:t xml:space="preserve">verwijdert </w:t>
            </w:r>
            <w:r w:rsidRPr="009C570F">
              <w:rPr>
                <w:sz w:val="20"/>
              </w:rPr>
              <w:t>afval</w:t>
            </w:r>
            <w:r>
              <w:rPr>
                <w:sz w:val="20"/>
              </w:rPr>
              <w:t>.</w:t>
            </w:r>
          </w:p>
        </w:tc>
      </w:tr>
      <w:tr w:rsidR="009040DD" w:rsidRPr="007C7766" w14:paraId="1498ED7B" w14:textId="77777777" w:rsidTr="371F6676">
        <w:tc>
          <w:tcPr>
            <w:tcW w:w="1218" w:type="dxa"/>
          </w:tcPr>
          <w:p w14:paraId="0657948F" w14:textId="77777777" w:rsidR="009040DD" w:rsidRPr="007C7766" w:rsidRDefault="009040DD" w:rsidP="009040DD">
            <w:pPr>
              <w:rPr>
                <w:bCs/>
                <w:sz w:val="20"/>
              </w:rPr>
            </w:pPr>
            <w:r>
              <w:rPr>
                <w:bCs/>
                <w:sz w:val="20"/>
              </w:rPr>
              <w:t>4.</w:t>
            </w:r>
            <w:r w:rsidR="00826FE1">
              <w:rPr>
                <w:bCs/>
                <w:sz w:val="20"/>
              </w:rPr>
              <w:t>3</w:t>
            </w:r>
            <w:r w:rsidRPr="007C7766">
              <w:rPr>
                <w:bCs/>
                <w:sz w:val="20"/>
              </w:rPr>
              <w:t>.</w:t>
            </w:r>
            <w:r w:rsidR="00396872">
              <w:rPr>
                <w:bCs/>
                <w:sz w:val="20"/>
              </w:rPr>
              <w:t>5</w:t>
            </w:r>
          </w:p>
        </w:tc>
        <w:tc>
          <w:tcPr>
            <w:tcW w:w="7854" w:type="dxa"/>
          </w:tcPr>
          <w:p w14:paraId="68EAD922" w14:textId="77777777" w:rsidR="009040DD" w:rsidRPr="007C7766" w:rsidRDefault="009040DD" w:rsidP="009040DD">
            <w:pPr>
              <w:rPr>
                <w:sz w:val="20"/>
              </w:rPr>
            </w:pPr>
            <w:r>
              <w:rPr>
                <w:sz w:val="20"/>
              </w:rPr>
              <w:t>Iedere persoon van Opdrachtnemer op een</w:t>
            </w:r>
            <w:r w:rsidR="00166BAD">
              <w:rPr>
                <w:sz w:val="20"/>
              </w:rPr>
              <w:t xml:space="preserve"> terrein van Opdrachtgever</w:t>
            </w:r>
            <w:r w:rsidR="00052B27">
              <w:rPr>
                <w:sz w:val="20"/>
              </w:rPr>
              <w:t xml:space="preserve"> </w:t>
            </w:r>
            <w:r>
              <w:rPr>
                <w:sz w:val="20"/>
              </w:rPr>
              <w:t>kan zich altijd legitimeren</w:t>
            </w:r>
            <w:r w:rsidRPr="009C570F">
              <w:rPr>
                <w:sz w:val="20"/>
              </w:rPr>
              <w:t xml:space="preserve"> met een geldig</w:t>
            </w:r>
            <w:r>
              <w:rPr>
                <w:sz w:val="20"/>
              </w:rPr>
              <w:t xml:space="preserve"> </w:t>
            </w:r>
            <w:r w:rsidRPr="009C570F">
              <w:rPr>
                <w:sz w:val="20"/>
              </w:rPr>
              <w:t>legitimatiebewijs, zijnde een rijbewijs, identiteitskaart of paspoort.</w:t>
            </w:r>
          </w:p>
        </w:tc>
      </w:tr>
      <w:tr w:rsidR="009040DD" w:rsidRPr="007C7766" w14:paraId="75BD44D9" w14:textId="77777777" w:rsidTr="371F6676">
        <w:tc>
          <w:tcPr>
            <w:tcW w:w="1218" w:type="dxa"/>
          </w:tcPr>
          <w:p w14:paraId="49DB5263" w14:textId="77777777" w:rsidR="009040DD" w:rsidRPr="007C7766" w:rsidRDefault="009040DD" w:rsidP="009040DD">
            <w:pPr>
              <w:rPr>
                <w:bCs/>
                <w:sz w:val="20"/>
              </w:rPr>
            </w:pPr>
            <w:r>
              <w:rPr>
                <w:bCs/>
                <w:sz w:val="20"/>
              </w:rPr>
              <w:t>4.</w:t>
            </w:r>
            <w:r w:rsidR="00826FE1">
              <w:rPr>
                <w:bCs/>
                <w:sz w:val="20"/>
              </w:rPr>
              <w:t>3</w:t>
            </w:r>
            <w:r w:rsidRPr="007C7766">
              <w:rPr>
                <w:bCs/>
                <w:sz w:val="20"/>
              </w:rPr>
              <w:t>.</w:t>
            </w:r>
            <w:r w:rsidR="00396872">
              <w:rPr>
                <w:bCs/>
                <w:sz w:val="20"/>
              </w:rPr>
              <w:t>6</w:t>
            </w:r>
          </w:p>
        </w:tc>
        <w:tc>
          <w:tcPr>
            <w:tcW w:w="7854" w:type="dxa"/>
          </w:tcPr>
          <w:p w14:paraId="277E7F2C" w14:textId="4886D6ED" w:rsidR="00526CA0" w:rsidRPr="000E3C51" w:rsidRDefault="000D7654" w:rsidP="009040DD">
            <w:pPr>
              <w:rPr>
                <w:sz w:val="20"/>
              </w:rPr>
            </w:pPr>
            <w:r w:rsidRPr="000E3C51">
              <w:rPr>
                <w:sz w:val="20"/>
              </w:rPr>
              <w:t xml:space="preserve">De Opdrachtnemer en zijn medewerkers moeten aantoonbare kennis hebben van de risico’s die de werkzaamheden met zich meebrengen, de huidige regelgeving en de </w:t>
            </w:r>
            <w:proofErr w:type="spellStart"/>
            <w:r w:rsidRPr="000E3C51">
              <w:rPr>
                <w:sz w:val="20"/>
              </w:rPr>
              <w:t>arbo</w:t>
            </w:r>
            <w:proofErr w:type="spellEnd"/>
            <w:r w:rsidRPr="000E3C51">
              <w:rPr>
                <w:sz w:val="20"/>
              </w:rPr>
              <w:t>-catalogus “waterschappen”. Op verzoek van Opdrachtgever moet dit worden aangetoond middels eerder gebruikte (</w:t>
            </w:r>
            <w:proofErr w:type="spellStart"/>
            <w:r w:rsidRPr="000E3C51">
              <w:rPr>
                <w:sz w:val="20"/>
              </w:rPr>
              <w:t>veiligheids</w:t>
            </w:r>
            <w:proofErr w:type="spellEnd"/>
            <w:r w:rsidRPr="000E3C51">
              <w:rPr>
                <w:sz w:val="20"/>
              </w:rPr>
              <w:t>) documenten en behaalde certificaten/trainingen/opleidingen</w:t>
            </w:r>
            <w:r w:rsidR="001C67BC" w:rsidRPr="000E3C51">
              <w:rPr>
                <w:sz w:val="20"/>
              </w:rPr>
              <w:t>.</w:t>
            </w:r>
          </w:p>
          <w:p w14:paraId="56E50EEE" w14:textId="77777777" w:rsidR="001C67BC" w:rsidRPr="000E3C51" w:rsidRDefault="001C67BC" w:rsidP="009040DD">
            <w:pPr>
              <w:rPr>
                <w:sz w:val="20"/>
              </w:rPr>
            </w:pPr>
          </w:p>
          <w:p w14:paraId="0415E136" w14:textId="103A828E" w:rsidR="001C67BC" w:rsidRPr="000E3C51" w:rsidRDefault="001C67BC" w:rsidP="009040DD">
            <w:pPr>
              <w:rPr>
                <w:sz w:val="20"/>
              </w:rPr>
            </w:pPr>
            <w:r w:rsidRPr="000E3C51">
              <w:rPr>
                <w:sz w:val="20"/>
              </w:rPr>
              <w:t>Voor het werken nabij installaties onder elektrotechnische spanning gelden de voorwaarden in het Handboek Arbo &amp; Veiligheid.</w:t>
            </w:r>
          </w:p>
          <w:p w14:paraId="6245320A" w14:textId="77777777" w:rsidR="000D7654" w:rsidRPr="000E3C51" w:rsidRDefault="000D7654" w:rsidP="009040DD">
            <w:pPr>
              <w:rPr>
                <w:sz w:val="20"/>
              </w:rPr>
            </w:pPr>
          </w:p>
          <w:p w14:paraId="7984C66D" w14:textId="0CF2EF3A" w:rsidR="00A371FF" w:rsidRPr="000E3C51" w:rsidRDefault="47423EEF" w:rsidP="00463C3E">
            <w:pPr>
              <w:rPr>
                <w:sz w:val="20"/>
              </w:rPr>
            </w:pPr>
            <w:r w:rsidRPr="000E3C51">
              <w:rPr>
                <w:sz w:val="20"/>
              </w:rPr>
              <w:t xml:space="preserve">Zie: </w:t>
            </w:r>
            <w:bookmarkStart w:id="38" w:name="_Hlk155869877"/>
            <w:r w:rsidR="00463C3E" w:rsidRPr="000E3C51">
              <w:rPr>
                <w:sz w:val="20"/>
              </w:rPr>
              <w:t>Handboek Arbo &amp; Veiligheid</w:t>
            </w:r>
            <w:bookmarkEnd w:id="38"/>
            <w:r w:rsidR="000E3C51" w:rsidRPr="000E3C51">
              <w:rPr>
                <w:sz w:val="20"/>
              </w:rPr>
              <w:t>/Arbokompas</w:t>
            </w:r>
            <w:r w:rsidR="00463C3E" w:rsidRPr="000E3C51">
              <w:rPr>
                <w:sz w:val="20"/>
              </w:rPr>
              <w:t xml:space="preserve">, zie bijlage </w:t>
            </w:r>
            <w:r w:rsidR="003B5009" w:rsidRPr="000E3C51">
              <w:rPr>
                <w:sz w:val="20"/>
              </w:rPr>
              <w:t>13</w:t>
            </w:r>
            <w:r w:rsidR="00463C3E" w:rsidRPr="000E3C51">
              <w:rPr>
                <w:sz w:val="20"/>
              </w:rPr>
              <w:t>.</w:t>
            </w:r>
          </w:p>
        </w:tc>
      </w:tr>
      <w:tr w:rsidR="001C67BC" w:rsidRPr="007C7766" w14:paraId="63D42463" w14:textId="77777777" w:rsidTr="371F6676">
        <w:tc>
          <w:tcPr>
            <w:tcW w:w="1218" w:type="dxa"/>
          </w:tcPr>
          <w:p w14:paraId="283A86D5" w14:textId="75005F49" w:rsidR="001C67BC" w:rsidRDefault="00DC434E" w:rsidP="009040DD">
            <w:pPr>
              <w:rPr>
                <w:bCs/>
              </w:rPr>
            </w:pPr>
            <w:r>
              <w:rPr>
                <w:bCs/>
                <w:sz w:val="20"/>
              </w:rPr>
              <w:t>4.3</w:t>
            </w:r>
            <w:r w:rsidRPr="00757E90">
              <w:rPr>
                <w:bCs/>
                <w:sz w:val="20"/>
              </w:rPr>
              <w:t>.</w:t>
            </w:r>
            <w:r>
              <w:rPr>
                <w:bCs/>
                <w:sz w:val="20"/>
              </w:rPr>
              <w:t>7</w:t>
            </w:r>
          </w:p>
        </w:tc>
        <w:tc>
          <w:tcPr>
            <w:tcW w:w="7854" w:type="dxa"/>
          </w:tcPr>
          <w:p w14:paraId="68536EF2" w14:textId="0C518700" w:rsidR="001C67BC" w:rsidRPr="000E3C51" w:rsidRDefault="001C67BC" w:rsidP="009040DD">
            <w:r w:rsidRPr="000E3C51">
              <w:rPr>
                <w:sz w:val="20"/>
                <w:szCs w:val="18"/>
              </w:rPr>
              <w:t xml:space="preserve">Indien een installatie voor de uitvoering van de </w:t>
            </w:r>
            <w:r w:rsidR="0021062E" w:rsidRPr="000E3C51">
              <w:rPr>
                <w:sz w:val="20"/>
                <w:szCs w:val="18"/>
              </w:rPr>
              <w:t>onderhoudswerk</w:t>
            </w:r>
            <w:r w:rsidR="0021062E">
              <w:rPr>
                <w:sz w:val="20"/>
                <w:szCs w:val="18"/>
              </w:rPr>
              <w:t>z</w:t>
            </w:r>
            <w:r w:rsidR="0021062E" w:rsidRPr="000E3C51">
              <w:rPr>
                <w:sz w:val="20"/>
                <w:szCs w:val="18"/>
              </w:rPr>
              <w:t>aamheden</w:t>
            </w:r>
            <w:r w:rsidRPr="000E3C51">
              <w:rPr>
                <w:sz w:val="20"/>
                <w:szCs w:val="18"/>
              </w:rPr>
              <w:t xml:space="preserve"> door de Opdrachtgever  spanningsloos  moet worden gemaakt, dient dit voorafgaand aan de werkzaamheden met de betreffende beheerder te worden afgestemd. De </w:t>
            </w:r>
            <w:bookmarkStart w:id="39" w:name="_Hlk155869893"/>
            <w:r w:rsidRPr="000E3C51">
              <w:rPr>
                <w:sz w:val="20"/>
                <w:szCs w:val="18"/>
              </w:rPr>
              <w:t xml:space="preserve">LOTOTO procedure </w:t>
            </w:r>
            <w:bookmarkEnd w:id="39"/>
            <w:r w:rsidRPr="000E3C51">
              <w:rPr>
                <w:sz w:val="20"/>
                <w:szCs w:val="18"/>
              </w:rPr>
              <w:t xml:space="preserve">(bijlage </w:t>
            </w:r>
            <w:r w:rsidR="00FC67D5" w:rsidRPr="000E3C51">
              <w:rPr>
                <w:sz w:val="20"/>
                <w:szCs w:val="18"/>
              </w:rPr>
              <w:t xml:space="preserve">13 onderdeel van </w:t>
            </w:r>
            <w:r w:rsidR="00FC67D5" w:rsidRPr="000E3C51">
              <w:rPr>
                <w:sz w:val="20"/>
              </w:rPr>
              <w:t>Handboek Arbo &amp; Veiligheid</w:t>
            </w:r>
            <w:r w:rsidR="000E3C51" w:rsidRPr="000E3C51">
              <w:rPr>
                <w:sz w:val="20"/>
              </w:rPr>
              <w:t>/Arbokompas</w:t>
            </w:r>
            <w:r w:rsidRPr="000E3C51">
              <w:rPr>
                <w:sz w:val="20"/>
                <w:szCs w:val="18"/>
              </w:rPr>
              <w:t>) is voor deze onderhoudswerkzaamheden van toepassing.</w:t>
            </w:r>
          </w:p>
        </w:tc>
      </w:tr>
      <w:tr w:rsidR="000D7654" w:rsidRPr="00757E90" w14:paraId="1A446348" w14:textId="77777777" w:rsidTr="371F6676">
        <w:tc>
          <w:tcPr>
            <w:tcW w:w="1218" w:type="dxa"/>
          </w:tcPr>
          <w:p w14:paraId="79071F68" w14:textId="53ADE540" w:rsidR="000D7654" w:rsidRPr="00757E90" w:rsidRDefault="00DC434E" w:rsidP="000D7654">
            <w:pPr>
              <w:rPr>
                <w:bCs/>
                <w:sz w:val="20"/>
              </w:rPr>
            </w:pPr>
            <w:r>
              <w:rPr>
                <w:bCs/>
                <w:sz w:val="20"/>
              </w:rPr>
              <w:t>4.3</w:t>
            </w:r>
            <w:r w:rsidRPr="00757E90">
              <w:rPr>
                <w:bCs/>
                <w:sz w:val="20"/>
              </w:rPr>
              <w:t>.</w:t>
            </w:r>
            <w:r>
              <w:rPr>
                <w:bCs/>
                <w:sz w:val="20"/>
              </w:rPr>
              <w:t>8</w:t>
            </w:r>
          </w:p>
        </w:tc>
        <w:tc>
          <w:tcPr>
            <w:tcW w:w="7854" w:type="dxa"/>
          </w:tcPr>
          <w:p w14:paraId="6F6EE401" w14:textId="77777777" w:rsidR="000D7654" w:rsidRDefault="000D7654" w:rsidP="000D7654">
            <w:pPr>
              <w:rPr>
                <w:sz w:val="20"/>
              </w:rPr>
            </w:pPr>
            <w:r w:rsidRPr="00757E90">
              <w:rPr>
                <w:sz w:val="20"/>
              </w:rPr>
              <w:t xml:space="preserve">De Opdrachtnemer heeft een aantoonbaar vigerend beleid met doelstellingen over veilig werken vastgelegd en in de eigen organisatie geïmplementeerd met bijbehorende documenten en middelen in de bedrijfsprocessen. Het veilig werken is gericht op het voorkomen van incidenten in het kader van de VGM-aspecten (veiligheid, gezondheid en milieu) zoals ongevallen, materiële en milieuschade. </w:t>
            </w:r>
          </w:p>
          <w:p w14:paraId="3B6CCB10" w14:textId="77777777" w:rsidR="000D7654" w:rsidRDefault="000D7654" w:rsidP="000D7654">
            <w:pPr>
              <w:rPr>
                <w:sz w:val="20"/>
              </w:rPr>
            </w:pPr>
          </w:p>
          <w:p w14:paraId="214CCC3F" w14:textId="3E81287D" w:rsidR="000D7654" w:rsidRPr="00757E90" w:rsidDel="006C153D" w:rsidRDefault="000D7654" w:rsidP="000D7654">
            <w:pPr>
              <w:rPr>
                <w:sz w:val="20"/>
              </w:rPr>
            </w:pPr>
            <w:r w:rsidRPr="000D7654">
              <w:rPr>
                <w:rFonts w:eastAsia="Arial" w:cs="Arial"/>
                <w:color w:val="000000" w:themeColor="text1"/>
                <w:sz w:val="20"/>
              </w:rPr>
              <w:t>Gevaarlijke situaties en (bijna) ongevallen moeten direct aan de Opdrachtgever gemeld te worden.</w:t>
            </w:r>
          </w:p>
        </w:tc>
      </w:tr>
      <w:tr w:rsidR="000D7654" w:rsidRPr="00757E90" w14:paraId="155C23E9" w14:textId="77777777" w:rsidTr="371F6676">
        <w:tc>
          <w:tcPr>
            <w:tcW w:w="1218" w:type="dxa"/>
          </w:tcPr>
          <w:p w14:paraId="4CA18531" w14:textId="265B4906" w:rsidR="000D7654" w:rsidRPr="00757E90" w:rsidRDefault="00DC434E" w:rsidP="000D7654">
            <w:pPr>
              <w:rPr>
                <w:bCs/>
                <w:sz w:val="20"/>
              </w:rPr>
            </w:pPr>
            <w:r w:rsidRPr="00DC434E">
              <w:rPr>
                <w:sz w:val="20"/>
              </w:rPr>
              <w:t>4.3.9</w:t>
            </w:r>
          </w:p>
        </w:tc>
        <w:tc>
          <w:tcPr>
            <w:tcW w:w="7854" w:type="dxa"/>
          </w:tcPr>
          <w:p w14:paraId="16250C06" w14:textId="77777777" w:rsidR="000D7654" w:rsidRDefault="000D7654" w:rsidP="000D7654">
            <w:pPr>
              <w:rPr>
                <w:sz w:val="20"/>
              </w:rPr>
            </w:pPr>
            <w:r>
              <w:rPr>
                <w:sz w:val="20"/>
              </w:rPr>
              <w:t>Voor werkzaamheden op locatie houdt Opdrachtnemer zich aan de werktijden van Opdrachtgever. De werktijden van Opdrachtgever zijn maandag t/m vrijdag van 7.00 uur - 16.00 uur.</w:t>
            </w:r>
          </w:p>
          <w:p w14:paraId="497BCD1D" w14:textId="77777777" w:rsidR="000D7654" w:rsidRDefault="000D7654" w:rsidP="000D7654">
            <w:pPr>
              <w:rPr>
                <w:sz w:val="20"/>
              </w:rPr>
            </w:pPr>
          </w:p>
          <w:p w14:paraId="6B7F7FF1" w14:textId="33D0EC7C" w:rsidR="000D7654" w:rsidRPr="00757E90" w:rsidDel="006C153D" w:rsidRDefault="000D7654" w:rsidP="000D7654">
            <w:pPr>
              <w:rPr>
                <w:sz w:val="20"/>
              </w:rPr>
            </w:pPr>
            <w:r w:rsidRPr="000D7654">
              <w:rPr>
                <w:sz w:val="20"/>
              </w:rPr>
              <w:t>Opdrachtnemer</w:t>
            </w:r>
            <w:r>
              <w:rPr>
                <w:sz w:val="20"/>
              </w:rPr>
              <w:t xml:space="preserve"> mag bij uitzondering</w:t>
            </w:r>
            <w:r w:rsidRPr="000D7654">
              <w:rPr>
                <w:sz w:val="20"/>
              </w:rPr>
              <w:t xml:space="preserve"> in overleg met Opdrachtgever</w:t>
            </w:r>
            <w:r>
              <w:rPr>
                <w:sz w:val="20"/>
              </w:rPr>
              <w:t xml:space="preserve"> </w:t>
            </w:r>
            <w:r w:rsidRPr="000D7654">
              <w:rPr>
                <w:sz w:val="20"/>
              </w:rPr>
              <w:t>ook werktijden op locatie hanteren van 7:00 tot 19:00 uur</w:t>
            </w:r>
            <w:r>
              <w:rPr>
                <w:sz w:val="20"/>
              </w:rPr>
              <w:t xml:space="preserve">, </w:t>
            </w:r>
            <w:r w:rsidRPr="000D7654">
              <w:rPr>
                <w:sz w:val="20"/>
              </w:rPr>
              <w:t>onder voorwaarde dat werkzaamheden die in samenwerking</w:t>
            </w:r>
            <w:r>
              <w:rPr>
                <w:sz w:val="20"/>
              </w:rPr>
              <w:t xml:space="preserve"> </w:t>
            </w:r>
            <w:r w:rsidRPr="000D7654">
              <w:rPr>
                <w:sz w:val="20"/>
              </w:rPr>
              <w:t>met de Opdrachtgever moeten worden uitgevoerd tussen 7</w:t>
            </w:r>
            <w:r>
              <w:rPr>
                <w:sz w:val="20"/>
              </w:rPr>
              <w:t xml:space="preserve">.00 </w:t>
            </w:r>
            <w:r w:rsidRPr="000D7654">
              <w:rPr>
                <w:sz w:val="20"/>
              </w:rPr>
              <w:t>en 16</w:t>
            </w:r>
            <w:r>
              <w:rPr>
                <w:sz w:val="20"/>
              </w:rPr>
              <w:t>.00</w:t>
            </w:r>
            <w:r w:rsidRPr="000D7654">
              <w:rPr>
                <w:sz w:val="20"/>
              </w:rPr>
              <w:t xml:space="preserve"> uur plaats vinden. En onder voorwaarde dat voor</w:t>
            </w:r>
            <w:r>
              <w:rPr>
                <w:sz w:val="20"/>
              </w:rPr>
              <w:t xml:space="preserve"> </w:t>
            </w:r>
            <w:r w:rsidRPr="000D7654">
              <w:rPr>
                <w:sz w:val="20"/>
              </w:rPr>
              <w:t>werkzaamheden die plaatsvinden op terreinen in eigendom of</w:t>
            </w:r>
            <w:r>
              <w:rPr>
                <w:sz w:val="20"/>
              </w:rPr>
              <w:t xml:space="preserve"> </w:t>
            </w:r>
            <w:r w:rsidRPr="000D7654">
              <w:rPr>
                <w:sz w:val="20"/>
              </w:rPr>
              <w:t>pacht van derde(n) toestemming is verleend door betreffende</w:t>
            </w:r>
            <w:r>
              <w:rPr>
                <w:sz w:val="20"/>
              </w:rPr>
              <w:t xml:space="preserve"> </w:t>
            </w:r>
            <w:r w:rsidRPr="000D7654">
              <w:rPr>
                <w:sz w:val="20"/>
              </w:rPr>
              <w:t>derde(n)</w:t>
            </w:r>
            <w:r>
              <w:rPr>
                <w:sz w:val="20"/>
              </w:rPr>
              <w:t>.</w:t>
            </w:r>
          </w:p>
        </w:tc>
      </w:tr>
      <w:tr w:rsidR="000D7654" w:rsidRPr="00757E90" w14:paraId="256C7D16" w14:textId="77777777" w:rsidTr="371F6676">
        <w:tc>
          <w:tcPr>
            <w:tcW w:w="1218" w:type="dxa"/>
          </w:tcPr>
          <w:p w14:paraId="0ADA4FBB" w14:textId="39519890" w:rsidR="000D7654" w:rsidRPr="00DC434E" w:rsidRDefault="00DC434E" w:rsidP="000D7654">
            <w:pPr>
              <w:rPr>
                <w:sz w:val="20"/>
              </w:rPr>
            </w:pPr>
            <w:r w:rsidRPr="00DC434E">
              <w:rPr>
                <w:sz w:val="20"/>
              </w:rPr>
              <w:t>4.3.10</w:t>
            </w:r>
          </w:p>
        </w:tc>
        <w:tc>
          <w:tcPr>
            <w:tcW w:w="7854" w:type="dxa"/>
          </w:tcPr>
          <w:p w14:paraId="7431613E" w14:textId="0AA0A381" w:rsidR="000D7654" w:rsidRPr="00DC434E" w:rsidRDefault="000D7654" w:rsidP="000D7654">
            <w:pPr>
              <w:rPr>
                <w:sz w:val="20"/>
              </w:rPr>
            </w:pPr>
            <w:r w:rsidRPr="144B6AE3">
              <w:rPr>
                <w:sz w:val="20"/>
              </w:rPr>
              <w:t>Opdrachtnemer is verantwoordelijk voor het tijdig aanvragen van werkvergunningen, akkoord en ondertekening van de vergunningen door Opdrachtgever.</w:t>
            </w:r>
          </w:p>
        </w:tc>
      </w:tr>
      <w:tr w:rsidR="000D7654" w:rsidRPr="00757E90" w14:paraId="12E35C13" w14:textId="77777777" w:rsidTr="371F6676">
        <w:tc>
          <w:tcPr>
            <w:tcW w:w="1218" w:type="dxa"/>
          </w:tcPr>
          <w:p w14:paraId="3695849C" w14:textId="38D959B2" w:rsidR="000D7654" w:rsidRPr="00DC434E" w:rsidRDefault="00DC434E" w:rsidP="000D7654">
            <w:pPr>
              <w:rPr>
                <w:sz w:val="20"/>
              </w:rPr>
            </w:pPr>
            <w:r w:rsidRPr="00DC434E">
              <w:rPr>
                <w:sz w:val="20"/>
              </w:rPr>
              <w:t>4.3.11</w:t>
            </w:r>
          </w:p>
        </w:tc>
        <w:tc>
          <w:tcPr>
            <w:tcW w:w="7854" w:type="dxa"/>
          </w:tcPr>
          <w:p w14:paraId="210D3628" w14:textId="54638F26" w:rsidR="000D7654" w:rsidRPr="00DC434E" w:rsidRDefault="000D7654" w:rsidP="000D7654">
            <w:pPr>
              <w:rPr>
                <w:sz w:val="20"/>
              </w:rPr>
            </w:pPr>
            <w:r w:rsidRPr="00DC434E">
              <w:rPr>
                <w:sz w:val="20"/>
              </w:rPr>
              <w:t>Minimaal 24 uur vóór het betreden van Rijnlandse objecten zijn alle personen verplicht zich telefonisch te melden bij de beheerder van het object waar de installatie zich bevind.</w:t>
            </w:r>
          </w:p>
        </w:tc>
      </w:tr>
      <w:tr w:rsidR="000D7654" w:rsidRPr="00757E90" w14:paraId="50D9E8F0" w14:textId="77777777" w:rsidTr="371F6676">
        <w:tc>
          <w:tcPr>
            <w:tcW w:w="1218" w:type="dxa"/>
          </w:tcPr>
          <w:p w14:paraId="691460D5" w14:textId="7D7D138C" w:rsidR="000D7654" w:rsidRPr="00DC434E" w:rsidRDefault="00DC434E" w:rsidP="000D7654">
            <w:pPr>
              <w:rPr>
                <w:sz w:val="20"/>
              </w:rPr>
            </w:pPr>
            <w:r w:rsidRPr="00DC434E">
              <w:rPr>
                <w:sz w:val="20"/>
              </w:rPr>
              <w:t>4.3.1</w:t>
            </w:r>
            <w:r>
              <w:rPr>
                <w:sz w:val="20"/>
              </w:rPr>
              <w:t>2</w:t>
            </w:r>
          </w:p>
        </w:tc>
        <w:tc>
          <w:tcPr>
            <w:tcW w:w="7854" w:type="dxa"/>
          </w:tcPr>
          <w:p w14:paraId="4DD3C92F" w14:textId="67587E61" w:rsidR="000D7654" w:rsidRPr="00DC434E" w:rsidRDefault="000D7654" w:rsidP="000D7654">
            <w:pPr>
              <w:rPr>
                <w:sz w:val="20"/>
              </w:rPr>
            </w:pPr>
            <w:r w:rsidRPr="00DC434E">
              <w:rPr>
                <w:sz w:val="20"/>
              </w:rPr>
              <w:t>De opdrachtnemer dient zich op locatie te confirmeren aan de daar geldende gedragsregels. Bij bemande locaties dienen alle personen zich op locatie in te schrijven .</w:t>
            </w:r>
          </w:p>
        </w:tc>
      </w:tr>
      <w:tr w:rsidR="001C67BC" w:rsidRPr="00757E90" w14:paraId="7691CE03" w14:textId="77777777" w:rsidTr="371F6676">
        <w:tc>
          <w:tcPr>
            <w:tcW w:w="1218" w:type="dxa"/>
          </w:tcPr>
          <w:p w14:paraId="120C3C34" w14:textId="0F43A62B" w:rsidR="001C67BC" w:rsidRPr="00DC434E" w:rsidRDefault="00DC434E" w:rsidP="000D7654">
            <w:pPr>
              <w:rPr>
                <w:sz w:val="20"/>
              </w:rPr>
            </w:pPr>
            <w:r w:rsidRPr="00DC434E">
              <w:rPr>
                <w:sz w:val="20"/>
              </w:rPr>
              <w:t>4.3.1</w:t>
            </w:r>
            <w:r>
              <w:rPr>
                <w:sz w:val="20"/>
              </w:rPr>
              <w:t>3</w:t>
            </w:r>
          </w:p>
        </w:tc>
        <w:tc>
          <w:tcPr>
            <w:tcW w:w="7854" w:type="dxa"/>
          </w:tcPr>
          <w:p w14:paraId="7A6E5A79" w14:textId="34ED7447" w:rsidR="001C67BC" w:rsidRPr="00DC434E" w:rsidRDefault="001C67BC" w:rsidP="000D7654">
            <w:pPr>
              <w:rPr>
                <w:sz w:val="20"/>
              </w:rPr>
            </w:pPr>
            <w:r w:rsidRPr="00DC434E">
              <w:rPr>
                <w:sz w:val="20"/>
              </w:rPr>
              <w:t>Indien de opdrachtnemer wijzigingen doorvoert die gevolgen hebben voor de CE markering dient hij er zorg voor te dragen dat de aanpassingen CE verklaart worden.</w:t>
            </w:r>
          </w:p>
        </w:tc>
      </w:tr>
      <w:tr w:rsidR="001C67BC" w:rsidRPr="00757E90" w14:paraId="73BBC723" w14:textId="77777777" w:rsidTr="371F6676">
        <w:tc>
          <w:tcPr>
            <w:tcW w:w="1218" w:type="dxa"/>
          </w:tcPr>
          <w:p w14:paraId="23E9B552" w14:textId="6938D0B8" w:rsidR="001C67BC" w:rsidRPr="00DC434E" w:rsidRDefault="00DC434E" w:rsidP="000D7654">
            <w:pPr>
              <w:rPr>
                <w:sz w:val="20"/>
              </w:rPr>
            </w:pPr>
            <w:r w:rsidRPr="00DC434E">
              <w:rPr>
                <w:sz w:val="20"/>
              </w:rPr>
              <w:t>4.3.1</w:t>
            </w:r>
            <w:r>
              <w:rPr>
                <w:sz w:val="20"/>
              </w:rPr>
              <w:t>4</w:t>
            </w:r>
          </w:p>
        </w:tc>
        <w:tc>
          <w:tcPr>
            <w:tcW w:w="7854" w:type="dxa"/>
          </w:tcPr>
          <w:p w14:paraId="7446FD16" w14:textId="77777777" w:rsidR="001C67BC" w:rsidRPr="00DC434E" w:rsidRDefault="001C67BC" w:rsidP="001C67BC">
            <w:pPr>
              <w:rPr>
                <w:sz w:val="20"/>
              </w:rPr>
            </w:pPr>
            <w:r w:rsidRPr="00DC434E">
              <w:rPr>
                <w:sz w:val="20"/>
              </w:rPr>
              <w:t>De Opdrachtnemer dient voor de onderhoudswerkzaamheden personen in te zetten die bekend zijn met de werkwijze, objecten en gevraagde kwaliteit van de Opdrachtgever.</w:t>
            </w:r>
          </w:p>
          <w:p w14:paraId="626824B5" w14:textId="77777777" w:rsidR="001C67BC" w:rsidRPr="00DC434E" w:rsidRDefault="001C67BC" w:rsidP="001C67BC">
            <w:pPr>
              <w:rPr>
                <w:sz w:val="20"/>
              </w:rPr>
            </w:pPr>
            <w:r w:rsidRPr="00DC434E">
              <w:rPr>
                <w:sz w:val="20"/>
              </w:rPr>
              <w:t xml:space="preserve"> </w:t>
            </w:r>
          </w:p>
          <w:p w14:paraId="57DDD185" w14:textId="50552D5D" w:rsidR="001C67BC" w:rsidRPr="00DC434E" w:rsidRDefault="001C67BC" w:rsidP="001C67BC">
            <w:pPr>
              <w:rPr>
                <w:sz w:val="20"/>
              </w:rPr>
            </w:pPr>
            <w:r w:rsidRPr="00DC434E">
              <w:rPr>
                <w:sz w:val="20"/>
              </w:rPr>
              <w:t>De aangewezen werknemer(s) van de Opdrachtnemer krijgen van de installatie verantwoordelijke van HHR een schriftelijke bevoegdheid om te schakelen in de installaties.</w:t>
            </w:r>
          </w:p>
        </w:tc>
      </w:tr>
      <w:tr w:rsidR="00DC434E" w:rsidRPr="00757E90" w14:paraId="1D5ECAB5" w14:textId="77777777" w:rsidTr="371F6676">
        <w:tc>
          <w:tcPr>
            <w:tcW w:w="1218" w:type="dxa"/>
          </w:tcPr>
          <w:p w14:paraId="0196C7D4" w14:textId="66F2D520" w:rsidR="00DC434E" w:rsidRPr="00DC434E" w:rsidRDefault="00DC434E" w:rsidP="000D7654">
            <w:pPr>
              <w:rPr>
                <w:sz w:val="20"/>
              </w:rPr>
            </w:pPr>
            <w:r w:rsidRPr="00DC434E">
              <w:rPr>
                <w:sz w:val="20"/>
              </w:rPr>
              <w:t>4.3.1</w:t>
            </w:r>
            <w:r>
              <w:rPr>
                <w:sz w:val="20"/>
              </w:rPr>
              <w:t>5</w:t>
            </w:r>
          </w:p>
        </w:tc>
        <w:tc>
          <w:tcPr>
            <w:tcW w:w="7854" w:type="dxa"/>
          </w:tcPr>
          <w:p w14:paraId="107CC358" w14:textId="36F58C27" w:rsidR="00DC434E" w:rsidRPr="00DC434E" w:rsidRDefault="00DC434E" w:rsidP="001C67BC">
            <w:pPr>
              <w:rPr>
                <w:sz w:val="20"/>
              </w:rPr>
            </w:pPr>
            <w:r w:rsidRPr="00DC434E">
              <w:rPr>
                <w:sz w:val="20"/>
              </w:rPr>
              <w:t>De werknemers van de Opdrachtnemer beschikken aantoonbaar over de noodzakelijke outillage, materieel en technische uitrusting om het onderhoud naar behoren te kunnen uitvoeren.</w:t>
            </w:r>
          </w:p>
        </w:tc>
      </w:tr>
      <w:tr w:rsidR="00DC434E" w:rsidRPr="00757E90" w14:paraId="226D1434" w14:textId="77777777" w:rsidTr="371F6676">
        <w:tc>
          <w:tcPr>
            <w:tcW w:w="1218" w:type="dxa"/>
          </w:tcPr>
          <w:p w14:paraId="7FB6D2D8" w14:textId="16996E6D" w:rsidR="00DC434E" w:rsidRPr="00DC434E" w:rsidRDefault="00DC434E" w:rsidP="000D7654">
            <w:pPr>
              <w:rPr>
                <w:sz w:val="20"/>
              </w:rPr>
            </w:pPr>
            <w:r w:rsidRPr="00DC434E">
              <w:rPr>
                <w:sz w:val="20"/>
              </w:rPr>
              <w:t>4.3.1</w:t>
            </w:r>
            <w:r>
              <w:rPr>
                <w:sz w:val="20"/>
              </w:rPr>
              <w:t>6</w:t>
            </w:r>
          </w:p>
        </w:tc>
        <w:tc>
          <w:tcPr>
            <w:tcW w:w="7854" w:type="dxa"/>
          </w:tcPr>
          <w:p w14:paraId="23C39D0F" w14:textId="6C8B03DB" w:rsidR="00DC434E" w:rsidRPr="00DC434E" w:rsidRDefault="00DC434E" w:rsidP="001C67BC">
            <w:pPr>
              <w:rPr>
                <w:sz w:val="20"/>
              </w:rPr>
            </w:pPr>
            <w:r w:rsidRPr="00DC434E">
              <w:rPr>
                <w:sz w:val="20"/>
              </w:rPr>
              <w:t>Alle door de Opdrachtnemer in te zetten medewerkers dienen voldoende gekwalificeerd te zijn om de benodigde werkzaamheden op een professionele kundige wijze uit te voeren</w:t>
            </w:r>
          </w:p>
        </w:tc>
      </w:tr>
      <w:tr w:rsidR="00DC434E" w:rsidRPr="00757E90" w14:paraId="56B92BE8" w14:textId="77777777" w:rsidTr="371F6676">
        <w:tc>
          <w:tcPr>
            <w:tcW w:w="1218" w:type="dxa"/>
          </w:tcPr>
          <w:p w14:paraId="3A32A967" w14:textId="0C0B4ADE" w:rsidR="00DC434E" w:rsidRPr="00DC434E" w:rsidRDefault="00DC434E" w:rsidP="000D7654">
            <w:pPr>
              <w:rPr>
                <w:sz w:val="20"/>
              </w:rPr>
            </w:pPr>
            <w:r w:rsidRPr="00DC434E">
              <w:rPr>
                <w:sz w:val="20"/>
              </w:rPr>
              <w:t>4.3.1</w:t>
            </w:r>
            <w:r>
              <w:rPr>
                <w:sz w:val="20"/>
              </w:rPr>
              <w:t>7</w:t>
            </w:r>
          </w:p>
        </w:tc>
        <w:tc>
          <w:tcPr>
            <w:tcW w:w="7854" w:type="dxa"/>
          </w:tcPr>
          <w:p w14:paraId="4499AE1B" w14:textId="590F205E" w:rsidR="00DC434E" w:rsidRPr="00DC434E" w:rsidRDefault="00DC434E" w:rsidP="001C67BC">
            <w:pPr>
              <w:rPr>
                <w:sz w:val="20"/>
              </w:rPr>
            </w:pPr>
            <w:r w:rsidRPr="00DC434E">
              <w:rPr>
                <w:sz w:val="20"/>
              </w:rPr>
              <w:t>Het in te zetten personeel is in het bezit van een</w:t>
            </w:r>
            <w:r w:rsidR="007D0321">
              <w:rPr>
                <w:sz w:val="20"/>
              </w:rPr>
              <w:t xml:space="preserve"> geldend</w:t>
            </w:r>
            <w:r w:rsidRPr="00DC434E">
              <w:rPr>
                <w:sz w:val="20"/>
              </w:rPr>
              <w:t xml:space="preserve"> VCA certificaat</w:t>
            </w:r>
            <w:r w:rsidR="007D0321">
              <w:rPr>
                <w:sz w:val="20"/>
              </w:rPr>
              <w:t>.</w:t>
            </w:r>
          </w:p>
        </w:tc>
      </w:tr>
      <w:tr w:rsidR="00DC434E" w:rsidRPr="00757E90" w14:paraId="6D19F45F" w14:textId="77777777" w:rsidTr="371F6676">
        <w:tc>
          <w:tcPr>
            <w:tcW w:w="1218" w:type="dxa"/>
          </w:tcPr>
          <w:p w14:paraId="21B85226" w14:textId="199CBC41" w:rsidR="00DC434E" w:rsidRPr="00DC434E" w:rsidRDefault="00DC434E" w:rsidP="000D7654">
            <w:pPr>
              <w:rPr>
                <w:sz w:val="20"/>
              </w:rPr>
            </w:pPr>
            <w:r w:rsidRPr="00DC434E">
              <w:rPr>
                <w:sz w:val="20"/>
              </w:rPr>
              <w:t>4.3.1</w:t>
            </w:r>
            <w:r>
              <w:rPr>
                <w:sz w:val="20"/>
              </w:rPr>
              <w:t>8</w:t>
            </w:r>
          </w:p>
        </w:tc>
        <w:tc>
          <w:tcPr>
            <w:tcW w:w="7854" w:type="dxa"/>
          </w:tcPr>
          <w:p w14:paraId="37345126" w14:textId="5C0158FB" w:rsidR="00DC434E" w:rsidRPr="00DC434E" w:rsidRDefault="00DC434E" w:rsidP="001C67BC">
            <w:pPr>
              <w:rPr>
                <w:sz w:val="20"/>
              </w:rPr>
            </w:pPr>
            <w:r w:rsidRPr="00DC434E">
              <w:rPr>
                <w:sz w:val="20"/>
              </w:rPr>
              <w:t xml:space="preserve">Het in te zetten personeel dat werkzaamheden uitvoert aan laag, midden en </w:t>
            </w:r>
            <w:proofErr w:type="spellStart"/>
            <w:r w:rsidRPr="00DC434E">
              <w:rPr>
                <w:sz w:val="20"/>
              </w:rPr>
              <w:t>hoogspannings</w:t>
            </w:r>
            <w:proofErr w:type="spellEnd"/>
            <w:r w:rsidRPr="00DC434E">
              <w:rPr>
                <w:sz w:val="20"/>
              </w:rPr>
              <w:t xml:space="preserve"> installaties zijn in het bezit van de wettelijke benodigde certificaten om aan deze installaties te mogen werken, zoals bijvoorbeeld vakbekwaam of voldoende </w:t>
            </w:r>
            <w:proofErr w:type="spellStart"/>
            <w:r w:rsidRPr="00DC434E">
              <w:rPr>
                <w:sz w:val="20"/>
              </w:rPr>
              <w:t>ondericht</w:t>
            </w:r>
            <w:proofErr w:type="spellEnd"/>
            <w:r w:rsidRPr="00DC434E">
              <w:rPr>
                <w:sz w:val="20"/>
              </w:rPr>
              <w:t xml:space="preserve"> persoon.)</w:t>
            </w:r>
          </w:p>
        </w:tc>
      </w:tr>
      <w:tr w:rsidR="00DC434E" w:rsidRPr="00757E90" w14:paraId="23EC45A6" w14:textId="77777777" w:rsidTr="371F6676">
        <w:tc>
          <w:tcPr>
            <w:tcW w:w="1218" w:type="dxa"/>
          </w:tcPr>
          <w:p w14:paraId="4F7ECBC0" w14:textId="231DA008" w:rsidR="00DC434E" w:rsidRPr="00DC434E" w:rsidRDefault="00DC434E" w:rsidP="000D7654">
            <w:pPr>
              <w:rPr>
                <w:sz w:val="20"/>
              </w:rPr>
            </w:pPr>
            <w:r w:rsidRPr="00DC434E">
              <w:rPr>
                <w:sz w:val="20"/>
              </w:rPr>
              <w:t>4.3.1</w:t>
            </w:r>
            <w:r>
              <w:rPr>
                <w:sz w:val="20"/>
              </w:rPr>
              <w:t>9</w:t>
            </w:r>
          </w:p>
        </w:tc>
        <w:tc>
          <w:tcPr>
            <w:tcW w:w="7854" w:type="dxa"/>
          </w:tcPr>
          <w:p w14:paraId="4E5B6987" w14:textId="3ABF789D" w:rsidR="00DC434E" w:rsidRPr="00DC434E" w:rsidRDefault="00DC434E" w:rsidP="001C67BC">
            <w:pPr>
              <w:rPr>
                <w:sz w:val="20"/>
              </w:rPr>
            </w:pPr>
            <w:r w:rsidRPr="00DC434E">
              <w:rPr>
                <w:sz w:val="20"/>
              </w:rPr>
              <w:t>De werknemers van de Opdrachtnemer dienen duidelijk herkenbare werkkleding te dragen en dienen te</w:t>
            </w:r>
            <w:r w:rsidR="007D0321">
              <w:rPr>
                <w:sz w:val="20"/>
              </w:rPr>
              <w:t>n</w:t>
            </w:r>
            <w:r w:rsidRPr="00DC434E">
              <w:rPr>
                <w:sz w:val="20"/>
              </w:rPr>
              <w:t xml:space="preserve"> alle tijden te beschikken over een geldig legitimatiebewijs.</w:t>
            </w:r>
          </w:p>
        </w:tc>
      </w:tr>
      <w:tr w:rsidR="00DC434E" w:rsidRPr="00757E90" w14:paraId="784E942B" w14:textId="77777777" w:rsidTr="371F6676">
        <w:tc>
          <w:tcPr>
            <w:tcW w:w="1218" w:type="dxa"/>
          </w:tcPr>
          <w:p w14:paraId="3B111D2C" w14:textId="465A79F7" w:rsidR="00DC434E" w:rsidRPr="00DC434E" w:rsidRDefault="00DC434E" w:rsidP="000D7654">
            <w:pPr>
              <w:rPr>
                <w:sz w:val="20"/>
              </w:rPr>
            </w:pPr>
            <w:r w:rsidRPr="00DC434E">
              <w:rPr>
                <w:sz w:val="20"/>
              </w:rPr>
              <w:t>4.3.</w:t>
            </w:r>
            <w:r>
              <w:rPr>
                <w:sz w:val="20"/>
              </w:rPr>
              <w:t>20</w:t>
            </w:r>
          </w:p>
        </w:tc>
        <w:tc>
          <w:tcPr>
            <w:tcW w:w="7854" w:type="dxa"/>
          </w:tcPr>
          <w:p w14:paraId="1A98F07C" w14:textId="12B99A9E" w:rsidR="00DC434E" w:rsidRPr="00DC434E" w:rsidRDefault="00DC434E" w:rsidP="001C67BC">
            <w:pPr>
              <w:rPr>
                <w:sz w:val="20"/>
              </w:rPr>
            </w:pPr>
            <w:r w:rsidRPr="00DC434E">
              <w:rPr>
                <w:sz w:val="20"/>
              </w:rPr>
              <w:t>Opdrachtnemer dient op aanvraag van de Opdrachtgever binnen een week een geldig VOG van de in te zetten medewerkers te kunnen overleggen.</w:t>
            </w:r>
          </w:p>
        </w:tc>
      </w:tr>
    </w:tbl>
    <w:p w14:paraId="5D242314" w14:textId="77777777" w:rsidR="005E0025" w:rsidRDefault="005E0025">
      <w:pPr>
        <w:tabs>
          <w:tab w:val="clear" w:pos="-1440"/>
          <w:tab w:val="clear" w:pos="-720"/>
          <w:tab w:val="clear" w:pos="0"/>
          <w:tab w:val="clear" w:pos="380"/>
        </w:tabs>
      </w:pPr>
    </w:p>
    <w:p w14:paraId="4E6297D2" w14:textId="7A1430A8" w:rsidR="00F95B42" w:rsidRDefault="00F95B42" w:rsidP="00F95B42">
      <w:pPr>
        <w:pStyle w:val="Kop1"/>
      </w:pPr>
      <w:bookmarkStart w:id="40" w:name="_Toc158102858"/>
      <w:r>
        <w:t xml:space="preserve">Eisen aan diensten uitbreiding </w:t>
      </w:r>
      <w:r w:rsidR="00166BAD">
        <w:t>metingen</w:t>
      </w:r>
      <w:bookmarkEnd w:id="40"/>
    </w:p>
    <w:p w14:paraId="37674029" w14:textId="4E0DBFBC" w:rsidR="009040DD" w:rsidRDefault="009040DD" w:rsidP="009040DD">
      <w:pPr>
        <w:pStyle w:val="Kop2"/>
      </w:pPr>
      <w:bookmarkStart w:id="41" w:name="_Toc158102859"/>
      <w:r>
        <w:t>Eisen aan planning  uitbreiding</w:t>
      </w:r>
      <w:bookmarkEnd w:id="41"/>
    </w:p>
    <w:p w14:paraId="0F153BD1" w14:textId="77777777" w:rsidR="009040DD" w:rsidRDefault="009040DD" w:rsidP="009040DD"/>
    <w:tbl>
      <w:tblPr>
        <w:tblStyle w:val="Tabelraster"/>
        <w:tblW w:w="9072" w:type="dxa"/>
        <w:tblInd w:w="108" w:type="dxa"/>
        <w:tblLayout w:type="fixed"/>
        <w:tblLook w:val="04A0" w:firstRow="1" w:lastRow="0" w:firstColumn="1" w:lastColumn="0" w:noHBand="0" w:noVBand="1"/>
      </w:tblPr>
      <w:tblGrid>
        <w:gridCol w:w="1069"/>
        <w:gridCol w:w="8003"/>
      </w:tblGrid>
      <w:tr w:rsidR="00D70636" w:rsidRPr="00266038" w14:paraId="3EEE1D5D" w14:textId="77777777" w:rsidTr="76B1D57A">
        <w:tc>
          <w:tcPr>
            <w:tcW w:w="1069" w:type="dxa"/>
            <w:shd w:val="clear" w:color="auto" w:fill="BFBFBF" w:themeFill="background1" w:themeFillShade="BF"/>
          </w:tcPr>
          <w:p w14:paraId="3CA46903" w14:textId="77777777" w:rsidR="00D70636" w:rsidRPr="00266038" w:rsidRDefault="00D70636" w:rsidP="00F22A97">
            <w:pPr>
              <w:rPr>
                <w:b/>
                <w:sz w:val="20"/>
              </w:rPr>
            </w:pPr>
            <w:proofErr w:type="spellStart"/>
            <w:r w:rsidRPr="00266038">
              <w:rPr>
                <w:b/>
                <w:sz w:val="20"/>
              </w:rPr>
              <w:t>Nr</w:t>
            </w:r>
            <w:proofErr w:type="spellEnd"/>
          </w:p>
        </w:tc>
        <w:tc>
          <w:tcPr>
            <w:tcW w:w="8003" w:type="dxa"/>
            <w:shd w:val="clear" w:color="auto" w:fill="BFBFBF" w:themeFill="background1" w:themeFillShade="BF"/>
          </w:tcPr>
          <w:p w14:paraId="0A5D78C0" w14:textId="77777777" w:rsidR="00D70636" w:rsidRPr="00266038" w:rsidRDefault="00D70636" w:rsidP="00F22A97">
            <w:pPr>
              <w:rPr>
                <w:b/>
                <w:sz w:val="20"/>
              </w:rPr>
            </w:pPr>
            <w:r w:rsidRPr="00266038">
              <w:rPr>
                <w:b/>
                <w:sz w:val="20"/>
              </w:rPr>
              <w:t>Eis</w:t>
            </w:r>
          </w:p>
        </w:tc>
      </w:tr>
      <w:tr w:rsidR="009040DD" w:rsidRPr="00C659E7" w14:paraId="2FA6FED4" w14:textId="77777777" w:rsidTr="76B1D57A">
        <w:tc>
          <w:tcPr>
            <w:tcW w:w="1069" w:type="dxa"/>
          </w:tcPr>
          <w:p w14:paraId="4FE95ACA" w14:textId="77777777" w:rsidR="009040DD" w:rsidRPr="00C659E7" w:rsidRDefault="009040DD" w:rsidP="009040DD">
            <w:pPr>
              <w:rPr>
                <w:bCs/>
                <w:sz w:val="20"/>
              </w:rPr>
            </w:pPr>
            <w:r>
              <w:rPr>
                <w:bCs/>
                <w:sz w:val="20"/>
              </w:rPr>
              <w:t>5.1</w:t>
            </w:r>
            <w:r w:rsidRPr="00C659E7">
              <w:rPr>
                <w:bCs/>
                <w:sz w:val="20"/>
              </w:rPr>
              <w:t>.</w:t>
            </w:r>
            <w:r>
              <w:rPr>
                <w:bCs/>
                <w:sz w:val="20"/>
              </w:rPr>
              <w:t>1</w:t>
            </w:r>
          </w:p>
        </w:tc>
        <w:tc>
          <w:tcPr>
            <w:tcW w:w="8003" w:type="dxa"/>
          </w:tcPr>
          <w:p w14:paraId="464CE7B3" w14:textId="0DE8EDC7" w:rsidR="00607CD7" w:rsidRDefault="009040DD" w:rsidP="564520D7">
            <w:pPr>
              <w:rPr>
                <w:sz w:val="20"/>
              </w:rPr>
            </w:pPr>
            <w:r w:rsidRPr="2B3A12DE">
              <w:rPr>
                <w:sz w:val="20"/>
              </w:rPr>
              <w:t xml:space="preserve">Opdrachtnemer plant </w:t>
            </w:r>
            <w:r w:rsidR="00DC434E">
              <w:rPr>
                <w:sz w:val="20"/>
              </w:rPr>
              <w:t>op verzoek van Opdrachtgever</w:t>
            </w:r>
            <w:r w:rsidRPr="2B3A12DE">
              <w:rPr>
                <w:sz w:val="20"/>
              </w:rPr>
              <w:t xml:space="preserve"> de uitbreidingswerkzaamheden. Opdrachtnemer plant deze werkzaamheden in overleg met Opdrachtgever.</w:t>
            </w:r>
            <w:r w:rsidR="0F04B95F" w:rsidRPr="2B3A12DE">
              <w:rPr>
                <w:sz w:val="20"/>
              </w:rPr>
              <w:t xml:space="preserve"> </w:t>
            </w:r>
            <w:r w:rsidR="18E19B09" w:rsidRPr="2B3A12DE">
              <w:rPr>
                <w:sz w:val="20"/>
              </w:rPr>
              <w:t xml:space="preserve">Vanwege de betrokkenheid van team Proces Automatisering is afstemming over de werkzaamheden en planning met hen een vereiste. Opdrachtgever zal hiervoor een contactpersoon kenbaar maken aan Opdrachtnemer voor de loop van het project. </w:t>
            </w:r>
          </w:p>
          <w:p w14:paraId="0F61A296" w14:textId="65B3804E" w:rsidR="009040DD" w:rsidRPr="00C659E7" w:rsidRDefault="0F04B95F" w:rsidP="564520D7">
            <w:pPr>
              <w:rPr>
                <w:sz w:val="20"/>
              </w:rPr>
            </w:pPr>
            <w:r w:rsidRPr="2B3A12DE">
              <w:rPr>
                <w:sz w:val="20"/>
              </w:rPr>
              <w:t>De planning van de uitbreidingswerkzaamheden wordt ter acceptatie beoordeeld door de Opdrachtgever.</w:t>
            </w:r>
          </w:p>
        </w:tc>
      </w:tr>
      <w:tr w:rsidR="00B61D66" w:rsidRPr="00C659E7" w14:paraId="196523F1" w14:textId="77777777" w:rsidTr="76B1D57A">
        <w:tc>
          <w:tcPr>
            <w:tcW w:w="1069" w:type="dxa"/>
          </w:tcPr>
          <w:p w14:paraId="0F564024" w14:textId="5A211543" w:rsidR="00B61D66" w:rsidRDefault="00B61D66" w:rsidP="009040DD">
            <w:pPr>
              <w:rPr>
                <w:bCs/>
              </w:rPr>
            </w:pPr>
            <w:r w:rsidRPr="00B61D66">
              <w:rPr>
                <w:bCs/>
                <w:sz w:val="20"/>
                <w:szCs w:val="18"/>
              </w:rPr>
              <w:t>5.1.2</w:t>
            </w:r>
          </w:p>
        </w:tc>
        <w:tc>
          <w:tcPr>
            <w:tcW w:w="8003" w:type="dxa"/>
          </w:tcPr>
          <w:p w14:paraId="7AE76045" w14:textId="4AAAE7BD" w:rsidR="00B61D66" w:rsidRPr="00B61D66" w:rsidRDefault="00B61D66" w:rsidP="564520D7">
            <w:pPr>
              <w:rPr>
                <w:sz w:val="20"/>
              </w:rPr>
            </w:pPr>
            <w:r w:rsidRPr="5B6C8BBB">
              <w:rPr>
                <w:sz w:val="20"/>
              </w:rPr>
              <w:t xml:space="preserve">Opdrachtnemer plaatst nieuwe loggers binnen 2-3 werkdagen na opdrachtverlening. </w:t>
            </w:r>
          </w:p>
        </w:tc>
      </w:tr>
      <w:tr w:rsidR="00B61D66" w:rsidRPr="00C659E7" w14:paraId="0CFCA99D" w14:textId="77777777" w:rsidTr="76B1D57A">
        <w:tc>
          <w:tcPr>
            <w:tcW w:w="1069" w:type="dxa"/>
          </w:tcPr>
          <w:p w14:paraId="1E5F2ABF" w14:textId="5E590EDE" w:rsidR="00B61D66" w:rsidRPr="00B61D66" w:rsidRDefault="00B61D66" w:rsidP="00B61D66">
            <w:r w:rsidRPr="5B6C8BBB">
              <w:rPr>
                <w:sz w:val="20"/>
              </w:rPr>
              <w:t>5.1.3</w:t>
            </w:r>
          </w:p>
        </w:tc>
        <w:tc>
          <w:tcPr>
            <w:tcW w:w="8003" w:type="dxa"/>
          </w:tcPr>
          <w:p w14:paraId="43F79ADB" w14:textId="468E48F7" w:rsidR="00B61D66" w:rsidRDefault="00B61D66" w:rsidP="00B61D66">
            <w:r w:rsidRPr="5B6C8BBB">
              <w:rPr>
                <w:sz w:val="20"/>
              </w:rPr>
              <w:t xml:space="preserve">Opdrachtnemer plaatst nieuwe stuw- en inlaatbesturingen binnen 20 werkdagen na opdrachtverlening. </w:t>
            </w:r>
          </w:p>
        </w:tc>
      </w:tr>
    </w:tbl>
    <w:p w14:paraId="42107CCF" w14:textId="77777777" w:rsidR="006E6104" w:rsidRDefault="006E6104" w:rsidP="006E6104">
      <w:pPr>
        <w:pStyle w:val="Kop2"/>
      </w:pPr>
      <w:bookmarkStart w:id="42" w:name="_Toc158102860"/>
      <w:r>
        <w:t>Eisen aan ontwerpen</w:t>
      </w:r>
      <w:bookmarkEnd w:id="42"/>
    </w:p>
    <w:p w14:paraId="0D90E75F" w14:textId="77777777" w:rsidR="006E6104" w:rsidRPr="00BF6988" w:rsidRDefault="006E6104" w:rsidP="006E6104"/>
    <w:tbl>
      <w:tblPr>
        <w:tblStyle w:val="Tabelraster"/>
        <w:tblW w:w="0" w:type="auto"/>
        <w:tblInd w:w="108" w:type="dxa"/>
        <w:tblLayout w:type="fixed"/>
        <w:tblLook w:val="04A0" w:firstRow="1" w:lastRow="0" w:firstColumn="1" w:lastColumn="0" w:noHBand="0" w:noVBand="1"/>
      </w:tblPr>
      <w:tblGrid>
        <w:gridCol w:w="1134"/>
        <w:gridCol w:w="8044"/>
      </w:tblGrid>
      <w:tr w:rsidR="006E6104" w:rsidRPr="00266038" w14:paraId="614448DC" w14:textId="77777777" w:rsidTr="7A6C513B">
        <w:tc>
          <w:tcPr>
            <w:tcW w:w="1134" w:type="dxa"/>
            <w:shd w:val="clear" w:color="auto" w:fill="BFBFBF" w:themeFill="background1" w:themeFillShade="BF"/>
          </w:tcPr>
          <w:p w14:paraId="0B08D6A5" w14:textId="77777777" w:rsidR="006E6104" w:rsidRPr="00266038" w:rsidRDefault="006E6104" w:rsidP="00D722CC">
            <w:pPr>
              <w:rPr>
                <w:b/>
                <w:sz w:val="20"/>
              </w:rPr>
            </w:pPr>
            <w:proofErr w:type="spellStart"/>
            <w:r w:rsidRPr="00266038">
              <w:rPr>
                <w:b/>
                <w:sz w:val="20"/>
              </w:rPr>
              <w:t>Nr</w:t>
            </w:r>
            <w:proofErr w:type="spellEnd"/>
          </w:p>
        </w:tc>
        <w:tc>
          <w:tcPr>
            <w:tcW w:w="8044" w:type="dxa"/>
            <w:shd w:val="clear" w:color="auto" w:fill="BFBFBF" w:themeFill="background1" w:themeFillShade="BF"/>
          </w:tcPr>
          <w:p w14:paraId="6D1F3515" w14:textId="77777777" w:rsidR="006E6104" w:rsidRPr="00266038" w:rsidRDefault="006E6104" w:rsidP="00D722CC">
            <w:pPr>
              <w:rPr>
                <w:b/>
                <w:sz w:val="20"/>
              </w:rPr>
            </w:pPr>
            <w:r w:rsidRPr="00266038">
              <w:rPr>
                <w:b/>
                <w:sz w:val="20"/>
              </w:rPr>
              <w:t>Eis</w:t>
            </w:r>
          </w:p>
        </w:tc>
      </w:tr>
      <w:tr w:rsidR="00583EAB" w:rsidRPr="00266038" w14:paraId="73A7C232" w14:textId="77777777" w:rsidTr="7A6C513B">
        <w:tc>
          <w:tcPr>
            <w:tcW w:w="1134" w:type="dxa"/>
          </w:tcPr>
          <w:p w14:paraId="13ABFEDC" w14:textId="77777777" w:rsidR="00583EAB" w:rsidRPr="00D77132" w:rsidRDefault="00583EAB" w:rsidP="006E3E49">
            <w:pPr>
              <w:rPr>
                <w:bCs/>
                <w:sz w:val="20"/>
              </w:rPr>
            </w:pPr>
            <w:r>
              <w:rPr>
                <w:bCs/>
                <w:sz w:val="20"/>
              </w:rPr>
              <w:t>5.2.1</w:t>
            </w:r>
          </w:p>
        </w:tc>
        <w:tc>
          <w:tcPr>
            <w:tcW w:w="8044" w:type="dxa"/>
          </w:tcPr>
          <w:p w14:paraId="485CF6B8" w14:textId="77777777" w:rsidR="00D931BF" w:rsidRDefault="00D931BF" w:rsidP="006E3E49">
            <w:pPr>
              <w:rPr>
                <w:sz w:val="20"/>
              </w:rPr>
            </w:pPr>
            <w:r>
              <w:rPr>
                <w:sz w:val="20"/>
              </w:rPr>
              <w:t>De verantwoordelijkheid voor het ontwerp is als volgt verdeeld:</w:t>
            </w:r>
          </w:p>
          <w:p w14:paraId="3171BE8C" w14:textId="2F51483D" w:rsidR="00583EAB" w:rsidRPr="00266038" w:rsidRDefault="00D931BF" w:rsidP="008775E8">
            <w:r w:rsidRPr="008775E8">
              <w:rPr>
                <w:sz w:val="20"/>
              </w:rPr>
              <w:t xml:space="preserve">Opdrachtnemer is verantwoordelijk voor het ontwerp van de </w:t>
            </w:r>
            <w:r w:rsidR="00F13774" w:rsidRPr="008775E8">
              <w:rPr>
                <w:sz w:val="20"/>
              </w:rPr>
              <w:t>meetopstelling</w:t>
            </w:r>
            <w:r w:rsidR="005C25BF" w:rsidRPr="008775E8">
              <w:rPr>
                <w:sz w:val="20"/>
              </w:rPr>
              <w:t xml:space="preserve"> (inclusief energievoorziening en aansluiting procesautomatisering).</w:t>
            </w:r>
          </w:p>
        </w:tc>
      </w:tr>
      <w:tr w:rsidR="00C45A20" w:rsidRPr="00266038" w14:paraId="2A61C6AA" w14:textId="77777777" w:rsidTr="7A6C513B">
        <w:tc>
          <w:tcPr>
            <w:tcW w:w="1134" w:type="dxa"/>
          </w:tcPr>
          <w:p w14:paraId="05D1E0FE" w14:textId="77777777" w:rsidR="00C45A20" w:rsidRPr="00D77132" w:rsidRDefault="00C45A20" w:rsidP="006E3E49">
            <w:pPr>
              <w:rPr>
                <w:bCs/>
                <w:sz w:val="20"/>
              </w:rPr>
            </w:pPr>
            <w:r>
              <w:rPr>
                <w:bCs/>
                <w:sz w:val="20"/>
              </w:rPr>
              <w:t>5.2.</w:t>
            </w:r>
            <w:r w:rsidR="00512037">
              <w:rPr>
                <w:bCs/>
                <w:sz w:val="20"/>
              </w:rPr>
              <w:t>2</w:t>
            </w:r>
          </w:p>
        </w:tc>
        <w:tc>
          <w:tcPr>
            <w:tcW w:w="8044" w:type="dxa"/>
          </w:tcPr>
          <w:p w14:paraId="5FB1283E" w14:textId="3942AE12" w:rsidR="00C45A20" w:rsidRPr="00266038" w:rsidRDefault="00C45A20" w:rsidP="7A6C513B">
            <w:pPr>
              <w:rPr>
                <w:sz w:val="20"/>
              </w:rPr>
            </w:pPr>
            <w:r w:rsidRPr="7A6C513B">
              <w:rPr>
                <w:sz w:val="20"/>
              </w:rPr>
              <w:t xml:space="preserve">Opdrachtnemer en Opdrachtgever stellen de exacte plaats van de apparatuur van de </w:t>
            </w:r>
            <w:r w:rsidR="004450D7" w:rsidRPr="7A6C513B">
              <w:rPr>
                <w:sz w:val="20"/>
              </w:rPr>
              <w:t>meting</w:t>
            </w:r>
            <w:r w:rsidRPr="7A6C513B">
              <w:rPr>
                <w:sz w:val="20"/>
              </w:rPr>
              <w:t xml:space="preserve"> vast. Opdrachtnemer heeft hierbij inbreng om de optimale </w:t>
            </w:r>
            <w:r w:rsidR="009246FF" w:rsidRPr="7A6C513B">
              <w:rPr>
                <w:sz w:val="20"/>
              </w:rPr>
              <w:t>plaats</w:t>
            </w:r>
            <w:r w:rsidRPr="7A6C513B">
              <w:rPr>
                <w:sz w:val="20"/>
              </w:rPr>
              <w:t xml:space="preserve"> aan te geven voor de </w:t>
            </w:r>
            <w:r w:rsidR="004450D7" w:rsidRPr="7A6C513B">
              <w:rPr>
                <w:sz w:val="20"/>
              </w:rPr>
              <w:t>meting</w:t>
            </w:r>
            <w:r w:rsidRPr="7A6C513B">
              <w:rPr>
                <w:sz w:val="20"/>
              </w:rPr>
              <w:t>.</w:t>
            </w:r>
          </w:p>
        </w:tc>
      </w:tr>
      <w:tr w:rsidR="00052B27" w:rsidRPr="00266038" w14:paraId="6B073896" w14:textId="77777777" w:rsidTr="7A6C513B">
        <w:tc>
          <w:tcPr>
            <w:tcW w:w="1134" w:type="dxa"/>
          </w:tcPr>
          <w:p w14:paraId="040F3011" w14:textId="77777777" w:rsidR="00052B27" w:rsidRPr="00D77132" w:rsidRDefault="00052B27" w:rsidP="0037063C">
            <w:pPr>
              <w:rPr>
                <w:bCs/>
                <w:sz w:val="20"/>
              </w:rPr>
            </w:pPr>
            <w:r>
              <w:rPr>
                <w:bCs/>
                <w:sz w:val="20"/>
              </w:rPr>
              <w:t>5.2.</w:t>
            </w:r>
            <w:r w:rsidR="00512037">
              <w:rPr>
                <w:bCs/>
                <w:sz w:val="20"/>
              </w:rPr>
              <w:t>3</w:t>
            </w:r>
          </w:p>
        </w:tc>
        <w:tc>
          <w:tcPr>
            <w:tcW w:w="8044" w:type="dxa"/>
          </w:tcPr>
          <w:p w14:paraId="55B3BA84" w14:textId="77777777" w:rsidR="00052B27" w:rsidRPr="00266038" w:rsidRDefault="00052B27" w:rsidP="0037063C">
            <w:pPr>
              <w:rPr>
                <w:sz w:val="20"/>
              </w:rPr>
            </w:pPr>
            <w:r>
              <w:rPr>
                <w:sz w:val="20"/>
              </w:rPr>
              <w:t xml:space="preserve">Vervanging van een </w:t>
            </w:r>
            <w:r w:rsidR="004450D7">
              <w:rPr>
                <w:sz w:val="20"/>
              </w:rPr>
              <w:t>meting</w:t>
            </w:r>
            <w:r>
              <w:rPr>
                <w:sz w:val="20"/>
              </w:rPr>
              <w:t xml:space="preserve"> betekent geen 1:1 vervanging van de bestaande configuratie van de </w:t>
            </w:r>
            <w:r w:rsidR="004450D7">
              <w:rPr>
                <w:sz w:val="20"/>
              </w:rPr>
              <w:t>meting</w:t>
            </w:r>
            <w:r>
              <w:rPr>
                <w:sz w:val="20"/>
              </w:rPr>
              <w:t xml:space="preserve">. Voor elke te vervangen en uit te breiden </w:t>
            </w:r>
            <w:r w:rsidR="004450D7">
              <w:rPr>
                <w:sz w:val="20"/>
              </w:rPr>
              <w:t>meting</w:t>
            </w:r>
            <w:r>
              <w:rPr>
                <w:sz w:val="20"/>
              </w:rPr>
              <w:t xml:space="preserve"> stelt de Opdrachtnemer een optimaal ontwerp voor. Het ontwerp wordt ter acceptatie beoordeeld door de Opdrachtgever.</w:t>
            </w:r>
          </w:p>
        </w:tc>
      </w:tr>
      <w:tr w:rsidR="008775E8" w:rsidRPr="00266038" w14:paraId="05EB4F40" w14:textId="77777777" w:rsidTr="7A6C513B">
        <w:tc>
          <w:tcPr>
            <w:tcW w:w="1134" w:type="dxa"/>
          </w:tcPr>
          <w:p w14:paraId="35DDF06E" w14:textId="159D0A50" w:rsidR="008775E8" w:rsidRDefault="008775E8" w:rsidP="0037063C">
            <w:pPr>
              <w:rPr>
                <w:bCs/>
              </w:rPr>
            </w:pPr>
            <w:r>
              <w:rPr>
                <w:bCs/>
                <w:sz w:val="20"/>
              </w:rPr>
              <w:t>5.2.5</w:t>
            </w:r>
          </w:p>
        </w:tc>
        <w:tc>
          <w:tcPr>
            <w:tcW w:w="8044" w:type="dxa"/>
          </w:tcPr>
          <w:p w14:paraId="1E5D8CB2" w14:textId="6F1C8C3E" w:rsidR="008775E8" w:rsidRDefault="008775E8" w:rsidP="0037063C">
            <w:r>
              <w:rPr>
                <w:sz w:val="20"/>
              </w:rPr>
              <w:t xml:space="preserve">Opdrachtgever controleert het ontwerp van de loggermeting of </w:t>
            </w:r>
            <w:r w:rsidR="00E85612">
              <w:rPr>
                <w:sz w:val="20"/>
              </w:rPr>
              <w:t xml:space="preserve">stuwen en inlaat </w:t>
            </w:r>
            <w:r>
              <w:rPr>
                <w:sz w:val="20"/>
              </w:rPr>
              <w:t>opstelling. Ontwerp vereist goedkeuring van Opdrachtgever</w:t>
            </w:r>
          </w:p>
        </w:tc>
      </w:tr>
    </w:tbl>
    <w:p w14:paraId="7800FE17" w14:textId="4B9EC223" w:rsidR="00E12AAC" w:rsidRDefault="00E12AAC" w:rsidP="00E12AAC">
      <w:pPr>
        <w:pStyle w:val="Kop2"/>
      </w:pPr>
      <w:bookmarkStart w:id="43" w:name="_Toc158102861"/>
      <w:r>
        <w:t>Eisen aan instal</w:t>
      </w:r>
      <w:r w:rsidR="004905BE">
        <w:t>leren</w:t>
      </w:r>
      <w:bookmarkEnd w:id="43"/>
    </w:p>
    <w:p w14:paraId="5920B51C" w14:textId="77777777" w:rsidR="00BD655A" w:rsidRDefault="00BD655A" w:rsidP="00E12AAC"/>
    <w:tbl>
      <w:tblPr>
        <w:tblStyle w:val="Tabelraster"/>
        <w:tblW w:w="9178" w:type="dxa"/>
        <w:tblInd w:w="108" w:type="dxa"/>
        <w:tblLayout w:type="fixed"/>
        <w:tblLook w:val="04A0" w:firstRow="1" w:lastRow="0" w:firstColumn="1" w:lastColumn="0" w:noHBand="0" w:noVBand="1"/>
      </w:tblPr>
      <w:tblGrid>
        <w:gridCol w:w="1134"/>
        <w:gridCol w:w="8044"/>
      </w:tblGrid>
      <w:tr w:rsidR="00BD655A" w:rsidRPr="00266038" w14:paraId="4C6D8EF5" w14:textId="77777777" w:rsidTr="1CB24D29">
        <w:tc>
          <w:tcPr>
            <w:tcW w:w="1134" w:type="dxa"/>
            <w:shd w:val="clear" w:color="auto" w:fill="BFBFBF" w:themeFill="background1" w:themeFillShade="BF"/>
          </w:tcPr>
          <w:p w14:paraId="56D0DDA5" w14:textId="77777777" w:rsidR="00BD655A" w:rsidRPr="00266038" w:rsidRDefault="00BD655A" w:rsidP="00D722CC">
            <w:pPr>
              <w:rPr>
                <w:b/>
                <w:sz w:val="20"/>
              </w:rPr>
            </w:pPr>
            <w:proofErr w:type="spellStart"/>
            <w:r w:rsidRPr="00266038">
              <w:rPr>
                <w:b/>
                <w:sz w:val="20"/>
              </w:rPr>
              <w:t>Nr</w:t>
            </w:r>
            <w:proofErr w:type="spellEnd"/>
          </w:p>
        </w:tc>
        <w:tc>
          <w:tcPr>
            <w:tcW w:w="8044" w:type="dxa"/>
            <w:shd w:val="clear" w:color="auto" w:fill="BFBFBF" w:themeFill="background1" w:themeFillShade="BF"/>
          </w:tcPr>
          <w:p w14:paraId="25D3E10E" w14:textId="77777777" w:rsidR="00BD655A" w:rsidRPr="00266038" w:rsidRDefault="00BD655A" w:rsidP="00D722CC">
            <w:pPr>
              <w:rPr>
                <w:b/>
                <w:sz w:val="20"/>
              </w:rPr>
            </w:pPr>
            <w:r w:rsidRPr="00266038">
              <w:rPr>
                <w:b/>
                <w:sz w:val="20"/>
              </w:rPr>
              <w:t>Eis</w:t>
            </w:r>
          </w:p>
        </w:tc>
      </w:tr>
      <w:tr w:rsidR="00BD655A" w:rsidRPr="00266038" w14:paraId="76EFFA02" w14:textId="77777777" w:rsidTr="1CB24D29">
        <w:tc>
          <w:tcPr>
            <w:tcW w:w="1134" w:type="dxa"/>
          </w:tcPr>
          <w:p w14:paraId="221221AD" w14:textId="77777777" w:rsidR="00BD655A" w:rsidRPr="00D77132" w:rsidRDefault="009040DD" w:rsidP="00D722CC">
            <w:pPr>
              <w:rPr>
                <w:bCs/>
                <w:sz w:val="20"/>
              </w:rPr>
            </w:pPr>
            <w:r>
              <w:rPr>
                <w:bCs/>
                <w:sz w:val="20"/>
              </w:rPr>
              <w:t>5.</w:t>
            </w:r>
            <w:r w:rsidR="00DE1953">
              <w:rPr>
                <w:bCs/>
                <w:sz w:val="20"/>
              </w:rPr>
              <w:t>3</w:t>
            </w:r>
            <w:r w:rsidR="00BD655A">
              <w:rPr>
                <w:bCs/>
                <w:sz w:val="20"/>
              </w:rPr>
              <w:t>.1</w:t>
            </w:r>
          </w:p>
        </w:tc>
        <w:tc>
          <w:tcPr>
            <w:tcW w:w="8044" w:type="dxa"/>
          </w:tcPr>
          <w:p w14:paraId="2CA2A711" w14:textId="77777777" w:rsidR="004905BE" w:rsidRPr="004905BE" w:rsidRDefault="004905BE" w:rsidP="00D722CC">
            <w:pPr>
              <w:rPr>
                <w:sz w:val="20"/>
              </w:rPr>
            </w:pPr>
            <w:r>
              <w:rPr>
                <w:sz w:val="20"/>
              </w:rPr>
              <w:t>De O</w:t>
            </w:r>
            <w:r w:rsidRPr="004905BE">
              <w:rPr>
                <w:sz w:val="20"/>
              </w:rPr>
              <w:t xml:space="preserve">pdrachtnemer is verantwoordelijk voor het juist installeren van de </w:t>
            </w:r>
            <w:r w:rsidR="004450D7">
              <w:rPr>
                <w:sz w:val="20"/>
              </w:rPr>
              <w:t>metingen</w:t>
            </w:r>
            <w:r w:rsidRPr="004905BE">
              <w:rPr>
                <w:sz w:val="20"/>
              </w:rPr>
              <w:t>.</w:t>
            </w:r>
          </w:p>
        </w:tc>
      </w:tr>
      <w:tr w:rsidR="00BD655A" w:rsidRPr="00266038" w14:paraId="77F3625F" w14:textId="77777777" w:rsidTr="1CB24D29">
        <w:tc>
          <w:tcPr>
            <w:tcW w:w="1134" w:type="dxa"/>
          </w:tcPr>
          <w:p w14:paraId="6F571FD3" w14:textId="77777777" w:rsidR="00BD655A" w:rsidRPr="00D77132" w:rsidRDefault="009040DD" w:rsidP="00D722CC">
            <w:pPr>
              <w:rPr>
                <w:bCs/>
                <w:sz w:val="20"/>
              </w:rPr>
            </w:pPr>
            <w:r>
              <w:rPr>
                <w:bCs/>
                <w:sz w:val="20"/>
              </w:rPr>
              <w:t>5.</w:t>
            </w:r>
            <w:r w:rsidR="00DE1953">
              <w:rPr>
                <w:bCs/>
                <w:sz w:val="20"/>
              </w:rPr>
              <w:t>3</w:t>
            </w:r>
            <w:r w:rsidR="00BD655A">
              <w:rPr>
                <w:bCs/>
                <w:sz w:val="20"/>
              </w:rPr>
              <w:t>.</w:t>
            </w:r>
            <w:r w:rsidR="006E6104">
              <w:rPr>
                <w:bCs/>
                <w:sz w:val="20"/>
              </w:rPr>
              <w:t>2</w:t>
            </w:r>
          </w:p>
        </w:tc>
        <w:tc>
          <w:tcPr>
            <w:tcW w:w="8044" w:type="dxa"/>
          </w:tcPr>
          <w:p w14:paraId="7C6CE0A7" w14:textId="77777777" w:rsidR="004905BE" w:rsidRPr="00266038" w:rsidRDefault="007D2F30" w:rsidP="00607CD7">
            <w:pPr>
              <w:rPr>
                <w:sz w:val="20"/>
              </w:rPr>
            </w:pPr>
            <w:r>
              <w:rPr>
                <w:sz w:val="20"/>
              </w:rPr>
              <w:t>Opdrachtnemer en Opdrachtgever hebben een vaste taakverdeling voor</w:t>
            </w:r>
            <w:r w:rsidR="004905BE" w:rsidRPr="004905BE">
              <w:rPr>
                <w:sz w:val="20"/>
              </w:rPr>
              <w:t xml:space="preserve"> het installeren van </w:t>
            </w:r>
            <w:r w:rsidR="004905BE">
              <w:rPr>
                <w:sz w:val="20"/>
              </w:rPr>
              <w:t xml:space="preserve">een </w:t>
            </w:r>
            <w:r w:rsidR="004450D7">
              <w:rPr>
                <w:sz w:val="20"/>
              </w:rPr>
              <w:t>meting</w:t>
            </w:r>
            <w:r w:rsidR="00826B52">
              <w:rPr>
                <w:sz w:val="20"/>
              </w:rPr>
              <w:t xml:space="preserve"> zoals vastgelegd in de</w:t>
            </w:r>
            <w:r w:rsidR="00826B52">
              <w:t xml:space="preserve"> </w:t>
            </w:r>
            <w:r w:rsidR="00826B52" w:rsidRPr="00553F0C">
              <w:rPr>
                <w:sz w:val="20"/>
              </w:rPr>
              <w:t>DAP (document afspraken</w:t>
            </w:r>
            <w:r w:rsidR="008A63F7" w:rsidRPr="00553F0C">
              <w:rPr>
                <w:sz w:val="20"/>
              </w:rPr>
              <w:t xml:space="preserve"> en procedures</w:t>
            </w:r>
            <w:r w:rsidR="00980721">
              <w:rPr>
                <w:sz w:val="20"/>
              </w:rPr>
              <w:t xml:space="preserve"> zie eis 4.2.4 t/m 4.2.6</w:t>
            </w:r>
            <w:r w:rsidR="008A63F7" w:rsidRPr="00553F0C">
              <w:rPr>
                <w:sz w:val="20"/>
              </w:rPr>
              <w:t>)</w:t>
            </w:r>
            <w:r>
              <w:rPr>
                <w:sz w:val="20"/>
              </w:rPr>
              <w:t>.</w:t>
            </w:r>
          </w:p>
        </w:tc>
      </w:tr>
      <w:tr w:rsidR="007D2F30" w:rsidRPr="00266038" w14:paraId="3C7FF38D" w14:textId="77777777" w:rsidTr="1CB24D29">
        <w:tc>
          <w:tcPr>
            <w:tcW w:w="1134" w:type="dxa"/>
          </w:tcPr>
          <w:p w14:paraId="4F11D284" w14:textId="77777777" w:rsidR="007D2F30" w:rsidRPr="00D77132" w:rsidRDefault="009040DD" w:rsidP="00D722CC">
            <w:pPr>
              <w:rPr>
                <w:bCs/>
                <w:sz w:val="20"/>
              </w:rPr>
            </w:pPr>
            <w:r>
              <w:rPr>
                <w:bCs/>
                <w:sz w:val="20"/>
              </w:rPr>
              <w:t>5.</w:t>
            </w:r>
            <w:r w:rsidR="00DE1953">
              <w:rPr>
                <w:bCs/>
                <w:sz w:val="20"/>
              </w:rPr>
              <w:t>3</w:t>
            </w:r>
            <w:r w:rsidR="007D2F30">
              <w:rPr>
                <w:bCs/>
                <w:sz w:val="20"/>
              </w:rPr>
              <w:t>.</w:t>
            </w:r>
            <w:r w:rsidR="0077326D">
              <w:rPr>
                <w:bCs/>
                <w:sz w:val="20"/>
              </w:rPr>
              <w:t>3</w:t>
            </w:r>
          </w:p>
        </w:tc>
        <w:tc>
          <w:tcPr>
            <w:tcW w:w="8044" w:type="dxa"/>
          </w:tcPr>
          <w:p w14:paraId="79C60377" w14:textId="736390CF" w:rsidR="007D2F30" w:rsidRPr="00266038" w:rsidRDefault="007C636B" w:rsidP="0C9BF3AD">
            <w:pPr>
              <w:rPr>
                <w:sz w:val="20"/>
              </w:rPr>
            </w:pPr>
            <w:r w:rsidRPr="0C9BF3AD">
              <w:rPr>
                <w:sz w:val="20"/>
              </w:rPr>
              <w:t xml:space="preserve">De </w:t>
            </w:r>
            <w:r w:rsidR="5AED2417" w:rsidRPr="0C9BF3AD">
              <w:rPr>
                <w:sz w:val="20"/>
              </w:rPr>
              <w:t xml:space="preserve">Opdrachtnemer </w:t>
            </w:r>
            <w:r w:rsidR="3CD4D727" w:rsidRPr="0C9BF3AD">
              <w:rPr>
                <w:sz w:val="20"/>
              </w:rPr>
              <w:t xml:space="preserve">installeert de </w:t>
            </w:r>
            <w:r w:rsidR="1C3F77AC" w:rsidRPr="0C9BF3AD">
              <w:rPr>
                <w:sz w:val="20"/>
              </w:rPr>
              <w:t>meting</w:t>
            </w:r>
            <w:r w:rsidR="3CD4D727" w:rsidRPr="0C9BF3AD">
              <w:rPr>
                <w:sz w:val="20"/>
              </w:rPr>
              <w:t xml:space="preserve"> op de volgens geaccepteerd ontwerp exact overeengekomen</w:t>
            </w:r>
            <w:r w:rsidR="5AED2417" w:rsidRPr="0C9BF3AD">
              <w:rPr>
                <w:sz w:val="20"/>
              </w:rPr>
              <w:t xml:space="preserve"> </w:t>
            </w:r>
            <w:r w:rsidR="3CD4D727" w:rsidRPr="0C9BF3AD">
              <w:rPr>
                <w:sz w:val="20"/>
              </w:rPr>
              <w:t>plaats</w:t>
            </w:r>
            <w:r w:rsidR="5AED2417" w:rsidRPr="0C9BF3AD">
              <w:rPr>
                <w:sz w:val="20"/>
              </w:rPr>
              <w:t xml:space="preserve"> van de </w:t>
            </w:r>
            <w:r w:rsidR="1C3F77AC" w:rsidRPr="0C9BF3AD">
              <w:rPr>
                <w:sz w:val="20"/>
              </w:rPr>
              <w:t>meting</w:t>
            </w:r>
            <w:r w:rsidR="3CD4D727" w:rsidRPr="0C9BF3AD">
              <w:rPr>
                <w:sz w:val="20"/>
              </w:rPr>
              <w:t xml:space="preserve"> </w:t>
            </w:r>
            <w:r w:rsidR="5AED2417" w:rsidRPr="0C9BF3AD">
              <w:rPr>
                <w:sz w:val="20"/>
              </w:rPr>
              <w:t xml:space="preserve">zodat Opdrachtnemer </w:t>
            </w:r>
            <w:r w:rsidR="3CD4D727" w:rsidRPr="0C9BF3AD">
              <w:rPr>
                <w:sz w:val="20"/>
              </w:rPr>
              <w:t>alle producteisen in hoofdstuk 3 en specifiek eis 3.1.1.</w:t>
            </w:r>
            <w:r w:rsidR="5AED2417" w:rsidRPr="0C9BF3AD">
              <w:rPr>
                <w:sz w:val="20"/>
              </w:rPr>
              <w:t xml:space="preserve"> </w:t>
            </w:r>
            <w:r w:rsidR="002D6C29" w:rsidRPr="0C9BF3AD">
              <w:rPr>
                <w:sz w:val="20"/>
              </w:rPr>
              <w:t>garandeert</w:t>
            </w:r>
            <w:r w:rsidR="5AED2417" w:rsidRPr="0C9BF3AD">
              <w:rPr>
                <w:sz w:val="20"/>
              </w:rPr>
              <w:t>.</w:t>
            </w:r>
          </w:p>
        </w:tc>
      </w:tr>
      <w:tr w:rsidR="007D2F30" w:rsidRPr="00266038" w14:paraId="1EBF28D1" w14:textId="77777777" w:rsidTr="1CB24D29">
        <w:tc>
          <w:tcPr>
            <w:tcW w:w="1134" w:type="dxa"/>
          </w:tcPr>
          <w:p w14:paraId="13AF43DD" w14:textId="77777777" w:rsidR="007D2F30" w:rsidRPr="00D77132" w:rsidRDefault="009040DD" w:rsidP="00D722CC">
            <w:pPr>
              <w:rPr>
                <w:bCs/>
                <w:sz w:val="20"/>
              </w:rPr>
            </w:pPr>
            <w:r>
              <w:rPr>
                <w:bCs/>
                <w:sz w:val="20"/>
              </w:rPr>
              <w:t>5.</w:t>
            </w:r>
            <w:r w:rsidR="00DE1953">
              <w:rPr>
                <w:bCs/>
                <w:sz w:val="20"/>
              </w:rPr>
              <w:t>3</w:t>
            </w:r>
            <w:r w:rsidR="007D2F30">
              <w:rPr>
                <w:bCs/>
                <w:sz w:val="20"/>
              </w:rPr>
              <w:t>.</w:t>
            </w:r>
            <w:r w:rsidR="0077326D">
              <w:rPr>
                <w:bCs/>
                <w:sz w:val="20"/>
              </w:rPr>
              <w:t>4</w:t>
            </w:r>
          </w:p>
        </w:tc>
        <w:tc>
          <w:tcPr>
            <w:tcW w:w="8044" w:type="dxa"/>
          </w:tcPr>
          <w:p w14:paraId="45CB2E61" w14:textId="11398ECF" w:rsidR="007D2F30" w:rsidRPr="00266038" w:rsidRDefault="007C636B" w:rsidP="1CB24D29">
            <w:pPr>
              <w:tabs>
                <w:tab w:val="clear" w:pos="380"/>
              </w:tabs>
              <w:suppressAutoHyphens/>
              <w:spacing w:line="252" w:lineRule="atLeast"/>
              <w:rPr>
                <w:sz w:val="20"/>
              </w:rPr>
            </w:pPr>
            <w:r w:rsidRPr="1CB24D29">
              <w:rPr>
                <w:sz w:val="20"/>
              </w:rPr>
              <w:t xml:space="preserve">De </w:t>
            </w:r>
            <w:r w:rsidR="6275A84E" w:rsidRPr="1CB24D29">
              <w:rPr>
                <w:sz w:val="20"/>
              </w:rPr>
              <w:t>Opdracht</w:t>
            </w:r>
            <w:r w:rsidR="45374096" w:rsidRPr="1CB24D29">
              <w:rPr>
                <w:sz w:val="20"/>
              </w:rPr>
              <w:t>nemer</w:t>
            </w:r>
            <w:r w:rsidR="6275A84E" w:rsidRPr="1CB24D29">
              <w:rPr>
                <w:sz w:val="20"/>
              </w:rPr>
              <w:t xml:space="preserve"> installeert een voedingskabel van de elektrische installatie naar de </w:t>
            </w:r>
            <w:r w:rsidR="45374096" w:rsidRPr="1CB24D29">
              <w:rPr>
                <w:sz w:val="20"/>
              </w:rPr>
              <w:t xml:space="preserve">meting mocht </w:t>
            </w:r>
            <w:r w:rsidR="350B85E4" w:rsidRPr="1CB24D29">
              <w:rPr>
                <w:sz w:val="20"/>
              </w:rPr>
              <w:t xml:space="preserve">deze ontoereikend </w:t>
            </w:r>
            <w:r w:rsidR="45374096" w:rsidRPr="1CB24D29">
              <w:rPr>
                <w:sz w:val="20"/>
              </w:rPr>
              <w:t>zijn</w:t>
            </w:r>
            <w:r w:rsidR="6275A84E" w:rsidRPr="1CB24D29">
              <w:rPr>
                <w:sz w:val="20"/>
              </w:rPr>
              <w:t>.</w:t>
            </w:r>
            <w:r w:rsidR="56B96291" w:rsidRPr="1CB24D29">
              <w:rPr>
                <w:sz w:val="20"/>
              </w:rPr>
              <w:t xml:space="preserve"> Indien van toepassing</w:t>
            </w:r>
          </w:p>
        </w:tc>
      </w:tr>
      <w:tr w:rsidR="007D2F30" w:rsidRPr="00266038" w14:paraId="218AEB8C" w14:textId="77777777" w:rsidTr="1CB24D29">
        <w:tc>
          <w:tcPr>
            <w:tcW w:w="1134" w:type="dxa"/>
          </w:tcPr>
          <w:p w14:paraId="19DF7F85" w14:textId="62F985B0" w:rsidR="007D2F30" w:rsidRPr="00D77132" w:rsidRDefault="009040DD" w:rsidP="00D722CC">
            <w:pPr>
              <w:rPr>
                <w:bCs/>
                <w:sz w:val="20"/>
              </w:rPr>
            </w:pPr>
            <w:r>
              <w:rPr>
                <w:bCs/>
                <w:sz w:val="20"/>
              </w:rPr>
              <w:t>5.</w:t>
            </w:r>
            <w:r w:rsidR="00DE1953">
              <w:rPr>
                <w:bCs/>
                <w:sz w:val="20"/>
              </w:rPr>
              <w:t>3</w:t>
            </w:r>
            <w:r w:rsidR="007D2F30">
              <w:rPr>
                <w:bCs/>
                <w:sz w:val="20"/>
              </w:rPr>
              <w:t>.</w:t>
            </w:r>
            <w:r w:rsidR="00A8380A">
              <w:rPr>
                <w:bCs/>
                <w:sz w:val="20"/>
              </w:rPr>
              <w:t>5</w:t>
            </w:r>
          </w:p>
        </w:tc>
        <w:tc>
          <w:tcPr>
            <w:tcW w:w="8044" w:type="dxa"/>
          </w:tcPr>
          <w:p w14:paraId="2E2BBEE0" w14:textId="6837EE54" w:rsidR="00854104" w:rsidRPr="00A02257" w:rsidRDefault="00826B52" w:rsidP="00D722CC">
            <w:pPr>
              <w:rPr>
                <w:sz w:val="20"/>
              </w:rPr>
            </w:pPr>
            <w:r w:rsidRPr="00553F0C">
              <w:rPr>
                <w:sz w:val="20"/>
              </w:rPr>
              <w:t xml:space="preserve">Opdrachtgever </w:t>
            </w:r>
            <w:r w:rsidR="00E85612">
              <w:rPr>
                <w:sz w:val="20"/>
              </w:rPr>
              <w:t xml:space="preserve">levert </w:t>
            </w:r>
            <w:r w:rsidRPr="00553F0C">
              <w:rPr>
                <w:sz w:val="20"/>
              </w:rPr>
              <w:t xml:space="preserve">een </w:t>
            </w:r>
            <w:proofErr w:type="spellStart"/>
            <w:r w:rsidRPr="00553F0C">
              <w:rPr>
                <w:sz w:val="20"/>
              </w:rPr>
              <w:t>SIM</w:t>
            </w:r>
            <w:r w:rsidR="00D064C0">
              <w:rPr>
                <w:sz w:val="20"/>
              </w:rPr>
              <w:t>-</w:t>
            </w:r>
            <w:r w:rsidRPr="00553F0C">
              <w:rPr>
                <w:sz w:val="20"/>
              </w:rPr>
              <w:t>kaart</w:t>
            </w:r>
            <w:proofErr w:type="spellEnd"/>
            <w:r w:rsidRPr="00553F0C">
              <w:rPr>
                <w:sz w:val="20"/>
              </w:rPr>
              <w:t xml:space="preserve"> </w:t>
            </w:r>
            <w:r w:rsidR="00D13BBF">
              <w:rPr>
                <w:sz w:val="20"/>
              </w:rPr>
              <w:t xml:space="preserve">of E-SIM </w:t>
            </w:r>
            <w:r w:rsidRPr="00553F0C">
              <w:rPr>
                <w:sz w:val="20"/>
              </w:rPr>
              <w:t>aan Opdrachtnemer</w:t>
            </w:r>
            <w:r w:rsidR="002D6C29">
              <w:rPr>
                <w:sz w:val="20"/>
              </w:rPr>
              <w:t xml:space="preserve"> als directielevering</w:t>
            </w:r>
            <w:r w:rsidRPr="00553F0C">
              <w:rPr>
                <w:sz w:val="20"/>
              </w:rPr>
              <w:t xml:space="preserve"> t.b.v. de</w:t>
            </w:r>
            <w:r w:rsidR="00553F0C">
              <w:rPr>
                <w:sz w:val="20"/>
              </w:rPr>
              <w:t xml:space="preserve"> </w:t>
            </w:r>
            <w:r w:rsidRPr="00553F0C">
              <w:rPr>
                <w:sz w:val="20"/>
              </w:rPr>
              <w:t>logger</w:t>
            </w:r>
            <w:r w:rsidR="002D6C29">
              <w:rPr>
                <w:sz w:val="20"/>
              </w:rPr>
              <w:t xml:space="preserve"> of </w:t>
            </w:r>
            <w:proofErr w:type="spellStart"/>
            <w:r w:rsidR="002D6C29">
              <w:rPr>
                <w:sz w:val="20"/>
              </w:rPr>
              <w:t>solar</w:t>
            </w:r>
            <w:proofErr w:type="spellEnd"/>
            <w:r w:rsidR="002D6C29">
              <w:rPr>
                <w:sz w:val="20"/>
              </w:rPr>
              <w:t xml:space="preserve"> besturing voor stuwen en inlaten</w:t>
            </w:r>
            <w:r w:rsidR="00D064C0">
              <w:rPr>
                <w:sz w:val="20"/>
              </w:rPr>
              <w:t>.</w:t>
            </w:r>
          </w:p>
          <w:p w14:paraId="5F465BA2" w14:textId="77777777" w:rsidR="00854104" w:rsidRDefault="00854104" w:rsidP="00D722CC">
            <w:pPr>
              <w:rPr>
                <w:sz w:val="20"/>
              </w:rPr>
            </w:pPr>
          </w:p>
          <w:p w14:paraId="293641E6" w14:textId="3C952195" w:rsidR="00854104" w:rsidRPr="00A02257" w:rsidRDefault="6299F388" w:rsidP="0C9BF3AD">
            <w:pPr>
              <w:rPr>
                <w:i/>
                <w:iCs/>
                <w:sz w:val="20"/>
              </w:rPr>
            </w:pPr>
            <w:r w:rsidRPr="0C9BF3AD">
              <w:rPr>
                <w:sz w:val="20"/>
              </w:rPr>
              <w:t>Dit kan een simkaart zijn voor het verzenden van SMS of een data simkaart. Opdrachtgever heeft hier op dit moment een overeenkomst met provider Vodafone voor. Deze provider levert geen 3G data, apparatuur moet dan ook kunnen werken op</w:t>
            </w:r>
            <w:r w:rsidR="00D13BBF">
              <w:rPr>
                <w:sz w:val="20"/>
              </w:rPr>
              <w:t xml:space="preserve"> ten minste</w:t>
            </w:r>
            <w:r w:rsidRPr="0C9BF3AD">
              <w:rPr>
                <w:sz w:val="20"/>
              </w:rPr>
              <w:t xml:space="preserve"> 4G data.</w:t>
            </w:r>
          </w:p>
        </w:tc>
      </w:tr>
      <w:tr w:rsidR="00BD655A" w:rsidRPr="00266038" w14:paraId="440DE3DE" w14:textId="77777777" w:rsidTr="1CB24D29">
        <w:tc>
          <w:tcPr>
            <w:tcW w:w="1134" w:type="dxa"/>
          </w:tcPr>
          <w:p w14:paraId="697B2F47" w14:textId="591761A1" w:rsidR="00BD655A" w:rsidRPr="00D77132" w:rsidRDefault="009040DD" w:rsidP="00D722CC">
            <w:pPr>
              <w:rPr>
                <w:bCs/>
                <w:sz w:val="20"/>
              </w:rPr>
            </w:pPr>
            <w:r>
              <w:rPr>
                <w:bCs/>
                <w:sz w:val="20"/>
              </w:rPr>
              <w:t>5.</w:t>
            </w:r>
            <w:r w:rsidR="00DE1953">
              <w:rPr>
                <w:bCs/>
                <w:sz w:val="20"/>
              </w:rPr>
              <w:t>3</w:t>
            </w:r>
            <w:r w:rsidR="00BD655A">
              <w:rPr>
                <w:bCs/>
                <w:sz w:val="20"/>
              </w:rPr>
              <w:t>.</w:t>
            </w:r>
            <w:r w:rsidR="00A8380A">
              <w:rPr>
                <w:bCs/>
                <w:sz w:val="20"/>
              </w:rPr>
              <w:t>6</w:t>
            </w:r>
          </w:p>
        </w:tc>
        <w:tc>
          <w:tcPr>
            <w:tcW w:w="8044" w:type="dxa"/>
          </w:tcPr>
          <w:p w14:paraId="35D19355" w14:textId="3E1AA532" w:rsidR="00BD655A" w:rsidRPr="00266038" w:rsidRDefault="007C636B" w:rsidP="00D064C0">
            <w:pPr>
              <w:tabs>
                <w:tab w:val="clear" w:pos="-1440"/>
                <w:tab w:val="clear" w:pos="-720"/>
                <w:tab w:val="clear" w:pos="0"/>
                <w:tab w:val="clear" w:pos="380"/>
              </w:tabs>
              <w:suppressAutoHyphens/>
              <w:spacing w:line="252" w:lineRule="atLeast"/>
              <w:rPr>
                <w:sz w:val="20"/>
              </w:rPr>
            </w:pPr>
            <w:r>
              <w:rPr>
                <w:sz w:val="20"/>
              </w:rPr>
              <w:t xml:space="preserve">De </w:t>
            </w:r>
            <w:r w:rsidR="007D2F30">
              <w:rPr>
                <w:sz w:val="20"/>
              </w:rPr>
              <w:t xml:space="preserve">Opdrachtnemer verwijdert </w:t>
            </w:r>
            <w:r w:rsidR="002D6C29">
              <w:rPr>
                <w:sz w:val="20"/>
              </w:rPr>
              <w:t xml:space="preserve">bij een incidentele vervanging </w:t>
            </w:r>
            <w:r w:rsidR="007D2F30">
              <w:rPr>
                <w:sz w:val="20"/>
              </w:rPr>
              <w:t>de bestaande</w:t>
            </w:r>
            <w:r w:rsidR="00826B52">
              <w:rPr>
                <w:sz w:val="20"/>
              </w:rPr>
              <w:t xml:space="preserve"> </w:t>
            </w:r>
            <w:r w:rsidR="00150884">
              <w:rPr>
                <w:sz w:val="20"/>
              </w:rPr>
              <w:t>meetopstelling</w:t>
            </w:r>
            <w:r w:rsidR="007D2F30">
              <w:rPr>
                <w:sz w:val="20"/>
              </w:rPr>
              <w:t xml:space="preserve"> en</w:t>
            </w:r>
            <w:r w:rsidR="007A104A">
              <w:rPr>
                <w:sz w:val="20"/>
              </w:rPr>
              <w:t xml:space="preserve"> na akkoord van de Opdrachtgever</w:t>
            </w:r>
            <w:r w:rsidR="007D2F30">
              <w:rPr>
                <w:sz w:val="20"/>
              </w:rPr>
              <w:t xml:space="preserve"> voert </w:t>
            </w:r>
            <w:r w:rsidR="007A104A">
              <w:rPr>
                <w:sz w:val="20"/>
              </w:rPr>
              <w:t xml:space="preserve">Opdrachtnemer </w:t>
            </w:r>
            <w:r w:rsidR="007D2F30">
              <w:rPr>
                <w:sz w:val="20"/>
              </w:rPr>
              <w:t>deze af</w:t>
            </w:r>
            <w:r w:rsidR="007F0564">
              <w:rPr>
                <w:sz w:val="20"/>
              </w:rPr>
              <w:t xml:space="preserve"> en verwijder</w:t>
            </w:r>
            <w:r w:rsidR="00D064C0">
              <w:rPr>
                <w:sz w:val="20"/>
              </w:rPr>
              <w:t>t</w:t>
            </w:r>
            <w:r w:rsidR="007F0564">
              <w:rPr>
                <w:sz w:val="20"/>
              </w:rPr>
              <w:t>/hergebruikt de oude simkaart als deze aanwezig is</w:t>
            </w:r>
            <w:r w:rsidR="007D2F30">
              <w:rPr>
                <w:sz w:val="20"/>
              </w:rPr>
              <w:t xml:space="preserve"> (bij vervanging).</w:t>
            </w:r>
          </w:p>
        </w:tc>
      </w:tr>
      <w:tr w:rsidR="00BD655A" w:rsidRPr="00266038" w14:paraId="657ADA3D" w14:textId="77777777" w:rsidTr="1CB24D29">
        <w:tc>
          <w:tcPr>
            <w:tcW w:w="1134" w:type="dxa"/>
          </w:tcPr>
          <w:p w14:paraId="63EB9A22" w14:textId="0810459E" w:rsidR="00BD655A" w:rsidRPr="00D77132" w:rsidRDefault="009040DD" w:rsidP="00D722CC">
            <w:pPr>
              <w:rPr>
                <w:bCs/>
                <w:sz w:val="20"/>
              </w:rPr>
            </w:pPr>
            <w:r>
              <w:rPr>
                <w:bCs/>
                <w:sz w:val="20"/>
              </w:rPr>
              <w:t>5.</w:t>
            </w:r>
            <w:r w:rsidR="00DE1953">
              <w:rPr>
                <w:bCs/>
                <w:sz w:val="20"/>
              </w:rPr>
              <w:t>3</w:t>
            </w:r>
            <w:r w:rsidR="00BD655A">
              <w:rPr>
                <w:bCs/>
                <w:sz w:val="20"/>
              </w:rPr>
              <w:t>.</w:t>
            </w:r>
            <w:r w:rsidR="00A8380A">
              <w:rPr>
                <w:bCs/>
                <w:sz w:val="20"/>
              </w:rPr>
              <w:t>7</w:t>
            </w:r>
          </w:p>
        </w:tc>
        <w:tc>
          <w:tcPr>
            <w:tcW w:w="8044" w:type="dxa"/>
          </w:tcPr>
          <w:p w14:paraId="6084E610" w14:textId="17B00506" w:rsidR="00BD655A" w:rsidRPr="00266038" w:rsidRDefault="007C636B" w:rsidP="0C9BF3AD">
            <w:pPr>
              <w:tabs>
                <w:tab w:val="clear" w:pos="380"/>
              </w:tabs>
              <w:suppressAutoHyphens/>
              <w:spacing w:line="252" w:lineRule="atLeast"/>
              <w:rPr>
                <w:sz w:val="20"/>
              </w:rPr>
            </w:pPr>
            <w:r w:rsidRPr="0C9BF3AD">
              <w:rPr>
                <w:sz w:val="20"/>
              </w:rPr>
              <w:t xml:space="preserve">De </w:t>
            </w:r>
            <w:r w:rsidR="5AED2417" w:rsidRPr="0C9BF3AD">
              <w:rPr>
                <w:sz w:val="20"/>
              </w:rPr>
              <w:t xml:space="preserve">Opdrachtnemer plaatst en installeert </w:t>
            </w:r>
            <w:r w:rsidR="34930309" w:rsidRPr="0C9BF3AD">
              <w:rPr>
                <w:sz w:val="20"/>
              </w:rPr>
              <w:t xml:space="preserve">alle componenten van de gehele meetopstelling. </w:t>
            </w:r>
          </w:p>
        </w:tc>
      </w:tr>
      <w:tr w:rsidR="00BD655A" w:rsidRPr="00266038" w14:paraId="40F759ED" w14:textId="77777777" w:rsidTr="1CB24D29">
        <w:tc>
          <w:tcPr>
            <w:tcW w:w="1134" w:type="dxa"/>
          </w:tcPr>
          <w:p w14:paraId="35133B9D" w14:textId="6C964930" w:rsidR="00BD655A" w:rsidRPr="00D77132" w:rsidRDefault="009040DD" w:rsidP="00D722CC">
            <w:pPr>
              <w:rPr>
                <w:bCs/>
                <w:sz w:val="20"/>
              </w:rPr>
            </w:pPr>
            <w:r>
              <w:rPr>
                <w:bCs/>
                <w:sz w:val="20"/>
              </w:rPr>
              <w:t>5.</w:t>
            </w:r>
            <w:r w:rsidR="00DE1953">
              <w:rPr>
                <w:bCs/>
                <w:sz w:val="20"/>
              </w:rPr>
              <w:t>3</w:t>
            </w:r>
            <w:r w:rsidR="00BD655A">
              <w:rPr>
                <w:bCs/>
                <w:sz w:val="20"/>
              </w:rPr>
              <w:t>.</w:t>
            </w:r>
            <w:r w:rsidR="00A8380A">
              <w:rPr>
                <w:bCs/>
                <w:sz w:val="20"/>
              </w:rPr>
              <w:t>8</w:t>
            </w:r>
          </w:p>
        </w:tc>
        <w:tc>
          <w:tcPr>
            <w:tcW w:w="8044" w:type="dxa"/>
          </w:tcPr>
          <w:p w14:paraId="3DE2CDA0" w14:textId="77777777" w:rsidR="00BD655A" w:rsidRPr="00266038" w:rsidRDefault="007C636B" w:rsidP="00607CD7">
            <w:pPr>
              <w:tabs>
                <w:tab w:val="clear" w:pos="-1440"/>
                <w:tab w:val="clear" w:pos="-720"/>
                <w:tab w:val="clear" w:pos="0"/>
                <w:tab w:val="clear" w:pos="380"/>
              </w:tabs>
              <w:suppressAutoHyphens/>
              <w:spacing w:line="252" w:lineRule="atLeast"/>
              <w:rPr>
                <w:sz w:val="20"/>
              </w:rPr>
            </w:pPr>
            <w:r>
              <w:rPr>
                <w:sz w:val="20"/>
              </w:rPr>
              <w:t xml:space="preserve">De </w:t>
            </w:r>
            <w:r w:rsidR="007D2F30">
              <w:rPr>
                <w:sz w:val="20"/>
              </w:rPr>
              <w:t xml:space="preserve">Opdrachtnemer sluit de voedingskabel en signaalkabels aan op de </w:t>
            </w:r>
            <w:r w:rsidR="002F2037">
              <w:rPr>
                <w:sz w:val="20"/>
              </w:rPr>
              <w:t>meting</w:t>
            </w:r>
            <w:r w:rsidR="007D2F30">
              <w:rPr>
                <w:sz w:val="20"/>
              </w:rPr>
              <w:t>.</w:t>
            </w:r>
          </w:p>
        </w:tc>
      </w:tr>
      <w:tr w:rsidR="007D2F30" w:rsidRPr="00266038" w14:paraId="0D49E7A8" w14:textId="77777777" w:rsidTr="1CB24D29">
        <w:tc>
          <w:tcPr>
            <w:tcW w:w="1134" w:type="dxa"/>
          </w:tcPr>
          <w:p w14:paraId="6C41BB07" w14:textId="41731ADE" w:rsidR="007D2F30" w:rsidRPr="00D77132" w:rsidRDefault="009040DD" w:rsidP="00D722CC">
            <w:pPr>
              <w:rPr>
                <w:bCs/>
                <w:sz w:val="20"/>
              </w:rPr>
            </w:pPr>
            <w:r>
              <w:rPr>
                <w:bCs/>
                <w:sz w:val="20"/>
              </w:rPr>
              <w:t>5.</w:t>
            </w:r>
            <w:r w:rsidR="00DE1953">
              <w:rPr>
                <w:bCs/>
                <w:sz w:val="20"/>
              </w:rPr>
              <w:t>3</w:t>
            </w:r>
            <w:r w:rsidR="007D2F30">
              <w:rPr>
                <w:bCs/>
                <w:sz w:val="20"/>
              </w:rPr>
              <w:t>.</w:t>
            </w:r>
            <w:r w:rsidR="00A8380A">
              <w:rPr>
                <w:bCs/>
                <w:sz w:val="20"/>
              </w:rPr>
              <w:t>9</w:t>
            </w:r>
          </w:p>
        </w:tc>
        <w:tc>
          <w:tcPr>
            <w:tcW w:w="8044" w:type="dxa"/>
          </w:tcPr>
          <w:p w14:paraId="30B0E4E5" w14:textId="0311E04D" w:rsidR="007D2F30" w:rsidRPr="00266038" w:rsidRDefault="007C636B" w:rsidP="0C9BF3AD">
            <w:pPr>
              <w:tabs>
                <w:tab w:val="clear" w:pos="380"/>
              </w:tabs>
              <w:suppressAutoHyphens/>
              <w:spacing w:line="252" w:lineRule="atLeast"/>
              <w:rPr>
                <w:sz w:val="20"/>
              </w:rPr>
            </w:pPr>
            <w:r w:rsidRPr="0C9BF3AD">
              <w:rPr>
                <w:sz w:val="20"/>
              </w:rPr>
              <w:t xml:space="preserve">De </w:t>
            </w:r>
            <w:r w:rsidR="5AED2417" w:rsidRPr="0C9BF3AD">
              <w:rPr>
                <w:sz w:val="20"/>
              </w:rPr>
              <w:t xml:space="preserve">Opdrachtnemer installeert de </w:t>
            </w:r>
            <w:proofErr w:type="spellStart"/>
            <w:r w:rsidR="5AED2417" w:rsidRPr="0C9BF3AD">
              <w:rPr>
                <w:sz w:val="20"/>
              </w:rPr>
              <w:t>SIM-kaart</w:t>
            </w:r>
            <w:proofErr w:type="spellEnd"/>
            <w:r w:rsidR="5AED2417" w:rsidRPr="0C9BF3AD">
              <w:rPr>
                <w:sz w:val="20"/>
              </w:rPr>
              <w:t xml:space="preserve"> in de </w:t>
            </w:r>
            <w:r w:rsidR="21787694" w:rsidRPr="0C9BF3AD">
              <w:rPr>
                <w:sz w:val="20"/>
              </w:rPr>
              <w:t>meetopstelling</w:t>
            </w:r>
            <w:r w:rsidR="5AED2417" w:rsidRPr="0C9BF3AD">
              <w:rPr>
                <w:sz w:val="20"/>
              </w:rPr>
              <w:t>.</w:t>
            </w:r>
          </w:p>
        </w:tc>
      </w:tr>
      <w:tr w:rsidR="00ED0547" w:rsidRPr="00266038" w14:paraId="75241FB4" w14:textId="77777777" w:rsidTr="1CB24D29">
        <w:tc>
          <w:tcPr>
            <w:tcW w:w="1134" w:type="dxa"/>
          </w:tcPr>
          <w:p w14:paraId="5053411A" w14:textId="7A3497E1" w:rsidR="00ED0547" w:rsidRPr="00D77132" w:rsidRDefault="00ED0547" w:rsidP="003C4F9A">
            <w:pPr>
              <w:rPr>
                <w:bCs/>
                <w:sz w:val="20"/>
              </w:rPr>
            </w:pPr>
            <w:r>
              <w:rPr>
                <w:bCs/>
                <w:sz w:val="20"/>
              </w:rPr>
              <w:t>5.</w:t>
            </w:r>
            <w:r w:rsidR="00DE1953">
              <w:rPr>
                <w:bCs/>
                <w:sz w:val="20"/>
              </w:rPr>
              <w:t>3</w:t>
            </w:r>
            <w:r>
              <w:rPr>
                <w:bCs/>
                <w:sz w:val="20"/>
              </w:rPr>
              <w:t>.1</w:t>
            </w:r>
            <w:r w:rsidR="00A8380A">
              <w:rPr>
                <w:bCs/>
                <w:sz w:val="20"/>
              </w:rPr>
              <w:t>0</w:t>
            </w:r>
          </w:p>
        </w:tc>
        <w:tc>
          <w:tcPr>
            <w:tcW w:w="8044" w:type="dxa"/>
          </w:tcPr>
          <w:p w14:paraId="24F564AE" w14:textId="77777777" w:rsidR="00ED0547" w:rsidRPr="00266038" w:rsidRDefault="00ED0547" w:rsidP="00607CD7">
            <w:pPr>
              <w:tabs>
                <w:tab w:val="clear" w:pos="-1440"/>
                <w:tab w:val="clear" w:pos="-720"/>
                <w:tab w:val="clear" w:pos="0"/>
                <w:tab w:val="clear" w:pos="380"/>
              </w:tabs>
              <w:suppressAutoHyphens/>
              <w:spacing w:line="252" w:lineRule="atLeast"/>
              <w:rPr>
                <w:sz w:val="20"/>
              </w:rPr>
            </w:pPr>
            <w:r>
              <w:rPr>
                <w:sz w:val="20"/>
              </w:rPr>
              <w:t xml:space="preserve">De Opdrachtnemer voert voor elk meetinstrument de </w:t>
            </w:r>
            <w:r w:rsidRPr="003C4F9A">
              <w:rPr>
                <w:sz w:val="20"/>
              </w:rPr>
              <w:t>taken 5.</w:t>
            </w:r>
            <w:r w:rsidR="00260F5E">
              <w:rPr>
                <w:sz w:val="20"/>
              </w:rPr>
              <w:t>3</w:t>
            </w:r>
            <w:r w:rsidR="00512037">
              <w:rPr>
                <w:sz w:val="20"/>
              </w:rPr>
              <w:t>.</w:t>
            </w:r>
            <w:r w:rsidR="00E16019">
              <w:rPr>
                <w:sz w:val="20"/>
              </w:rPr>
              <w:t>7</w:t>
            </w:r>
            <w:r w:rsidRPr="003C4F9A">
              <w:rPr>
                <w:sz w:val="20"/>
              </w:rPr>
              <w:t xml:space="preserve"> tot en met 5.</w:t>
            </w:r>
            <w:r w:rsidR="00260F5E">
              <w:rPr>
                <w:sz w:val="20"/>
              </w:rPr>
              <w:t>3</w:t>
            </w:r>
            <w:r w:rsidRPr="003C4F9A">
              <w:rPr>
                <w:sz w:val="20"/>
              </w:rPr>
              <w:t>.10 binnen vier aaneengesloten uren uit.</w:t>
            </w:r>
          </w:p>
        </w:tc>
      </w:tr>
    </w:tbl>
    <w:p w14:paraId="05E13AF3" w14:textId="77777777" w:rsidR="00BD655A" w:rsidRDefault="00BD655A" w:rsidP="00E12AAC"/>
    <w:p w14:paraId="2C9F27D0" w14:textId="77777777" w:rsidR="00D77132" w:rsidRDefault="00D77132" w:rsidP="00D77132">
      <w:pPr>
        <w:pStyle w:val="Kop2"/>
      </w:pPr>
      <w:bookmarkStart w:id="44" w:name="_Toc158102862"/>
      <w:r>
        <w:t>Eisen aan in</w:t>
      </w:r>
      <w:r w:rsidR="0077326D">
        <w:t xml:space="preserve"> </w:t>
      </w:r>
      <w:r>
        <w:t>bedrijf</w:t>
      </w:r>
      <w:r w:rsidR="0077326D">
        <w:t xml:space="preserve"> </w:t>
      </w:r>
      <w:r>
        <w:t>stell</w:t>
      </w:r>
      <w:r w:rsidR="0077326D">
        <w:t>e</w:t>
      </w:r>
      <w:r w:rsidR="0077326D" w:rsidRPr="00396872">
        <w:t>n</w:t>
      </w:r>
      <w:r w:rsidR="00E36D33" w:rsidRPr="00396872">
        <w:t xml:space="preserve"> en testen</w:t>
      </w:r>
      <w:bookmarkEnd w:id="44"/>
    </w:p>
    <w:p w14:paraId="70C71E7E" w14:textId="77777777" w:rsidR="0077326D" w:rsidRDefault="0077326D" w:rsidP="0077326D"/>
    <w:tbl>
      <w:tblPr>
        <w:tblStyle w:val="Tabelraster"/>
        <w:tblW w:w="9178" w:type="dxa"/>
        <w:tblInd w:w="108" w:type="dxa"/>
        <w:tblLayout w:type="fixed"/>
        <w:tblLook w:val="04A0" w:firstRow="1" w:lastRow="0" w:firstColumn="1" w:lastColumn="0" w:noHBand="0" w:noVBand="1"/>
      </w:tblPr>
      <w:tblGrid>
        <w:gridCol w:w="1134"/>
        <w:gridCol w:w="8044"/>
      </w:tblGrid>
      <w:tr w:rsidR="0077326D" w:rsidRPr="00266038" w14:paraId="4C8AA505" w14:textId="77777777" w:rsidTr="1CB24D29">
        <w:tc>
          <w:tcPr>
            <w:tcW w:w="1134" w:type="dxa"/>
            <w:shd w:val="clear" w:color="auto" w:fill="BFBFBF" w:themeFill="background1" w:themeFillShade="BF"/>
          </w:tcPr>
          <w:p w14:paraId="21E9B000" w14:textId="77777777" w:rsidR="0077326D" w:rsidRPr="00266038" w:rsidRDefault="0077326D" w:rsidP="00D722CC">
            <w:pPr>
              <w:rPr>
                <w:b/>
                <w:sz w:val="20"/>
              </w:rPr>
            </w:pPr>
            <w:proofErr w:type="spellStart"/>
            <w:r w:rsidRPr="00266038">
              <w:rPr>
                <w:b/>
                <w:sz w:val="20"/>
              </w:rPr>
              <w:t>Nr</w:t>
            </w:r>
            <w:proofErr w:type="spellEnd"/>
          </w:p>
        </w:tc>
        <w:tc>
          <w:tcPr>
            <w:tcW w:w="8044" w:type="dxa"/>
            <w:shd w:val="clear" w:color="auto" w:fill="BFBFBF" w:themeFill="background1" w:themeFillShade="BF"/>
          </w:tcPr>
          <w:p w14:paraId="1D11BCF4" w14:textId="77777777" w:rsidR="0077326D" w:rsidRPr="00266038" w:rsidRDefault="0077326D" w:rsidP="00D722CC">
            <w:pPr>
              <w:rPr>
                <w:b/>
                <w:sz w:val="20"/>
              </w:rPr>
            </w:pPr>
            <w:r w:rsidRPr="00266038">
              <w:rPr>
                <w:b/>
                <w:sz w:val="20"/>
              </w:rPr>
              <w:t>Eis</w:t>
            </w:r>
          </w:p>
        </w:tc>
      </w:tr>
      <w:tr w:rsidR="0077326D" w:rsidRPr="00266038" w14:paraId="5E5EE4C2" w14:textId="77777777" w:rsidTr="1CB24D29">
        <w:tc>
          <w:tcPr>
            <w:tcW w:w="1134" w:type="dxa"/>
          </w:tcPr>
          <w:p w14:paraId="7DE99C7C" w14:textId="77777777" w:rsidR="0077326D" w:rsidRPr="00D77132" w:rsidRDefault="009040DD" w:rsidP="00D722CC">
            <w:pPr>
              <w:rPr>
                <w:bCs/>
                <w:sz w:val="20"/>
              </w:rPr>
            </w:pPr>
            <w:r>
              <w:rPr>
                <w:bCs/>
                <w:sz w:val="20"/>
              </w:rPr>
              <w:t>5.</w:t>
            </w:r>
            <w:r w:rsidR="00DE1953">
              <w:rPr>
                <w:bCs/>
                <w:sz w:val="20"/>
              </w:rPr>
              <w:t>4</w:t>
            </w:r>
            <w:r w:rsidR="0077326D">
              <w:rPr>
                <w:bCs/>
                <w:sz w:val="20"/>
              </w:rPr>
              <w:t>.</w:t>
            </w:r>
            <w:r w:rsidR="009D08AB">
              <w:rPr>
                <w:bCs/>
                <w:sz w:val="20"/>
              </w:rPr>
              <w:t>1</w:t>
            </w:r>
          </w:p>
        </w:tc>
        <w:tc>
          <w:tcPr>
            <w:tcW w:w="8044" w:type="dxa"/>
          </w:tcPr>
          <w:p w14:paraId="062541ED" w14:textId="62D47366" w:rsidR="0077326D" w:rsidRPr="00266038" w:rsidRDefault="571934B9" w:rsidP="0C9BF3AD">
            <w:pPr>
              <w:rPr>
                <w:sz w:val="20"/>
              </w:rPr>
            </w:pPr>
            <w:r w:rsidRPr="0C9BF3AD">
              <w:rPr>
                <w:sz w:val="20"/>
              </w:rPr>
              <w:t xml:space="preserve">De Opdrachtnemer is verantwoordelijk voor </w:t>
            </w:r>
            <w:r w:rsidR="10B6D8FF" w:rsidRPr="0C9BF3AD">
              <w:rPr>
                <w:sz w:val="20"/>
              </w:rPr>
              <w:t>een juist werkend systeem inclusief inbedrijfstelling</w:t>
            </w:r>
            <w:r w:rsidR="00E85612">
              <w:rPr>
                <w:sz w:val="20"/>
              </w:rPr>
              <w:t>.</w:t>
            </w:r>
            <w:r w:rsidR="276546B1" w:rsidRPr="0C9BF3AD">
              <w:rPr>
                <w:sz w:val="20"/>
              </w:rPr>
              <w:t xml:space="preserve"> </w:t>
            </w:r>
          </w:p>
        </w:tc>
      </w:tr>
      <w:tr w:rsidR="008A197F" w:rsidRPr="00266038" w14:paraId="25A6E658" w14:textId="77777777" w:rsidTr="1CB24D29">
        <w:tc>
          <w:tcPr>
            <w:tcW w:w="1134" w:type="dxa"/>
          </w:tcPr>
          <w:p w14:paraId="797AC123" w14:textId="77777777" w:rsidR="008A197F" w:rsidRPr="00D77132" w:rsidRDefault="009040DD" w:rsidP="008A197F">
            <w:pPr>
              <w:rPr>
                <w:bCs/>
                <w:sz w:val="20"/>
              </w:rPr>
            </w:pPr>
            <w:r>
              <w:rPr>
                <w:bCs/>
                <w:sz w:val="20"/>
              </w:rPr>
              <w:t>5.</w:t>
            </w:r>
            <w:r w:rsidR="00DE1953">
              <w:rPr>
                <w:bCs/>
                <w:sz w:val="20"/>
              </w:rPr>
              <w:t>4</w:t>
            </w:r>
            <w:r w:rsidR="008A197F">
              <w:rPr>
                <w:bCs/>
                <w:sz w:val="20"/>
              </w:rPr>
              <w:t>.</w:t>
            </w:r>
            <w:r w:rsidR="009D08AB">
              <w:rPr>
                <w:bCs/>
                <w:sz w:val="20"/>
              </w:rPr>
              <w:t>2</w:t>
            </w:r>
          </w:p>
        </w:tc>
        <w:tc>
          <w:tcPr>
            <w:tcW w:w="8044" w:type="dxa"/>
          </w:tcPr>
          <w:p w14:paraId="755053AC" w14:textId="484559EE" w:rsidR="008A197F" w:rsidRPr="00266038" w:rsidRDefault="3CA62E86" w:rsidP="1CB24D29">
            <w:pPr>
              <w:rPr>
                <w:sz w:val="20"/>
              </w:rPr>
            </w:pPr>
            <w:r w:rsidRPr="1CB24D29">
              <w:rPr>
                <w:sz w:val="20"/>
              </w:rPr>
              <w:t>Opdrachtnemer en Opdrachtgever hebben een vaste taakverdeling voor het in bedrijf stellen</w:t>
            </w:r>
            <w:r w:rsidR="00E36D33" w:rsidRPr="1CB24D29">
              <w:rPr>
                <w:sz w:val="20"/>
              </w:rPr>
              <w:t xml:space="preserve"> en testen</w:t>
            </w:r>
            <w:r w:rsidRPr="1CB24D29">
              <w:rPr>
                <w:sz w:val="20"/>
              </w:rPr>
              <w:t xml:space="preserve"> van een </w:t>
            </w:r>
            <w:r w:rsidR="0B4CD33C" w:rsidRPr="1CB24D29">
              <w:rPr>
                <w:sz w:val="20"/>
              </w:rPr>
              <w:t>meet</w:t>
            </w:r>
            <w:r w:rsidR="6F6702E7" w:rsidRPr="1CB24D29">
              <w:rPr>
                <w:sz w:val="20"/>
              </w:rPr>
              <w:t>locatie</w:t>
            </w:r>
            <w:r w:rsidR="0B4CD33C" w:rsidRPr="1CB24D29">
              <w:rPr>
                <w:sz w:val="20"/>
              </w:rPr>
              <w:t xml:space="preserve"> </w:t>
            </w:r>
            <w:r w:rsidR="32A88F46" w:rsidRPr="1CB24D29">
              <w:rPr>
                <w:sz w:val="20"/>
              </w:rPr>
              <w:t>zoals vastgesteld in de DAP</w:t>
            </w:r>
            <w:r w:rsidRPr="1CB24D29">
              <w:rPr>
                <w:sz w:val="20"/>
              </w:rPr>
              <w:t>.</w:t>
            </w:r>
          </w:p>
        </w:tc>
      </w:tr>
      <w:tr w:rsidR="00292AD5" w:rsidRPr="00266038" w14:paraId="4F41160E" w14:textId="77777777" w:rsidTr="1CB24D29">
        <w:tc>
          <w:tcPr>
            <w:tcW w:w="1134" w:type="dxa"/>
          </w:tcPr>
          <w:p w14:paraId="0EDF975D" w14:textId="77777777" w:rsidR="00292AD5" w:rsidRPr="00D77132" w:rsidRDefault="009040DD" w:rsidP="00762E95">
            <w:pPr>
              <w:rPr>
                <w:bCs/>
                <w:sz w:val="20"/>
              </w:rPr>
            </w:pPr>
            <w:r>
              <w:rPr>
                <w:bCs/>
                <w:sz w:val="20"/>
              </w:rPr>
              <w:t>5.</w:t>
            </w:r>
            <w:r w:rsidR="00DE1953">
              <w:rPr>
                <w:bCs/>
                <w:sz w:val="20"/>
              </w:rPr>
              <w:t>4</w:t>
            </w:r>
            <w:r w:rsidR="00292AD5">
              <w:rPr>
                <w:bCs/>
                <w:sz w:val="20"/>
              </w:rPr>
              <w:t>.3</w:t>
            </w:r>
          </w:p>
        </w:tc>
        <w:tc>
          <w:tcPr>
            <w:tcW w:w="8044" w:type="dxa"/>
          </w:tcPr>
          <w:p w14:paraId="32BE72A6" w14:textId="77777777" w:rsidR="00292AD5" w:rsidRPr="00266038" w:rsidRDefault="00292AD5" w:rsidP="00F81E54">
            <w:pPr>
              <w:tabs>
                <w:tab w:val="clear" w:pos="-1440"/>
                <w:tab w:val="clear" w:pos="-720"/>
                <w:tab w:val="clear" w:pos="0"/>
                <w:tab w:val="clear" w:pos="380"/>
              </w:tabs>
              <w:suppressAutoHyphens/>
              <w:spacing w:line="252" w:lineRule="atLeast"/>
              <w:rPr>
                <w:sz w:val="20"/>
              </w:rPr>
            </w:pPr>
            <w:r w:rsidRPr="00831255">
              <w:rPr>
                <w:sz w:val="20"/>
              </w:rPr>
              <w:t xml:space="preserve">De </w:t>
            </w:r>
            <w:r>
              <w:rPr>
                <w:sz w:val="20"/>
              </w:rPr>
              <w:t>Opdrachtnemer</w:t>
            </w:r>
            <w:r w:rsidRPr="00831255">
              <w:rPr>
                <w:sz w:val="20"/>
              </w:rPr>
              <w:t xml:space="preserve"> stelt</w:t>
            </w:r>
            <w:r>
              <w:rPr>
                <w:sz w:val="20"/>
              </w:rPr>
              <w:t xml:space="preserve"> alle</w:t>
            </w:r>
            <w:r w:rsidRPr="00831255">
              <w:rPr>
                <w:sz w:val="20"/>
              </w:rPr>
              <w:t xml:space="preserve"> </w:t>
            </w:r>
            <w:r>
              <w:rPr>
                <w:sz w:val="20"/>
              </w:rPr>
              <w:t>testplannen op. De testplannen worden ter acceptatie beoordeeld door de Opdrachtgever</w:t>
            </w:r>
            <w:r w:rsidRPr="00831255">
              <w:rPr>
                <w:sz w:val="20"/>
              </w:rPr>
              <w:t>.</w:t>
            </w:r>
          </w:p>
        </w:tc>
      </w:tr>
      <w:tr w:rsidR="008A197F" w:rsidRPr="00266038" w14:paraId="6123F233" w14:textId="77777777" w:rsidTr="1CB24D29">
        <w:tc>
          <w:tcPr>
            <w:tcW w:w="1134" w:type="dxa"/>
          </w:tcPr>
          <w:p w14:paraId="0EF8096E" w14:textId="77777777" w:rsidR="008A197F" w:rsidRPr="00D77132" w:rsidRDefault="009040DD" w:rsidP="008A197F">
            <w:pPr>
              <w:rPr>
                <w:bCs/>
                <w:sz w:val="20"/>
              </w:rPr>
            </w:pPr>
            <w:r>
              <w:rPr>
                <w:bCs/>
                <w:sz w:val="20"/>
              </w:rPr>
              <w:t>5.</w:t>
            </w:r>
            <w:r w:rsidR="00DE1953">
              <w:rPr>
                <w:bCs/>
                <w:sz w:val="20"/>
              </w:rPr>
              <w:t>4</w:t>
            </w:r>
            <w:r w:rsidR="008A197F">
              <w:rPr>
                <w:bCs/>
                <w:sz w:val="20"/>
              </w:rPr>
              <w:t>.</w:t>
            </w:r>
            <w:r w:rsidR="00826FE1">
              <w:rPr>
                <w:bCs/>
                <w:sz w:val="20"/>
              </w:rPr>
              <w:t>4</w:t>
            </w:r>
          </w:p>
        </w:tc>
        <w:tc>
          <w:tcPr>
            <w:tcW w:w="8044" w:type="dxa"/>
          </w:tcPr>
          <w:p w14:paraId="5C8E7B7B" w14:textId="6C030F08" w:rsidR="009246FF" w:rsidRPr="00266038" w:rsidRDefault="008A197F" w:rsidP="004A198E">
            <w:pPr>
              <w:tabs>
                <w:tab w:val="clear" w:pos="-1440"/>
                <w:tab w:val="clear" w:pos="-720"/>
                <w:tab w:val="clear" w:pos="0"/>
                <w:tab w:val="clear" w:pos="380"/>
              </w:tabs>
              <w:suppressAutoHyphens/>
              <w:spacing w:line="252" w:lineRule="atLeast"/>
              <w:rPr>
                <w:sz w:val="20"/>
              </w:rPr>
            </w:pPr>
            <w:r w:rsidRPr="00831255">
              <w:rPr>
                <w:sz w:val="20"/>
              </w:rPr>
              <w:t xml:space="preserve">De </w:t>
            </w:r>
            <w:r>
              <w:rPr>
                <w:sz w:val="20"/>
              </w:rPr>
              <w:t>Opdrachtnemer</w:t>
            </w:r>
            <w:r w:rsidRPr="00831255">
              <w:rPr>
                <w:sz w:val="20"/>
              </w:rPr>
              <w:t xml:space="preserve"> stelt </w:t>
            </w:r>
            <w:r>
              <w:rPr>
                <w:sz w:val="20"/>
              </w:rPr>
              <w:t xml:space="preserve">de </w:t>
            </w:r>
            <w:r w:rsidR="004A198E">
              <w:rPr>
                <w:sz w:val="20"/>
              </w:rPr>
              <w:t>meet</w:t>
            </w:r>
            <w:r w:rsidR="00D87B6C">
              <w:rPr>
                <w:sz w:val="20"/>
              </w:rPr>
              <w:t>locatie</w:t>
            </w:r>
            <w:r w:rsidR="004A198E">
              <w:rPr>
                <w:sz w:val="20"/>
              </w:rPr>
              <w:t xml:space="preserve"> </w:t>
            </w:r>
            <w:r>
              <w:rPr>
                <w:sz w:val="20"/>
              </w:rPr>
              <w:t>i</w:t>
            </w:r>
            <w:r w:rsidRPr="00831255">
              <w:rPr>
                <w:sz w:val="20"/>
              </w:rPr>
              <w:t>n bedrijf en configureert deze, zodat de</w:t>
            </w:r>
            <w:r>
              <w:rPr>
                <w:sz w:val="20"/>
              </w:rPr>
              <w:t xml:space="preserve"> </w:t>
            </w:r>
            <w:r w:rsidR="004A198E">
              <w:rPr>
                <w:sz w:val="20"/>
              </w:rPr>
              <w:t>meet</w:t>
            </w:r>
            <w:r w:rsidR="00D87B6C">
              <w:rPr>
                <w:sz w:val="20"/>
              </w:rPr>
              <w:t>locatie</w:t>
            </w:r>
            <w:r w:rsidR="004A198E">
              <w:rPr>
                <w:sz w:val="20"/>
              </w:rPr>
              <w:t xml:space="preserve"> </w:t>
            </w:r>
            <w:r w:rsidRPr="00831255">
              <w:rPr>
                <w:sz w:val="20"/>
              </w:rPr>
              <w:t>zelfstandig kan functioneren.</w:t>
            </w:r>
          </w:p>
        </w:tc>
      </w:tr>
      <w:tr w:rsidR="008A197F" w:rsidRPr="00266038" w14:paraId="368982D2" w14:textId="77777777" w:rsidTr="1CB24D29">
        <w:tc>
          <w:tcPr>
            <w:tcW w:w="1134" w:type="dxa"/>
          </w:tcPr>
          <w:p w14:paraId="3B0F8A89" w14:textId="77777777" w:rsidR="008A197F" w:rsidRPr="00D77132" w:rsidRDefault="009040DD" w:rsidP="008A197F">
            <w:pPr>
              <w:rPr>
                <w:bCs/>
                <w:sz w:val="20"/>
              </w:rPr>
            </w:pPr>
            <w:r>
              <w:rPr>
                <w:bCs/>
                <w:sz w:val="20"/>
              </w:rPr>
              <w:t>5.</w:t>
            </w:r>
            <w:r w:rsidR="00DE1953">
              <w:rPr>
                <w:bCs/>
                <w:sz w:val="20"/>
              </w:rPr>
              <w:t>4</w:t>
            </w:r>
            <w:r w:rsidR="008A197F">
              <w:rPr>
                <w:bCs/>
                <w:sz w:val="20"/>
              </w:rPr>
              <w:t>.</w:t>
            </w:r>
            <w:r w:rsidR="00826FE1">
              <w:rPr>
                <w:bCs/>
                <w:sz w:val="20"/>
              </w:rPr>
              <w:t>5</w:t>
            </w:r>
          </w:p>
        </w:tc>
        <w:tc>
          <w:tcPr>
            <w:tcW w:w="8044" w:type="dxa"/>
          </w:tcPr>
          <w:p w14:paraId="5E4274D9" w14:textId="2D9B1937" w:rsidR="008A197F" w:rsidRPr="00266038" w:rsidRDefault="277ED56B" w:rsidP="1CB24D29">
            <w:pPr>
              <w:tabs>
                <w:tab w:val="clear" w:pos="380"/>
              </w:tabs>
              <w:suppressAutoHyphens/>
              <w:spacing w:line="252" w:lineRule="atLeast"/>
              <w:rPr>
                <w:sz w:val="20"/>
              </w:rPr>
            </w:pPr>
            <w:r w:rsidRPr="1CB24D29">
              <w:rPr>
                <w:sz w:val="20"/>
              </w:rPr>
              <w:t xml:space="preserve">De Opdrachtnemer test de </w:t>
            </w:r>
            <w:r w:rsidR="53220E0E" w:rsidRPr="1CB24D29">
              <w:rPr>
                <w:sz w:val="20"/>
              </w:rPr>
              <w:t>meet</w:t>
            </w:r>
            <w:r w:rsidR="0F31EE84" w:rsidRPr="1CB24D29">
              <w:rPr>
                <w:sz w:val="20"/>
              </w:rPr>
              <w:t>locatie</w:t>
            </w:r>
            <w:r w:rsidR="53220E0E" w:rsidRPr="1CB24D29">
              <w:rPr>
                <w:sz w:val="20"/>
              </w:rPr>
              <w:t xml:space="preserve"> </w:t>
            </w:r>
            <w:r w:rsidRPr="1CB24D29">
              <w:rPr>
                <w:sz w:val="20"/>
              </w:rPr>
              <w:t xml:space="preserve">conform een </w:t>
            </w:r>
            <w:r w:rsidR="1E79BB5E" w:rsidRPr="1CB24D29">
              <w:rPr>
                <w:sz w:val="20"/>
              </w:rPr>
              <w:t>door Opdrachtgever geaccepteerd</w:t>
            </w:r>
            <w:r w:rsidRPr="1CB24D29">
              <w:rPr>
                <w:sz w:val="20"/>
              </w:rPr>
              <w:t xml:space="preserve"> testplan</w:t>
            </w:r>
            <w:r w:rsidR="0AA9594F" w:rsidRPr="1CB24D29">
              <w:rPr>
                <w:sz w:val="20"/>
              </w:rPr>
              <w:t xml:space="preserve"> </w:t>
            </w:r>
            <w:r w:rsidRPr="1CB24D29">
              <w:rPr>
                <w:sz w:val="20"/>
              </w:rPr>
              <w:t>en legt de resultaten vast.</w:t>
            </w:r>
            <w:r w:rsidR="33FB9BC7" w:rsidRPr="1CB24D29">
              <w:rPr>
                <w:sz w:val="20"/>
              </w:rPr>
              <w:t xml:space="preserve"> Opdrachtnemer toont aan dat </w:t>
            </w:r>
            <w:r w:rsidR="0AA9594F" w:rsidRPr="1CB24D29">
              <w:rPr>
                <w:sz w:val="20"/>
              </w:rPr>
              <w:t xml:space="preserve">de </w:t>
            </w:r>
            <w:r w:rsidR="53220E0E" w:rsidRPr="1CB24D29">
              <w:rPr>
                <w:sz w:val="20"/>
              </w:rPr>
              <w:t>meet</w:t>
            </w:r>
            <w:r w:rsidR="0F31EE84" w:rsidRPr="1CB24D29">
              <w:rPr>
                <w:sz w:val="20"/>
              </w:rPr>
              <w:t>locatie</w:t>
            </w:r>
            <w:r w:rsidR="53220E0E" w:rsidRPr="1CB24D29">
              <w:rPr>
                <w:sz w:val="20"/>
              </w:rPr>
              <w:t xml:space="preserve"> </w:t>
            </w:r>
            <w:r w:rsidR="33FB9BC7" w:rsidRPr="1CB24D29">
              <w:rPr>
                <w:sz w:val="20"/>
              </w:rPr>
              <w:t>en meetwaarden voldoen en blijven voldoen aan de vereiste meetkwaliteit.</w:t>
            </w:r>
          </w:p>
        </w:tc>
      </w:tr>
      <w:tr w:rsidR="008A197F" w:rsidRPr="00266038" w14:paraId="1F4FC95E" w14:textId="77777777" w:rsidTr="1CB24D29">
        <w:tc>
          <w:tcPr>
            <w:tcW w:w="1134" w:type="dxa"/>
          </w:tcPr>
          <w:p w14:paraId="546C91E6" w14:textId="77777777" w:rsidR="008A197F" w:rsidRPr="00D77132" w:rsidRDefault="009040DD" w:rsidP="008A197F">
            <w:pPr>
              <w:rPr>
                <w:bCs/>
                <w:sz w:val="20"/>
              </w:rPr>
            </w:pPr>
            <w:r>
              <w:rPr>
                <w:bCs/>
                <w:sz w:val="20"/>
              </w:rPr>
              <w:t>5.</w:t>
            </w:r>
            <w:r w:rsidR="00DE1953">
              <w:rPr>
                <w:bCs/>
                <w:sz w:val="20"/>
              </w:rPr>
              <w:t>4</w:t>
            </w:r>
            <w:r w:rsidR="008A197F">
              <w:rPr>
                <w:bCs/>
                <w:sz w:val="20"/>
              </w:rPr>
              <w:t>.</w:t>
            </w:r>
            <w:r w:rsidR="00826FE1">
              <w:rPr>
                <w:bCs/>
                <w:sz w:val="20"/>
              </w:rPr>
              <w:t>6</w:t>
            </w:r>
          </w:p>
        </w:tc>
        <w:tc>
          <w:tcPr>
            <w:tcW w:w="8044" w:type="dxa"/>
          </w:tcPr>
          <w:p w14:paraId="6425F5B3" w14:textId="62820479" w:rsidR="00C7037B" w:rsidRPr="00266038" w:rsidRDefault="571934B9" w:rsidP="0C9BF3AD">
            <w:pPr>
              <w:tabs>
                <w:tab w:val="clear" w:pos="380"/>
              </w:tabs>
              <w:suppressAutoHyphens/>
              <w:spacing w:line="252" w:lineRule="atLeast"/>
              <w:rPr>
                <w:sz w:val="20"/>
              </w:rPr>
            </w:pPr>
            <w:r w:rsidRPr="0C9BF3AD">
              <w:rPr>
                <w:sz w:val="20"/>
              </w:rPr>
              <w:t>Opdrachtnemer en Opdrachtgever stellen samen de dataontsluiting naar procesautomatisering in bedrijf</w:t>
            </w:r>
            <w:r w:rsidR="3993F1C8" w:rsidRPr="0C9BF3AD">
              <w:rPr>
                <w:sz w:val="20"/>
              </w:rPr>
              <w:t xml:space="preserve">, zodat procesdata in </w:t>
            </w:r>
            <w:r w:rsidR="0CF64C26" w:rsidRPr="0C9BF3AD">
              <w:rPr>
                <w:sz w:val="20"/>
              </w:rPr>
              <w:t>B</w:t>
            </w:r>
            <w:r w:rsidR="65CFFABA" w:rsidRPr="0C9BF3AD">
              <w:rPr>
                <w:sz w:val="20"/>
              </w:rPr>
              <w:t>OSBO</w:t>
            </w:r>
            <w:r w:rsidR="3993F1C8" w:rsidRPr="0C9BF3AD">
              <w:rPr>
                <w:sz w:val="20"/>
              </w:rPr>
              <w:t xml:space="preserve"> correct word</w:t>
            </w:r>
            <w:r w:rsidR="0F5A3DD9" w:rsidRPr="0C9BF3AD">
              <w:rPr>
                <w:sz w:val="20"/>
              </w:rPr>
              <w:t>en</w:t>
            </w:r>
            <w:r w:rsidR="3993F1C8" w:rsidRPr="0C9BF3AD">
              <w:rPr>
                <w:sz w:val="20"/>
              </w:rPr>
              <w:t xml:space="preserve"> verwerkt.</w:t>
            </w:r>
          </w:p>
        </w:tc>
      </w:tr>
      <w:tr w:rsidR="00E87733" w:rsidRPr="00266038" w14:paraId="22F20B5A" w14:textId="77777777" w:rsidTr="1CB24D29">
        <w:tc>
          <w:tcPr>
            <w:tcW w:w="1134" w:type="dxa"/>
          </w:tcPr>
          <w:p w14:paraId="52ECDFDB" w14:textId="77777777" w:rsidR="00E87733" w:rsidRPr="006A0F17" w:rsidRDefault="00E87733" w:rsidP="008A197F">
            <w:pPr>
              <w:rPr>
                <w:bCs/>
                <w:sz w:val="20"/>
              </w:rPr>
            </w:pPr>
            <w:r w:rsidRPr="002D52AE">
              <w:rPr>
                <w:bCs/>
                <w:sz w:val="20"/>
              </w:rPr>
              <w:t>5.4.7</w:t>
            </w:r>
          </w:p>
        </w:tc>
        <w:tc>
          <w:tcPr>
            <w:tcW w:w="8044" w:type="dxa"/>
          </w:tcPr>
          <w:p w14:paraId="6454C40D" w14:textId="085A7800" w:rsidR="00E87733" w:rsidRPr="004805AE" w:rsidRDefault="0FDF7FE2" w:rsidP="1CB24D29">
            <w:pPr>
              <w:tabs>
                <w:tab w:val="clear" w:pos="380"/>
              </w:tabs>
              <w:suppressAutoHyphens/>
              <w:spacing w:line="252" w:lineRule="atLeast"/>
              <w:rPr>
                <w:sz w:val="20"/>
              </w:rPr>
            </w:pPr>
            <w:r w:rsidRPr="1CB24D29">
              <w:rPr>
                <w:sz w:val="20"/>
              </w:rPr>
              <w:t xml:space="preserve">Opdrachtnemer test samen met de leverancier van </w:t>
            </w:r>
            <w:proofErr w:type="spellStart"/>
            <w:r w:rsidRPr="1CB24D29">
              <w:rPr>
                <w:sz w:val="20"/>
              </w:rPr>
              <w:t>Bosbo</w:t>
            </w:r>
            <w:proofErr w:type="spellEnd"/>
            <w:r w:rsidR="232C9123" w:rsidRPr="1CB24D29">
              <w:rPr>
                <w:sz w:val="20"/>
              </w:rPr>
              <w:t xml:space="preserve"> (</w:t>
            </w:r>
            <w:proofErr w:type="spellStart"/>
            <w:r w:rsidR="232C9123" w:rsidRPr="1CB24D29">
              <w:rPr>
                <w:sz w:val="20"/>
              </w:rPr>
              <w:t>Actemium</w:t>
            </w:r>
            <w:proofErr w:type="spellEnd"/>
            <w:r w:rsidR="232C9123" w:rsidRPr="1CB24D29">
              <w:rPr>
                <w:sz w:val="20"/>
              </w:rPr>
              <w:t xml:space="preserve">) </w:t>
            </w:r>
            <w:r w:rsidRPr="1CB24D29">
              <w:rPr>
                <w:sz w:val="20"/>
              </w:rPr>
              <w:t xml:space="preserve">de communicatie tussen </w:t>
            </w:r>
            <w:r w:rsidR="5198BB1C" w:rsidRPr="1CB24D29">
              <w:rPr>
                <w:sz w:val="20"/>
              </w:rPr>
              <w:t xml:space="preserve">de systemen </w:t>
            </w:r>
            <w:r w:rsidRPr="1CB24D29">
              <w:rPr>
                <w:sz w:val="20"/>
              </w:rPr>
              <w:t xml:space="preserve">en </w:t>
            </w:r>
            <w:proofErr w:type="spellStart"/>
            <w:r w:rsidRPr="1CB24D29">
              <w:rPr>
                <w:sz w:val="20"/>
              </w:rPr>
              <w:t>Bosbo</w:t>
            </w:r>
            <w:proofErr w:type="spellEnd"/>
            <w:r w:rsidRPr="1CB24D29">
              <w:rPr>
                <w:sz w:val="20"/>
              </w:rPr>
              <w:t xml:space="preserve">. Opdrachtnemer is verantwoordelijk voor de testen en levert hierover een zogenoemde FAT, SAT en </w:t>
            </w:r>
            <w:proofErr w:type="spellStart"/>
            <w:r w:rsidRPr="1CB24D29">
              <w:rPr>
                <w:sz w:val="20"/>
              </w:rPr>
              <w:t>SITrapportage</w:t>
            </w:r>
            <w:proofErr w:type="spellEnd"/>
            <w:r w:rsidRPr="1CB24D29">
              <w:rPr>
                <w:sz w:val="20"/>
              </w:rPr>
              <w:t xml:space="preserve"> in bij de Opdrachtgever.</w:t>
            </w:r>
            <w:r w:rsidR="2BDE62EB" w:rsidRPr="1CB24D29">
              <w:rPr>
                <w:sz w:val="20"/>
              </w:rPr>
              <w:t xml:space="preserve"> Zie bijlage </w:t>
            </w:r>
            <w:r w:rsidR="2BDE62EB" w:rsidRPr="007D0321">
              <w:rPr>
                <w:sz w:val="20"/>
              </w:rPr>
              <w:t>1</w:t>
            </w:r>
            <w:r w:rsidR="069F8FB7" w:rsidRPr="007D0321">
              <w:rPr>
                <w:sz w:val="20"/>
              </w:rPr>
              <w:t>0</w:t>
            </w:r>
            <w:r w:rsidR="2BDE62EB" w:rsidRPr="007D0321">
              <w:rPr>
                <w:sz w:val="20"/>
              </w:rPr>
              <w:t xml:space="preserve"> en 1</w:t>
            </w:r>
            <w:r w:rsidR="069F8FB7" w:rsidRPr="007D0321">
              <w:rPr>
                <w:sz w:val="20"/>
              </w:rPr>
              <w:t>1</w:t>
            </w:r>
            <w:r w:rsidR="2BDE62EB" w:rsidRPr="1CB24D29">
              <w:rPr>
                <w:sz w:val="20"/>
              </w:rPr>
              <w:t>.</w:t>
            </w:r>
          </w:p>
        </w:tc>
      </w:tr>
      <w:tr w:rsidR="008A197F" w:rsidRPr="00266038" w14:paraId="26F4DB9D" w14:textId="77777777" w:rsidTr="1CB24D29">
        <w:tc>
          <w:tcPr>
            <w:tcW w:w="1134" w:type="dxa"/>
          </w:tcPr>
          <w:p w14:paraId="3AAA535D" w14:textId="77777777" w:rsidR="008A197F" w:rsidRPr="00D77132" w:rsidRDefault="009040DD" w:rsidP="008A197F">
            <w:pPr>
              <w:rPr>
                <w:bCs/>
                <w:sz w:val="20"/>
              </w:rPr>
            </w:pPr>
            <w:r>
              <w:rPr>
                <w:bCs/>
                <w:sz w:val="20"/>
              </w:rPr>
              <w:t>5.</w:t>
            </w:r>
            <w:r w:rsidR="00260F5E">
              <w:rPr>
                <w:bCs/>
                <w:sz w:val="20"/>
              </w:rPr>
              <w:t>4</w:t>
            </w:r>
            <w:r w:rsidR="008A197F">
              <w:rPr>
                <w:bCs/>
                <w:sz w:val="20"/>
              </w:rPr>
              <w:t>.</w:t>
            </w:r>
            <w:r w:rsidR="00E87733">
              <w:rPr>
                <w:bCs/>
                <w:sz w:val="20"/>
              </w:rPr>
              <w:t>8</w:t>
            </w:r>
          </w:p>
        </w:tc>
        <w:tc>
          <w:tcPr>
            <w:tcW w:w="8044" w:type="dxa"/>
          </w:tcPr>
          <w:p w14:paraId="334CDE31" w14:textId="33DF13BB" w:rsidR="008A197F" w:rsidRPr="00266038" w:rsidRDefault="008A197F" w:rsidP="00607CD7">
            <w:pPr>
              <w:tabs>
                <w:tab w:val="clear" w:pos="-1440"/>
                <w:tab w:val="clear" w:pos="-720"/>
                <w:tab w:val="clear" w:pos="0"/>
                <w:tab w:val="clear" w:pos="380"/>
              </w:tabs>
              <w:suppressAutoHyphens/>
              <w:spacing w:line="252" w:lineRule="atLeast"/>
              <w:rPr>
                <w:sz w:val="20"/>
              </w:rPr>
            </w:pPr>
            <w:r>
              <w:rPr>
                <w:sz w:val="20"/>
              </w:rPr>
              <w:t>Opdrachtnemer en Opdrachtgever testen samen de dataontsluiting</w:t>
            </w:r>
            <w:r w:rsidRPr="00831255">
              <w:rPr>
                <w:sz w:val="20"/>
              </w:rPr>
              <w:t xml:space="preserve"> </w:t>
            </w:r>
            <w:r w:rsidR="00040575">
              <w:rPr>
                <w:sz w:val="20"/>
              </w:rPr>
              <w:t xml:space="preserve">van een </w:t>
            </w:r>
            <w:r w:rsidR="00E85612">
              <w:rPr>
                <w:sz w:val="20"/>
              </w:rPr>
              <w:t xml:space="preserve">logger of </w:t>
            </w:r>
            <w:proofErr w:type="spellStart"/>
            <w:r w:rsidR="00E85612">
              <w:rPr>
                <w:sz w:val="20"/>
              </w:rPr>
              <w:t>solar</w:t>
            </w:r>
            <w:proofErr w:type="spellEnd"/>
            <w:r w:rsidR="00E85612">
              <w:rPr>
                <w:sz w:val="20"/>
              </w:rPr>
              <w:t xml:space="preserve"> besturing</w:t>
            </w:r>
            <w:r w:rsidR="00040575">
              <w:rPr>
                <w:sz w:val="20"/>
              </w:rPr>
              <w:t xml:space="preserve"> </w:t>
            </w:r>
            <w:r w:rsidRPr="00831255">
              <w:rPr>
                <w:sz w:val="20"/>
              </w:rPr>
              <w:t xml:space="preserve">naar procesautomatisering </w:t>
            </w:r>
            <w:r>
              <w:rPr>
                <w:sz w:val="20"/>
              </w:rPr>
              <w:t xml:space="preserve">conform een vooraf </w:t>
            </w:r>
            <w:r w:rsidR="00292AD5">
              <w:rPr>
                <w:sz w:val="20"/>
              </w:rPr>
              <w:t>door Opdrachtgever geaccepteerd</w:t>
            </w:r>
            <w:r>
              <w:rPr>
                <w:sz w:val="20"/>
              </w:rPr>
              <w:t xml:space="preserve"> testplan </w:t>
            </w:r>
            <w:r w:rsidR="009D08AB">
              <w:rPr>
                <w:sz w:val="20"/>
              </w:rPr>
              <w:t xml:space="preserve">dataontsluiting </w:t>
            </w:r>
            <w:r>
              <w:rPr>
                <w:sz w:val="20"/>
              </w:rPr>
              <w:t>procesautomatisering. Opdrachtnemer legt de resultaten van de test vast.</w:t>
            </w:r>
          </w:p>
        </w:tc>
      </w:tr>
    </w:tbl>
    <w:p w14:paraId="76C7EE24" w14:textId="77777777" w:rsidR="0077326D" w:rsidRDefault="0077326D" w:rsidP="00BF6988"/>
    <w:p w14:paraId="6F07E1DF" w14:textId="77777777" w:rsidR="0077326D" w:rsidRPr="00DC1537" w:rsidRDefault="0077326D" w:rsidP="0077326D">
      <w:pPr>
        <w:pStyle w:val="Kop2"/>
      </w:pPr>
      <w:bookmarkStart w:id="45" w:name="_Toc158102863"/>
      <w:r w:rsidRPr="00DC1537">
        <w:t>Eisen aan oplever</w:t>
      </w:r>
      <w:r w:rsidR="00AB6A33">
        <w:t>en</w:t>
      </w:r>
      <w:bookmarkEnd w:id="45"/>
    </w:p>
    <w:p w14:paraId="1C711F86" w14:textId="77777777" w:rsidR="0077326D" w:rsidRDefault="0077326D" w:rsidP="0077326D"/>
    <w:tbl>
      <w:tblPr>
        <w:tblStyle w:val="Tabelraster"/>
        <w:tblW w:w="9178" w:type="dxa"/>
        <w:tblInd w:w="108" w:type="dxa"/>
        <w:tblLayout w:type="fixed"/>
        <w:tblLook w:val="04A0" w:firstRow="1" w:lastRow="0" w:firstColumn="1" w:lastColumn="0" w:noHBand="0" w:noVBand="1"/>
      </w:tblPr>
      <w:tblGrid>
        <w:gridCol w:w="1134"/>
        <w:gridCol w:w="8044"/>
      </w:tblGrid>
      <w:tr w:rsidR="00A626B4" w:rsidRPr="00266038" w14:paraId="74D50F0B" w14:textId="77777777" w:rsidTr="1CB24D29">
        <w:tc>
          <w:tcPr>
            <w:tcW w:w="1134" w:type="dxa"/>
            <w:shd w:val="clear" w:color="auto" w:fill="BFBFBF" w:themeFill="background1" w:themeFillShade="BF"/>
          </w:tcPr>
          <w:p w14:paraId="3AD326BB" w14:textId="77777777" w:rsidR="00A626B4" w:rsidRPr="00266038" w:rsidRDefault="00A626B4" w:rsidP="003A62AF">
            <w:pPr>
              <w:rPr>
                <w:b/>
                <w:sz w:val="20"/>
              </w:rPr>
            </w:pPr>
            <w:proofErr w:type="spellStart"/>
            <w:r w:rsidRPr="00266038">
              <w:rPr>
                <w:b/>
                <w:sz w:val="20"/>
              </w:rPr>
              <w:t>Nr</w:t>
            </w:r>
            <w:proofErr w:type="spellEnd"/>
          </w:p>
        </w:tc>
        <w:tc>
          <w:tcPr>
            <w:tcW w:w="8044" w:type="dxa"/>
            <w:shd w:val="clear" w:color="auto" w:fill="BFBFBF" w:themeFill="background1" w:themeFillShade="BF"/>
          </w:tcPr>
          <w:p w14:paraId="51819F9C" w14:textId="77777777" w:rsidR="00A626B4" w:rsidRPr="00266038" w:rsidRDefault="00A626B4" w:rsidP="003A62AF">
            <w:pPr>
              <w:rPr>
                <w:b/>
                <w:sz w:val="20"/>
              </w:rPr>
            </w:pPr>
            <w:r w:rsidRPr="00266038">
              <w:rPr>
                <w:b/>
                <w:sz w:val="20"/>
              </w:rPr>
              <w:t>Eis</w:t>
            </w:r>
          </w:p>
        </w:tc>
      </w:tr>
      <w:tr w:rsidR="00E36D33" w:rsidRPr="00A626B4" w14:paraId="4BD37812" w14:textId="77777777" w:rsidTr="1CB24D29">
        <w:tc>
          <w:tcPr>
            <w:tcW w:w="1134" w:type="dxa"/>
          </w:tcPr>
          <w:p w14:paraId="2CAEFE00" w14:textId="77777777" w:rsidR="00E36D33" w:rsidRPr="00A626B4" w:rsidRDefault="009040DD" w:rsidP="003C48ED">
            <w:pPr>
              <w:rPr>
                <w:bCs/>
                <w:sz w:val="20"/>
              </w:rPr>
            </w:pPr>
            <w:r>
              <w:rPr>
                <w:bCs/>
                <w:sz w:val="20"/>
              </w:rPr>
              <w:t>5.</w:t>
            </w:r>
            <w:r w:rsidR="00260F5E">
              <w:rPr>
                <w:bCs/>
                <w:sz w:val="20"/>
              </w:rPr>
              <w:t>5</w:t>
            </w:r>
            <w:r w:rsidR="00E36D33" w:rsidRPr="00A626B4">
              <w:rPr>
                <w:bCs/>
                <w:sz w:val="20"/>
              </w:rPr>
              <w:t>.1</w:t>
            </w:r>
          </w:p>
        </w:tc>
        <w:tc>
          <w:tcPr>
            <w:tcW w:w="8044" w:type="dxa"/>
          </w:tcPr>
          <w:p w14:paraId="50531A25" w14:textId="56692318" w:rsidR="00E36D33" w:rsidRPr="00A626B4" w:rsidRDefault="00787F53" w:rsidP="003C48ED">
            <w:pPr>
              <w:rPr>
                <w:sz w:val="20"/>
              </w:rPr>
            </w:pPr>
            <w:r>
              <w:rPr>
                <w:sz w:val="20"/>
              </w:rPr>
              <w:t xml:space="preserve">Na ingebruikname van </w:t>
            </w:r>
            <w:r w:rsidR="00580C5A">
              <w:rPr>
                <w:sz w:val="20"/>
              </w:rPr>
              <w:t xml:space="preserve">de </w:t>
            </w:r>
            <w:r w:rsidR="00F3239C">
              <w:rPr>
                <w:sz w:val="20"/>
              </w:rPr>
              <w:t>loggers</w:t>
            </w:r>
            <w:r w:rsidR="00E85612">
              <w:rPr>
                <w:sz w:val="20"/>
              </w:rPr>
              <w:t xml:space="preserve"> of </w:t>
            </w:r>
            <w:proofErr w:type="spellStart"/>
            <w:r w:rsidR="00E85612">
              <w:rPr>
                <w:sz w:val="20"/>
              </w:rPr>
              <w:t>solar</w:t>
            </w:r>
            <w:proofErr w:type="spellEnd"/>
            <w:r w:rsidR="007D0321">
              <w:rPr>
                <w:sz w:val="20"/>
              </w:rPr>
              <w:t xml:space="preserve"> stuw – en inlaat</w:t>
            </w:r>
            <w:r w:rsidR="00E85612">
              <w:rPr>
                <w:sz w:val="20"/>
              </w:rPr>
              <w:t xml:space="preserve"> besturingen</w:t>
            </w:r>
            <w:r>
              <w:rPr>
                <w:sz w:val="20"/>
              </w:rPr>
              <w:t>,</w:t>
            </w:r>
            <w:r w:rsidR="00F9669B">
              <w:rPr>
                <w:sz w:val="20"/>
              </w:rPr>
              <w:t xml:space="preserve"> </w:t>
            </w:r>
            <w:r w:rsidR="00880FB8">
              <w:rPr>
                <w:sz w:val="20"/>
              </w:rPr>
              <w:t>lever</w:t>
            </w:r>
            <w:r w:rsidR="005137AE">
              <w:rPr>
                <w:sz w:val="20"/>
              </w:rPr>
              <w:t>t</w:t>
            </w:r>
            <w:r w:rsidR="00880FB8">
              <w:rPr>
                <w:sz w:val="20"/>
              </w:rPr>
              <w:t xml:space="preserve"> </w:t>
            </w:r>
            <w:r w:rsidR="00E36D33" w:rsidRPr="00A626B4">
              <w:rPr>
                <w:sz w:val="20"/>
              </w:rPr>
              <w:t xml:space="preserve">Opdrachtnemer de volgende </w:t>
            </w:r>
            <w:r w:rsidR="00E36D33">
              <w:rPr>
                <w:sz w:val="20"/>
              </w:rPr>
              <w:t>Documentatie</w:t>
            </w:r>
            <w:r w:rsidR="00E36D33" w:rsidRPr="00A626B4">
              <w:rPr>
                <w:sz w:val="20"/>
              </w:rPr>
              <w:t xml:space="preserve"> toe als opleverdossier:</w:t>
            </w:r>
          </w:p>
          <w:p w14:paraId="1F1ED69C" w14:textId="2A66C028" w:rsidR="005137AE"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CMDB-lijst</w:t>
            </w:r>
            <w:r w:rsidR="0647276E" w:rsidRPr="76B1D57A">
              <w:rPr>
                <w:sz w:val="20"/>
              </w:rPr>
              <w:t xml:space="preserve">, zie </w:t>
            </w:r>
            <w:r w:rsidR="0647276E" w:rsidRPr="007D0321">
              <w:rPr>
                <w:sz w:val="20"/>
              </w:rPr>
              <w:t>bijlag</w:t>
            </w:r>
            <w:r w:rsidR="2ECAC5BD" w:rsidRPr="007D0321">
              <w:rPr>
                <w:sz w:val="20"/>
              </w:rPr>
              <w:t xml:space="preserve">e </w:t>
            </w:r>
            <w:r w:rsidR="003B5009">
              <w:rPr>
                <w:sz w:val="20"/>
              </w:rPr>
              <w:t>12</w:t>
            </w:r>
            <w:r w:rsidR="239B2A24" w:rsidRPr="76B1D57A">
              <w:rPr>
                <w:sz w:val="20"/>
              </w:rPr>
              <w:t xml:space="preserve"> van de Inschrijvingsleidraad</w:t>
            </w:r>
            <w:r w:rsidR="0647276E" w:rsidRPr="76B1D57A">
              <w:rPr>
                <w:sz w:val="20"/>
              </w:rPr>
              <w:t>.</w:t>
            </w:r>
          </w:p>
          <w:p w14:paraId="16190FF0" w14:textId="61B8BAC7" w:rsidR="00174F44" w:rsidRDefault="00174F44" w:rsidP="005137AE">
            <w:pPr>
              <w:numPr>
                <w:ilvl w:val="0"/>
                <w:numId w:val="4"/>
              </w:numPr>
              <w:tabs>
                <w:tab w:val="clear" w:pos="-1440"/>
                <w:tab w:val="clear" w:pos="-720"/>
                <w:tab w:val="clear" w:pos="0"/>
                <w:tab w:val="clear" w:pos="380"/>
              </w:tabs>
              <w:suppressAutoHyphens/>
              <w:spacing w:line="252" w:lineRule="atLeast"/>
              <w:rPr>
                <w:sz w:val="20"/>
              </w:rPr>
            </w:pPr>
            <w:r>
              <w:rPr>
                <w:sz w:val="20"/>
              </w:rPr>
              <w:t>As-Built tekeningen</w:t>
            </w:r>
          </w:p>
          <w:p w14:paraId="5147004A" w14:textId="7AC130AB" w:rsidR="00E85612" w:rsidRDefault="4D869A5F" w:rsidP="1CB24D29">
            <w:pPr>
              <w:numPr>
                <w:ilvl w:val="0"/>
                <w:numId w:val="4"/>
              </w:numPr>
              <w:tabs>
                <w:tab w:val="clear" w:pos="380"/>
              </w:tabs>
              <w:suppressAutoHyphens/>
              <w:spacing w:line="252" w:lineRule="atLeast"/>
              <w:rPr>
                <w:sz w:val="20"/>
              </w:rPr>
            </w:pPr>
            <w:r w:rsidRPr="1CB24D29">
              <w:rPr>
                <w:sz w:val="20"/>
              </w:rPr>
              <w:t>Foto’s van de locatie en CMDB</w:t>
            </w:r>
            <w:r w:rsidR="007D0321">
              <w:rPr>
                <w:sz w:val="20"/>
              </w:rPr>
              <w:t xml:space="preserve"> </w:t>
            </w:r>
            <w:r w:rsidRPr="1CB24D29">
              <w:rPr>
                <w:sz w:val="20"/>
              </w:rPr>
              <w:t>onderdelen</w:t>
            </w:r>
          </w:p>
          <w:p w14:paraId="7D1BD7FD" w14:textId="77777777" w:rsidR="005137AE" w:rsidRPr="007A25ED"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Meetinstrumentatielijst.</w:t>
            </w:r>
          </w:p>
          <w:p w14:paraId="303A0364" w14:textId="77777777" w:rsidR="005137AE"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Alle parameterinstellingen.</w:t>
            </w:r>
          </w:p>
          <w:p w14:paraId="3CA0DE2F" w14:textId="77777777" w:rsidR="005137AE"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Digitaal logboek.</w:t>
            </w:r>
          </w:p>
          <w:p w14:paraId="0278762A" w14:textId="77777777" w:rsidR="005137AE" w:rsidRPr="00A626B4"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Product- en veiligheidsbladen.</w:t>
            </w:r>
          </w:p>
          <w:p w14:paraId="6259C880" w14:textId="77777777" w:rsidR="00E36D33" w:rsidRDefault="36861382" w:rsidP="003C48ED">
            <w:pPr>
              <w:numPr>
                <w:ilvl w:val="0"/>
                <w:numId w:val="4"/>
              </w:numPr>
              <w:tabs>
                <w:tab w:val="clear" w:pos="-1440"/>
                <w:tab w:val="clear" w:pos="-720"/>
                <w:tab w:val="clear" w:pos="0"/>
                <w:tab w:val="clear" w:pos="380"/>
              </w:tabs>
              <w:suppressAutoHyphens/>
              <w:spacing w:line="252" w:lineRule="atLeast"/>
              <w:rPr>
                <w:sz w:val="20"/>
              </w:rPr>
            </w:pPr>
            <w:r w:rsidRPr="76B1D57A">
              <w:rPr>
                <w:sz w:val="20"/>
              </w:rPr>
              <w:t>Gebruikershandleiding</w:t>
            </w:r>
            <w:r w:rsidR="3026C02F" w:rsidRPr="76B1D57A">
              <w:rPr>
                <w:sz w:val="20"/>
              </w:rPr>
              <w:t xml:space="preserve">en </w:t>
            </w:r>
            <w:r w:rsidR="5B1CC972" w:rsidRPr="76B1D57A">
              <w:rPr>
                <w:sz w:val="20"/>
              </w:rPr>
              <w:t xml:space="preserve">geheel </w:t>
            </w:r>
            <w:r w:rsidR="3026C02F" w:rsidRPr="76B1D57A">
              <w:rPr>
                <w:sz w:val="20"/>
              </w:rPr>
              <w:t>conform NEN 5509</w:t>
            </w:r>
            <w:r w:rsidR="5B1CC972" w:rsidRPr="76B1D57A">
              <w:rPr>
                <w:sz w:val="20"/>
              </w:rPr>
              <w:t xml:space="preserve"> en met een indeling en opzet zoals aangegeven in hoofdstuk </w:t>
            </w:r>
            <w:r w:rsidR="06A9CB8E" w:rsidRPr="76B1D57A">
              <w:rPr>
                <w:sz w:val="20"/>
              </w:rPr>
              <w:t xml:space="preserve">5 </w:t>
            </w:r>
            <w:r w:rsidR="5B1CC972" w:rsidRPr="76B1D57A">
              <w:rPr>
                <w:sz w:val="20"/>
              </w:rPr>
              <w:t>van deze norm.</w:t>
            </w:r>
          </w:p>
          <w:p w14:paraId="296DCCE4" w14:textId="77777777" w:rsidR="005137AE" w:rsidRPr="007A25ED"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 xml:space="preserve">Werkinstructies </w:t>
            </w:r>
            <w:r w:rsidR="6999437F" w:rsidRPr="76B1D57A">
              <w:rPr>
                <w:sz w:val="20"/>
              </w:rPr>
              <w:t>(stappenplannen) v</w:t>
            </w:r>
            <w:r w:rsidRPr="76B1D57A">
              <w:rPr>
                <w:sz w:val="20"/>
              </w:rPr>
              <w:t xml:space="preserve">oor </w:t>
            </w:r>
            <w:r w:rsidR="6999437F" w:rsidRPr="76B1D57A">
              <w:rPr>
                <w:sz w:val="20"/>
              </w:rPr>
              <w:t>gebruik, onderhoud (</w:t>
            </w:r>
            <w:r w:rsidRPr="76B1D57A">
              <w:rPr>
                <w:sz w:val="20"/>
              </w:rPr>
              <w:t>verzorgend, preventief en correctief</w:t>
            </w:r>
            <w:r w:rsidR="6999437F" w:rsidRPr="76B1D57A">
              <w:rPr>
                <w:sz w:val="20"/>
              </w:rPr>
              <w:t>) en beheer.</w:t>
            </w:r>
          </w:p>
          <w:p w14:paraId="745A1101" w14:textId="77777777" w:rsidR="005137AE" w:rsidRPr="00004D58" w:rsidRDefault="06A9CB8E" w:rsidP="005137AE">
            <w:pPr>
              <w:numPr>
                <w:ilvl w:val="0"/>
                <w:numId w:val="4"/>
              </w:numPr>
              <w:tabs>
                <w:tab w:val="clear" w:pos="-1440"/>
                <w:tab w:val="clear" w:pos="-720"/>
                <w:tab w:val="clear" w:pos="0"/>
                <w:tab w:val="clear" w:pos="380"/>
              </w:tabs>
              <w:suppressAutoHyphens/>
              <w:spacing w:line="252" w:lineRule="atLeast"/>
              <w:rPr>
                <w:sz w:val="20"/>
              </w:rPr>
            </w:pPr>
            <w:r w:rsidRPr="76B1D57A">
              <w:rPr>
                <w:sz w:val="20"/>
              </w:rPr>
              <w:t>Opleidingshandboek.</w:t>
            </w:r>
          </w:p>
          <w:p w14:paraId="3E4B4CD3" w14:textId="77777777" w:rsidR="00E36D33" w:rsidRPr="00A626B4" w:rsidRDefault="36861382" w:rsidP="003C48ED">
            <w:pPr>
              <w:numPr>
                <w:ilvl w:val="0"/>
                <w:numId w:val="4"/>
              </w:numPr>
              <w:tabs>
                <w:tab w:val="clear" w:pos="-1440"/>
                <w:tab w:val="clear" w:pos="-720"/>
                <w:tab w:val="clear" w:pos="0"/>
                <w:tab w:val="clear" w:pos="380"/>
              </w:tabs>
              <w:suppressAutoHyphens/>
              <w:spacing w:line="252" w:lineRule="atLeast"/>
              <w:rPr>
                <w:sz w:val="20"/>
              </w:rPr>
            </w:pPr>
            <w:r w:rsidRPr="76B1D57A">
              <w:rPr>
                <w:sz w:val="20"/>
              </w:rPr>
              <w:t>Controlecertificaten inclusief onderliggende testplannen en -resultaten.</w:t>
            </w:r>
          </w:p>
          <w:p w14:paraId="69CEFF0F" w14:textId="77777777" w:rsidR="00E36D33" w:rsidRPr="00A626B4" w:rsidRDefault="36861382" w:rsidP="003C48ED">
            <w:pPr>
              <w:numPr>
                <w:ilvl w:val="0"/>
                <w:numId w:val="4"/>
              </w:numPr>
              <w:tabs>
                <w:tab w:val="clear" w:pos="-1440"/>
                <w:tab w:val="clear" w:pos="-720"/>
                <w:tab w:val="clear" w:pos="0"/>
                <w:tab w:val="clear" w:pos="380"/>
              </w:tabs>
              <w:suppressAutoHyphens/>
              <w:spacing w:line="252" w:lineRule="atLeast"/>
              <w:rPr>
                <w:sz w:val="20"/>
              </w:rPr>
            </w:pPr>
            <w:r w:rsidRPr="76B1D57A">
              <w:rPr>
                <w:sz w:val="20"/>
              </w:rPr>
              <w:t>V</w:t>
            </w:r>
            <w:r w:rsidR="06A9CB8E" w:rsidRPr="76B1D57A">
              <w:rPr>
                <w:sz w:val="20"/>
              </w:rPr>
              <w:t>GM-documenten en vergunningen</w:t>
            </w:r>
          </w:p>
          <w:p w14:paraId="451BDC6F" w14:textId="77777777" w:rsidR="00E36D33" w:rsidRDefault="36861382" w:rsidP="003C48ED">
            <w:pPr>
              <w:numPr>
                <w:ilvl w:val="0"/>
                <w:numId w:val="4"/>
              </w:numPr>
              <w:tabs>
                <w:tab w:val="clear" w:pos="-1440"/>
                <w:tab w:val="clear" w:pos="-720"/>
                <w:tab w:val="clear" w:pos="0"/>
                <w:tab w:val="clear" w:pos="380"/>
              </w:tabs>
              <w:suppressAutoHyphens/>
              <w:spacing w:line="252" w:lineRule="atLeast"/>
              <w:rPr>
                <w:sz w:val="20"/>
              </w:rPr>
            </w:pPr>
            <w:r w:rsidRPr="76B1D57A">
              <w:rPr>
                <w:sz w:val="20"/>
              </w:rPr>
              <w:t>CE</w:t>
            </w:r>
            <w:r w:rsidR="06A9CB8E" w:rsidRPr="76B1D57A">
              <w:rPr>
                <w:sz w:val="20"/>
              </w:rPr>
              <w:t>-</w:t>
            </w:r>
            <w:r w:rsidR="49692C4C" w:rsidRPr="76B1D57A">
              <w:rPr>
                <w:sz w:val="20"/>
              </w:rPr>
              <w:t>conformiteits</w:t>
            </w:r>
            <w:r w:rsidR="06A9CB8E" w:rsidRPr="76B1D57A">
              <w:rPr>
                <w:sz w:val="20"/>
              </w:rPr>
              <w:t>verklaringen.</w:t>
            </w:r>
          </w:p>
          <w:p w14:paraId="58E45D13" w14:textId="77777777" w:rsidR="00E36D33" w:rsidRPr="00A626B4" w:rsidRDefault="06A9CB8E" w:rsidP="371F6676">
            <w:pPr>
              <w:numPr>
                <w:ilvl w:val="0"/>
                <w:numId w:val="4"/>
              </w:numPr>
              <w:tabs>
                <w:tab w:val="clear" w:pos="380"/>
              </w:tabs>
              <w:suppressAutoHyphens/>
              <w:spacing w:line="252" w:lineRule="atLeast"/>
              <w:rPr>
                <w:sz w:val="20"/>
              </w:rPr>
            </w:pPr>
            <w:r w:rsidRPr="76B1D57A">
              <w:rPr>
                <w:sz w:val="20"/>
              </w:rPr>
              <w:t>Garantieverklaringen.</w:t>
            </w:r>
          </w:p>
        </w:tc>
      </w:tr>
      <w:tr w:rsidR="00787F53" w:rsidRPr="00E36D33" w14:paraId="4DF9BC60" w14:textId="77777777" w:rsidTr="1CB24D29">
        <w:trPr>
          <w:trHeight w:val="1028"/>
        </w:trPr>
        <w:tc>
          <w:tcPr>
            <w:tcW w:w="1134" w:type="dxa"/>
          </w:tcPr>
          <w:p w14:paraId="0AB22009" w14:textId="77777777" w:rsidR="00787F53" w:rsidRPr="00E36D33" w:rsidRDefault="00787F53" w:rsidP="0037063C">
            <w:pPr>
              <w:rPr>
                <w:bCs/>
                <w:sz w:val="20"/>
              </w:rPr>
            </w:pPr>
            <w:r>
              <w:rPr>
                <w:bCs/>
                <w:sz w:val="20"/>
              </w:rPr>
              <w:t>5.5</w:t>
            </w:r>
            <w:r w:rsidRPr="00E36D33">
              <w:rPr>
                <w:bCs/>
                <w:sz w:val="20"/>
              </w:rPr>
              <w:t>.</w:t>
            </w:r>
            <w:r>
              <w:rPr>
                <w:bCs/>
                <w:sz w:val="20"/>
              </w:rPr>
              <w:t>2</w:t>
            </w:r>
          </w:p>
        </w:tc>
        <w:tc>
          <w:tcPr>
            <w:tcW w:w="8044" w:type="dxa"/>
          </w:tcPr>
          <w:p w14:paraId="6E83B669" w14:textId="6C8C99AC" w:rsidR="00787F53" w:rsidRPr="00E36D33" w:rsidRDefault="00787F53" w:rsidP="00D87B6C">
            <w:pPr>
              <w:rPr>
                <w:sz w:val="20"/>
              </w:rPr>
            </w:pPr>
            <w:r w:rsidRPr="00E36D33">
              <w:rPr>
                <w:sz w:val="20"/>
              </w:rPr>
              <w:t xml:space="preserve">Opdrachtnemer stelt van elke </w:t>
            </w:r>
            <w:r w:rsidR="00D87B6C">
              <w:rPr>
                <w:sz w:val="20"/>
              </w:rPr>
              <w:t xml:space="preserve">meetlocatie </w:t>
            </w:r>
            <w:r w:rsidRPr="00E36D33">
              <w:rPr>
                <w:sz w:val="20"/>
              </w:rPr>
              <w:t xml:space="preserve">een controlecertificaat op waarmee hij de werking van de </w:t>
            </w:r>
            <w:r w:rsidR="00D87B6C">
              <w:rPr>
                <w:sz w:val="20"/>
              </w:rPr>
              <w:t xml:space="preserve">meetlocatie </w:t>
            </w:r>
            <w:r w:rsidRPr="00E36D33">
              <w:rPr>
                <w:sz w:val="20"/>
              </w:rPr>
              <w:t>conform de eisen uit dit Programma van eisen garandeert. Dit certificaat is voorzien van gerelateerde gegevens, meetresultaten, eventuele wijzigingen, aanpassingen en adviezen.</w:t>
            </w:r>
          </w:p>
        </w:tc>
      </w:tr>
      <w:tr w:rsidR="00E36D33" w:rsidRPr="00E36D33" w14:paraId="7908201F" w14:textId="77777777" w:rsidTr="1CB24D29">
        <w:tc>
          <w:tcPr>
            <w:tcW w:w="1134" w:type="dxa"/>
          </w:tcPr>
          <w:p w14:paraId="00BC8DD0" w14:textId="77777777" w:rsidR="00E36D33" w:rsidRPr="00E36D33" w:rsidRDefault="009040DD" w:rsidP="003C48ED">
            <w:pPr>
              <w:rPr>
                <w:bCs/>
                <w:sz w:val="20"/>
              </w:rPr>
            </w:pPr>
            <w:r>
              <w:rPr>
                <w:bCs/>
                <w:sz w:val="20"/>
              </w:rPr>
              <w:t>5.</w:t>
            </w:r>
            <w:r w:rsidR="00260F5E">
              <w:rPr>
                <w:bCs/>
                <w:sz w:val="20"/>
              </w:rPr>
              <w:t>5</w:t>
            </w:r>
            <w:r w:rsidR="00E36D33" w:rsidRPr="00E36D33">
              <w:rPr>
                <w:bCs/>
                <w:sz w:val="20"/>
              </w:rPr>
              <w:t>.</w:t>
            </w:r>
            <w:r w:rsidR="00787F53">
              <w:rPr>
                <w:bCs/>
                <w:sz w:val="20"/>
              </w:rPr>
              <w:t>3</w:t>
            </w:r>
          </w:p>
        </w:tc>
        <w:tc>
          <w:tcPr>
            <w:tcW w:w="8044" w:type="dxa"/>
          </w:tcPr>
          <w:p w14:paraId="5C991D5B" w14:textId="77777777" w:rsidR="00E36D33" w:rsidRPr="00E36D33" w:rsidRDefault="00E36D33" w:rsidP="003C48ED">
            <w:pPr>
              <w:rPr>
                <w:sz w:val="20"/>
              </w:rPr>
            </w:pPr>
            <w:r w:rsidRPr="00E36D33">
              <w:rPr>
                <w:sz w:val="20"/>
              </w:rPr>
              <w:t xml:space="preserve">Opdrachtnemer </w:t>
            </w:r>
            <w:r w:rsidR="00787F53">
              <w:rPr>
                <w:sz w:val="20"/>
              </w:rPr>
              <w:t>stelt Documentatie op conform de beschikbare formats van Opdrachtgever.</w:t>
            </w:r>
          </w:p>
        </w:tc>
      </w:tr>
      <w:tr w:rsidR="00004D58" w:rsidRPr="00E36D33" w14:paraId="06F0D935" w14:textId="77777777" w:rsidTr="1CB24D29">
        <w:tc>
          <w:tcPr>
            <w:tcW w:w="1134" w:type="dxa"/>
          </w:tcPr>
          <w:p w14:paraId="47C5386D" w14:textId="77777777" w:rsidR="00004D58" w:rsidRPr="00E36D33" w:rsidRDefault="00004D58" w:rsidP="005C72CB">
            <w:pPr>
              <w:rPr>
                <w:bCs/>
                <w:sz w:val="20"/>
              </w:rPr>
            </w:pPr>
            <w:r>
              <w:rPr>
                <w:bCs/>
                <w:sz w:val="20"/>
              </w:rPr>
              <w:t>5.</w:t>
            </w:r>
            <w:r w:rsidR="00260F5E">
              <w:rPr>
                <w:bCs/>
                <w:sz w:val="20"/>
              </w:rPr>
              <w:t>5</w:t>
            </w:r>
            <w:r w:rsidRPr="00E36D33">
              <w:rPr>
                <w:bCs/>
                <w:sz w:val="20"/>
              </w:rPr>
              <w:t>.</w:t>
            </w:r>
            <w:r w:rsidR="00787F53">
              <w:rPr>
                <w:bCs/>
                <w:sz w:val="20"/>
              </w:rPr>
              <w:t>4</w:t>
            </w:r>
          </w:p>
        </w:tc>
        <w:tc>
          <w:tcPr>
            <w:tcW w:w="8044" w:type="dxa"/>
          </w:tcPr>
          <w:p w14:paraId="74128E7A" w14:textId="521487E9" w:rsidR="00004D58" w:rsidRPr="00E36D33" w:rsidRDefault="35A85C30" w:rsidP="0C9BF3AD">
            <w:pPr>
              <w:rPr>
                <w:sz w:val="20"/>
              </w:rPr>
            </w:pPr>
            <w:r w:rsidRPr="0C9BF3AD">
              <w:rPr>
                <w:sz w:val="20"/>
              </w:rPr>
              <w:t>Opdrachtnemer stelt alle Documentatie digitaal beschikbaar</w:t>
            </w:r>
            <w:r w:rsidR="54085BB3" w:rsidRPr="0C9BF3AD">
              <w:rPr>
                <w:sz w:val="20"/>
              </w:rPr>
              <w:t xml:space="preserve"> via bestandsoverdracht</w:t>
            </w:r>
            <w:r w:rsidR="00B42BC9">
              <w:rPr>
                <w:sz w:val="20"/>
              </w:rPr>
              <w:t>.</w:t>
            </w:r>
            <w:r w:rsidR="00826B52" w:rsidRPr="0C9BF3AD">
              <w:rPr>
                <w:sz w:val="20"/>
              </w:rPr>
              <w:t xml:space="preserve"> </w:t>
            </w:r>
          </w:p>
        </w:tc>
      </w:tr>
      <w:tr w:rsidR="00787F53" w:rsidRPr="00E36D33" w14:paraId="6D0205D2" w14:textId="77777777" w:rsidTr="1CB24D29">
        <w:tc>
          <w:tcPr>
            <w:tcW w:w="1134" w:type="dxa"/>
          </w:tcPr>
          <w:p w14:paraId="60C97588" w14:textId="77777777" w:rsidR="00787F53" w:rsidRPr="00E36D33" w:rsidRDefault="00787F53" w:rsidP="0037063C">
            <w:pPr>
              <w:rPr>
                <w:bCs/>
                <w:sz w:val="20"/>
              </w:rPr>
            </w:pPr>
            <w:r>
              <w:rPr>
                <w:bCs/>
                <w:sz w:val="20"/>
              </w:rPr>
              <w:t>5.5</w:t>
            </w:r>
            <w:r w:rsidRPr="00E36D33">
              <w:rPr>
                <w:bCs/>
                <w:sz w:val="20"/>
              </w:rPr>
              <w:t>.</w:t>
            </w:r>
            <w:r>
              <w:rPr>
                <w:bCs/>
                <w:sz w:val="20"/>
              </w:rPr>
              <w:t>5</w:t>
            </w:r>
          </w:p>
        </w:tc>
        <w:tc>
          <w:tcPr>
            <w:tcW w:w="8044" w:type="dxa"/>
          </w:tcPr>
          <w:p w14:paraId="2BAED3D9" w14:textId="25EFECC5" w:rsidR="00787F53" w:rsidRPr="00E36D33" w:rsidRDefault="155AE0A0" w:rsidP="1892A911">
            <w:pPr>
              <w:rPr>
                <w:sz w:val="20"/>
              </w:rPr>
            </w:pPr>
            <w:r w:rsidRPr="1892A911">
              <w:rPr>
                <w:sz w:val="20"/>
              </w:rPr>
              <w:t xml:space="preserve">Opdrachtnemer levert alle specifiek voor Opdrachtgever opgestelde maatwerkdocumentatie op </w:t>
            </w:r>
            <w:r w:rsidR="560173C4" w:rsidRPr="1892A911">
              <w:rPr>
                <w:sz w:val="20"/>
              </w:rPr>
              <w:t>volgens richtlijnen documentatie</w:t>
            </w:r>
            <w:r w:rsidR="00B42BC9" w:rsidRPr="1892A911">
              <w:rPr>
                <w:sz w:val="20"/>
              </w:rPr>
              <w:t xml:space="preserve">. </w:t>
            </w:r>
            <w:r w:rsidR="00B42BC9" w:rsidRPr="007D0321">
              <w:rPr>
                <w:sz w:val="20"/>
              </w:rPr>
              <w:t xml:space="preserve">Zie bijlage </w:t>
            </w:r>
            <w:r w:rsidR="003B5009" w:rsidRPr="007D0321">
              <w:rPr>
                <w:sz w:val="20"/>
              </w:rPr>
              <w:t>1</w:t>
            </w:r>
            <w:r w:rsidR="001B2637" w:rsidRPr="007D0321">
              <w:rPr>
                <w:sz w:val="20"/>
              </w:rPr>
              <w:t>4</w:t>
            </w:r>
            <w:r w:rsidR="00B42BC9" w:rsidRPr="007D0321">
              <w:rPr>
                <w:sz w:val="20"/>
              </w:rPr>
              <w:t>.</w:t>
            </w:r>
            <w:r w:rsidR="560173C4" w:rsidRPr="007D0321">
              <w:rPr>
                <w:sz w:val="20"/>
              </w:rPr>
              <w:t xml:space="preserve"> </w:t>
            </w:r>
          </w:p>
        </w:tc>
      </w:tr>
      <w:tr w:rsidR="00174F44" w:rsidRPr="00E36D33" w14:paraId="303CC0C5" w14:textId="77777777" w:rsidTr="1CB24D29">
        <w:tc>
          <w:tcPr>
            <w:tcW w:w="1134" w:type="dxa"/>
          </w:tcPr>
          <w:p w14:paraId="238518EC" w14:textId="496B1EEB" w:rsidR="00174F44" w:rsidRDefault="00174F44" w:rsidP="0037063C">
            <w:pPr>
              <w:rPr>
                <w:bCs/>
              </w:rPr>
            </w:pPr>
            <w:r w:rsidRPr="00174F44">
              <w:rPr>
                <w:bCs/>
                <w:sz w:val="20"/>
                <w:szCs w:val="18"/>
              </w:rPr>
              <w:t>5.5.6</w:t>
            </w:r>
          </w:p>
        </w:tc>
        <w:tc>
          <w:tcPr>
            <w:tcW w:w="8044" w:type="dxa"/>
          </w:tcPr>
          <w:p w14:paraId="4419E396" w14:textId="5EB25187" w:rsidR="00174F44" w:rsidRPr="1892A911" w:rsidRDefault="00174F44" w:rsidP="1892A911">
            <w:r w:rsidRPr="00174F44">
              <w:rPr>
                <w:sz w:val="20"/>
                <w:szCs w:val="18"/>
              </w:rPr>
              <w:t>Elke locatie beschikt over een eigen unieke GIS-Code. Deze code moet door Opdrachtnemer ook worden gehanteerd. Opdrachtgever vertrekt deze informatie.</w:t>
            </w:r>
          </w:p>
        </w:tc>
      </w:tr>
    </w:tbl>
    <w:p w14:paraId="01A628E7" w14:textId="77777777" w:rsidR="005A7CE4" w:rsidRDefault="005A7CE4" w:rsidP="005A7CE4">
      <w:pPr>
        <w:pStyle w:val="Kop2"/>
        <w:numPr>
          <w:ilvl w:val="0"/>
          <w:numId w:val="0"/>
        </w:numPr>
      </w:pPr>
    </w:p>
    <w:p w14:paraId="10F3E176" w14:textId="77777777" w:rsidR="00C91414" w:rsidRDefault="00C91414" w:rsidP="00C91414">
      <w:pPr>
        <w:pStyle w:val="Kop1"/>
        <w:rPr>
          <w:szCs w:val="22"/>
        </w:rPr>
      </w:pPr>
      <w:bookmarkStart w:id="46" w:name="_Toc158102864"/>
      <w:r>
        <w:rPr>
          <w:szCs w:val="22"/>
        </w:rPr>
        <w:t xml:space="preserve">Eisen aan diensten beheer en onderhoud </w:t>
      </w:r>
      <w:r w:rsidR="00F41BF4">
        <w:rPr>
          <w:szCs w:val="22"/>
        </w:rPr>
        <w:t>metingen</w:t>
      </w:r>
      <w:bookmarkEnd w:id="46"/>
    </w:p>
    <w:p w14:paraId="771D1DB1" w14:textId="77777777" w:rsidR="00E12AAC" w:rsidRDefault="00E12AAC" w:rsidP="00E12AAC">
      <w:pPr>
        <w:pStyle w:val="Kop2"/>
      </w:pPr>
      <w:bookmarkStart w:id="47" w:name="_Toc158102865"/>
      <w:r>
        <w:t>Eisen aan behe</w:t>
      </w:r>
      <w:r w:rsidR="00AB6A33">
        <w:t>er</w:t>
      </w:r>
      <w:r>
        <w:t xml:space="preserve"> en onderhoud</w:t>
      </w:r>
      <w:r w:rsidR="007C636B">
        <w:t xml:space="preserve"> van </w:t>
      </w:r>
      <w:r w:rsidR="00F41BF4">
        <w:t>metingen</w:t>
      </w:r>
      <w:bookmarkEnd w:id="47"/>
    </w:p>
    <w:p w14:paraId="3309077D" w14:textId="77777777" w:rsidR="00DC1CB7" w:rsidRDefault="00DC1CB7" w:rsidP="00DC1CB7">
      <w:r>
        <w:t xml:space="preserve">De achterliggende gedachte van </w:t>
      </w:r>
      <w:r w:rsidR="00897CA5">
        <w:t>de</w:t>
      </w:r>
      <w:r>
        <w:t xml:space="preserve"> </w:t>
      </w:r>
      <w:r w:rsidR="00897CA5">
        <w:t>O</w:t>
      </w:r>
      <w:r>
        <w:t>nderhouds</w:t>
      </w:r>
      <w:r w:rsidR="00897CA5">
        <w:t>overeenkomst</w:t>
      </w:r>
      <w:r>
        <w:t xml:space="preserve"> is dat Opdrachtnemer de verantwoordelijkheid draagt om:</w:t>
      </w:r>
    </w:p>
    <w:p w14:paraId="7C71075F" w14:textId="0BFD4A9F" w:rsidR="00DC1CB7" w:rsidRDefault="14A384C2" w:rsidP="38169CF8">
      <w:pPr>
        <w:numPr>
          <w:ilvl w:val="0"/>
          <w:numId w:val="4"/>
        </w:numPr>
        <w:tabs>
          <w:tab w:val="clear" w:pos="380"/>
        </w:tabs>
        <w:suppressAutoHyphens/>
        <w:spacing w:line="252" w:lineRule="atLeast"/>
      </w:pPr>
      <w:r>
        <w:t>D</w:t>
      </w:r>
      <w:r w:rsidR="3EA5F739">
        <w:t xml:space="preserve">e vereiste prestatie van de </w:t>
      </w:r>
      <w:r w:rsidR="42C44CAF">
        <w:t>meetlocaties</w:t>
      </w:r>
      <w:r w:rsidR="3EA5F739">
        <w:t xml:space="preserve"> gedurende de levensduur te realiseren en te garanderen</w:t>
      </w:r>
      <w:r>
        <w:t>.</w:t>
      </w:r>
    </w:p>
    <w:p w14:paraId="1734B3DC" w14:textId="3AF9C3A6" w:rsidR="00DC1CB7" w:rsidRDefault="14A384C2" w:rsidP="38169CF8">
      <w:pPr>
        <w:numPr>
          <w:ilvl w:val="0"/>
          <w:numId w:val="4"/>
        </w:numPr>
        <w:tabs>
          <w:tab w:val="clear" w:pos="380"/>
        </w:tabs>
        <w:suppressAutoHyphens/>
        <w:spacing w:line="252" w:lineRule="atLeast"/>
      </w:pPr>
      <w:r>
        <w:t>D</w:t>
      </w:r>
      <w:r w:rsidR="3EA5F739">
        <w:t xml:space="preserve">e kosten </w:t>
      </w:r>
      <w:r w:rsidR="009C2BC3">
        <w:t xml:space="preserve">en inspanning </w:t>
      </w:r>
      <w:r w:rsidR="3EA5F739">
        <w:t xml:space="preserve">voor beheer en onderhoud van de </w:t>
      </w:r>
      <w:r w:rsidR="42C44CAF">
        <w:t xml:space="preserve">meetlocaties </w:t>
      </w:r>
      <w:r w:rsidR="3EA5F739">
        <w:t xml:space="preserve">gedurende de levensduur zo laag mogelijk te houden. </w:t>
      </w:r>
    </w:p>
    <w:p w14:paraId="5BE4CB92" w14:textId="77777777" w:rsidR="00DC1CB7" w:rsidRDefault="00DC1CB7" w:rsidP="00DC1CB7"/>
    <w:p w14:paraId="73629945" w14:textId="31C37926" w:rsidR="00DC1CB7" w:rsidRDefault="00DC1CB7" w:rsidP="00DC1CB7">
      <w:r>
        <w:t xml:space="preserve">Om Opdrachtnemer de mogelijkheid te geven hier optimaal invulling aan te geven, voert Opdrachtnemer een belangrijk en substantieel deel van het beheer en onderhoud van de </w:t>
      </w:r>
      <w:r w:rsidR="00A3093E">
        <w:t xml:space="preserve">meetlocaties </w:t>
      </w:r>
      <w:r>
        <w:t xml:space="preserve">uit gedurende de levensduur van de </w:t>
      </w:r>
      <w:r w:rsidR="00F41BF4">
        <w:t>metingen</w:t>
      </w:r>
      <w:r>
        <w:t xml:space="preserve">. </w:t>
      </w:r>
    </w:p>
    <w:p w14:paraId="289EE839" w14:textId="77777777" w:rsidR="00BF6988" w:rsidRDefault="00BF6988" w:rsidP="00BF6988"/>
    <w:p w14:paraId="733FABCB" w14:textId="77777777" w:rsidR="007C636B" w:rsidRDefault="007C636B" w:rsidP="00BF6988"/>
    <w:tbl>
      <w:tblPr>
        <w:tblStyle w:val="Tabelraster"/>
        <w:tblW w:w="9745" w:type="dxa"/>
        <w:tblInd w:w="108" w:type="dxa"/>
        <w:tblLayout w:type="fixed"/>
        <w:tblLook w:val="04A0" w:firstRow="1" w:lastRow="0" w:firstColumn="1" w:lastColumn="0" w:noHBand="0" w:noVBand="1"/>
      </w:tblPr>
      <w:tblGrid>
        <w:gridCol w:w="1134"/>
        <w:gridCol w:w="8611"/>
      </w:tblGrid>
      <w:tr w:rsidR="007C636B" w:rsidRPr="0077326D" w14:paraId="7BA1D861" w14:textId="77777777" w:rsidTr="34EBCC56">
        <w:tc>
          <w:tcPr>
            <w:tcW w:w="1134" w:type="dxa"/>
            <w:shd w:val="clear" w:color="auto" w:fill="BFBFBF" w:themeFill="background1" w:themeFillShade="BF"/>
          </w:tcPr>
          <w:p w14:paraId="6CAE89D2" w14:textId="77777777" w:rsidR="007C636B" w:rsidRPr="0077326D" w:rsidRDefault="007C636B" w:rsidP="00B32BF2">
            <w:pPr>
              <w:rPr>
                <w:b/>
                <w:sz w:val="20"/>
              </w:rPr>
            </w:pPr>
            <w:r w:rsidRPr="0077326D">
              <w:rPr>
                <w:b/>
                <w:sz w:val="20"/>
              </w:rPr>
              <w:t>Nr.</w:t>
            </w:r>
          </w:p>
        </w:tc>
        <w:tc>
          <w:tcPr>
            <w:tcW w:w="8611" w:type="dxa"/>
            <w:shd w:val="clear" w:color="auto" w:fill="BFBFBF" w:themeFill="background1" w:themeFillShade="BF"/>
          </w:tcPr>
          <w:p w14:paraId="7EEA3FE3" w14:textId="77777777" w:rsidR="007C636B" w:rsidRPr="0077326D" w:rsidRDefault="007C636B" w:rsidP="00B32BF2">
            <w:pPr>
              <w:rPr>
                <w:b/>
                <w:sz w:val="20"/>
              </w:rPr>
            </w:pPr>
            <w:r w:rsidRPr="0077326D">
              <w:rPr>
                <w:b/>
                <w:sz w:val="20"/>
              </w:rPr>
              <w:t>Eis</w:t>
            </w:r>
          </w:p>
        </w:tc>
      </w:tr>
      <w:tr w:rsidR="007C636B" w:rsidRPr="0077326D" w14:paraId="00BEBA57" w14:textId="77777777" w:rsidTr="34EBCC56">
        <w:tc>
          <w:tcPr>
            <w:tcW w:w="1134" w:type="dxa"/>
          </w:tcPr>
          <w:p w14:paraId="0AF6F741" w14:textId="77777777" w:rsidR="007C636B" w:rsidRPr="0077326D" w:rsidRDefault="009040DD" w:rsidP="00B32BF2">
            <w:pPr>
              <w:rPr>
                <w:bCs/>
                <w:sz w:val="20"/>
              </w:rPr>
            </w:pPr>
            <w:r>
              <w:rPr>
                <w:bCs/>
                <w:sz w:val="20"/>
              </w:rPr>
              <w:t>6</w:t>
            </w:r>
            <w:r w:rsidR="00C91414">
              <w:rPr>
                <w:bCs/>
                <w:sz w:val="20"/>
              </w:rPr>
              <w:t>.1</w:t>
            </w:r>
            <w:r w:rsidR="007C636B" w:rsidRPr="0077326D">
              <w:rPr>
                <w:bCs/>
                <w:sz w:val="20"/>
              </w:rPr>
              <w:t>.1</w:t>
            </w:r>
          </w:p>
        </w:tc>
        <w:tc>
          <w:tcPr>
            <w:tcW w:w="8611" w:type="dxa"/>
          </w:tcPr>
          <w:p w14:paraId="3F782F63" w14:textId="7292F20C" w:rsidR="007C636B" w:rsidRPr="0077326D" w:rsidRDefault="007C636B" w:rsidP="00A3093E">
            <w:pPr>
              <w:tabs>
                <w:tab w:val="clear" w:pos="-1440"/>
                <w:tab w:val="clear" w:pos="-720"/>
                <w:tab w:val="clear" w:pos="0"/>
                <w:tab w:val="clear" w:pos="380"/>
              </w:tabs>
              <w:suppressAutoHyphens/>
              <w:spacing w:line="252" w:lineRule="atLeast"/>
              <w:rPr>
                <w:sz w:val="20"/>
              </w:rPr>
            </w:pPr>
            <w:r>
              <w:rPr>
                <w:sz w:val="20"/>
              </w:rPr>
              <w:t xml:space="preserve">De </w:t>
            </w:r>
            <w:r w:rsidR="00A626B4">
              <w:rPr>
                <w:sz w:val="20"/>
              </w:rPr>
              <w:t>O</w:t>
            </w:r>
            <w:r>
              <w:rPr>
                <w:sz w:val="20"/>
              </w:rPr>
              <w:t>pdrachtnemer is verantwoordelijk voor het beheer en onderhoud van de</w:t>
            </w:r>
            <w:r w:rsidR="009C2BC3">
              <w:rPr>
                <w:sz w:val="20"/>
              </w:rPr>
              <w:t xml:space="preserve"> binnen de in deze Raamovereenkomst</w:t>
            </w:r>
            <w:r>
              <w:rPr>
                <w:sz w:val="20"/>
              </w:rPr>
              <w:t xml:space="preserve"> </w:t>
            </w:r>
            <w:r w:rsidR="00CE5276">
              <w:rPr>
                <w:sz w:val="20"/>
              </w:rPr>
              <w:t xml:space="preserve">geleverde </w:t>
            </w:r>
            <w:r w:rsidR="009C2BC3">
              <w:rPr>
                <w:sz w:val="20"/>
              </w:rPr>
              <w:t xml:space="preserve">loggers en </w:t>
            </w:r>
            <w:proofErr w:type="spellStart"/>
            <w:r w:rsidR="009C2BC3">
              <w:rPr>
                <w:sz w:val="20"/>
              </w:rPr>
              <w:t>solar</w:t>
            </w:r>
            <w:proofErr w:type="spellEnd"/>
            <w:r w:rsidR="009C2BC3">
              <w:rPr>
                <w:sz w:val="20"/>
              </w:rPr>
              <w:t xml:space="preserve"> stuwen en inlaat besturingen</w:t>
            </w:r>
            <w:r>
              <w:rPr>
                <w:sz w:val="20"/>
              </w:rPr>
              <w:t>.</w:t>
            </w:r>
          </w:p>
        </w:tc>
      </w:tr>
      <w:tr w:rsidR="007C636B" w:rsidRPr="0077326D" w14:paraId="254452DF" w14:textId="77777777" w:rsidTr="34EBCC56">
        <w:tc>
          <w:tcPr>
            <w:tcW w:w="1134" w:type="dxa"/>
          </w:tcPr>
          <w:p w14:paraId="2FFF591F" w14:textId="77777777" w:rsidR="007C636B" w:rsidRPr="0077326D" w:rsidRDefault="009040DD" w:rsidP="00B32BF2">
            <w:pPr>
              <w:rPr>
                <w:bCs/>
                <w:sz w:val="20"/>
              </w:rPr>
            </w:pPr>
            <w:r>
              <w:rPr>
                <w:bCs/>
                <w:sz w:val="20"/>
              </w:rPr>
              <w:t>6</w:t>
            </w:r>
            <w:r w:rsidR="00C91414">
              <w:rPr>
                <w:bCs/>
                <w:sz w:val="20"/>
              </w:rPr>
              <w:t>.1</w:t>
            </w:r>
            <w:r w:rsidR="007C636B" w:rsidRPr="0077326D">
              <w:rPr>
                <w:bCs/>
                <w:sz w:val="20"/>
              </w:rPr>
              <w:t>.2</w:t>
            </w:r>
          </w:p>
        </w:tc>
        <w:tc>
          <w:tcPr>
            <w:tcW w:w="8611" w:type="dxa"/>
          </w:tcPr>
          <w:p w14:paraId="720AD8F8" w14:textId="439E0A6B" w:rsidR="007C636B" w:rsidRPr="004905BE" w:rsidRDefault="007C636B" w:rsidP="007C636B">
            <w:pPr>
              <w:rPr>
                <w:sz w:val="20"/>
              </w:rPr>
            </w:pPr>
            <w:r>
              <w:rPr>
                <w:sz w:val="20"/>
              </w:rPr>
              <w:t xml:space="preserve">Opdrachtnemer en Opdrachtgever hebben een vaste taakverdeling </w:t>
            </w:r>
            <w:r w:rsidR="00171A2C">
              <w:rPr>
                <w:sz w:val="20"/>
              </w:rPr>
              <w:t xml:space="preserve">zoals vastgelegd in de DAP </w:t>
            </w:r>
            <w:r>
              <w:rPr>
                <w:sz w:val="20"/>
              </w:rPr>
              <w:t>voor</w:t>
            </w:r>
            <w:r w:rsidRPr="004905BE">
              <w:rPr>
                <w:sz w:val="20"/>
              </w:rPr>
              <w:t xml:space="preserve"> het </w:t>
            </w:r>
            <w:r>
              <w:rPr>
                <w:sz w:val="20"/>
              </w:rPr>
              <w:t>beheren en onderhouden</w:t>
            </w:r>
            <w:r w:rsidR="00171A2C">
              <w:rPr>
                <w:sz w:val="20"/>
              </w:rPr>
              <w:t xml:space="preserve"> van de</w:t>
            </w:r>
            <w:r>
              <w:rPr>
                <w:sz w:val="20"/>
              </w:rPr>
              <w:t xml:space="preserve"> </w:t>
            </w:r>
            <w:r w:rsidR="00A3093E">
              <w:rPr>
                <w:sz w:val="20"/>
              </w:rPr>
              <w:t>meetlocaties</w:t>
            </w:r>
            <w:r>
              <w:rPr>
                <w:sz w:val="20"/>
              </w:rPr>
              <w:t>.</w:t>
            </w:r>
          </w:p>
          <w:p w14:paraId="25329E37" w14:textId="77777777" w:rsidR="007C636B" w:rsidRDefault="007C636B" w:rsidP="00B32BF2">
            <w:pPr>
              <w:tabs>
                <w:tab w:val="clear" w:pos="-1440"/>
                <w:tab w:val="clear" w:pos="-720"/>
                <w:tab w:val="clear" w:pos="0"/>
                <w:tab w:val="clear" w:pos="380"/>
              </w:tabs>
              <w:suppressAutoHyphens/>
              <w:spacing w:line="252" w:lineRule="atLeast"/>
              <w:rPr>
                <w:sz w:val="20"/>
              </w:rPr>
            </w:pPr>
          </w:p>
          <w:p w14:paraId="21EC6672" w14:textId="77777777" w:rsidR="007C636B" w:rsidRDefault="009B4398" w:rsidP="007C636B">
            <w:pPr>
              <w:tabs>
                <w:tab w:val="clear" w:pos="-1440"/>
                <w:tab w:val="clear" w:pos="-720"/>
                <w:tab w:val="clear" w:pos="0"/>
                <w:tab w:val="clear" w:pos="380"/>
              </w:tabs>
              <w:suppressAutoHyphens/>
              <w:spacing w:line="252" w:lineRule="atLeast"/>
              <w:jc w:val="center"/>
              <w:rPr>
                <w:sz w:val="20"/>
              </w:rPr>
            </w:pPr>
            <w:r>
              <w:rPr>
                <w:sz w:val="20"/>
              </w:rPr>
              <w:object w:dxaOrig="7965" w:dyaOrig="4575" w14:anchorId="2864A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80.75pt" o:ole="">
                  <v:imagedata r:id="rId15" o:title=""/>
                </v:shape>
                <o:OLEObject Type="Embed" ProgID="Visio.Drawing.11" ShapeID="_x0000_i1025" DrawAspect="Content" ObjectID="_1769881232" r:id="rId16"/>
              </w:object>
            </w:r>
          </w:p>
          <w:p w14:paraId="0522DB51" w14:textId="77777777" w:rsidR="007C636B" w:rsidRPr="0077326D" w:rsidRDefault="007C636B" w:rsidP="007C636B">
            <w:pPr>
              <w:tabs>
                <w:tab w:val="clear" w:pos="-1440"/>
                <w:tab w:val="clear" w:pos="-720"/>
                <w:tab w:val="clear" w:pos="0"/>
                <w:tab w:val="clear" w:pos="380"/>
              </w:tabs>
              <w:suppressAutoHyphens/>
              <w:spacing w:line="252" w:lineRule="atLeast"/>
              <w:jc w:val="center"/>
              <w:rPr>
                <w:sz w:val="20"/>
              </w:rPr>
            </w:pPr>
          </w:p>
        </w:tc>
      </w:tr>
      <w:tr w:rsidR="00AB1347" w:rsidRPr="0077326D" w14:paraId="2D0F8DA0" w14:textId="77777777" w:rsidTr="34EBCC56">
        <w:tc>
          <w:tcPr>
            <w:tcW w:w="1134" w:type="dxa"/>
          </w:tcPr>
          <w:p w14:paraId="492C0170" w14:textId="77777777" w:rsidR="00AB1347" w:rsidRPr="0077326D" w:rsidRDefault="1D20F213" w:rsidP="34EBCC56">
            <w:pPr>
              <w:rPr>
                <w:sz w:val="20"/>
              </w:rPr>
            </w:pPr>
            <w:r w:rsidRPr="34EBCC56">
              <w:rPr>
                <w:sz w:val="20"/>
              </w:rPr>
              <w:t>6.</w:t>
            </w:r>
            <w:r w:rsidR="4BC2B301" w:rsidRPr="34EBCC56">
              <w:rPr>
                <w:sz w:val="20"/>
              </w:rPr>
              <w:t>1.3</w:t>
            </w:r>
          </w:p>
        </w:tc>
        <w:tc>
          <w:tcPr>
            <w:tcW w:w="8611" w:type="dxa"/>
          </w:tcPr>
          <w:p w14:paraId="38400A04" w14:textId="77777777" w:rsidR="00AB1347" w:rsidRDefault="00AB1347" w:rsidP="0091101C">
            <w:pPr>
              <w:rPr>
                <w:sz w:val="20"/>
              </w:rPr>
            </w:pPr>
            <w:r>
              <w:rPr>
                <w:sz w:val="20"/>
              </w:rPr>
              <w:t>De Opdrachtnemer levert:</w:t>
            </w:r>
          </w:p>
          <w:p w14:paraId="0BCD1D9D" w14:textId="21027A99" w:rsidR="00AB1347" w:rsidRDefault="65DBD50F" w:rsidP="0091101C">
            <w:pPr>
              <w:numPr>
                <w:ilvl w:val="0"/>
                <w:numId w:val="4"/>
              </w:numPr>
              <w:tabs>
                <w:tab w:val="clear" w:pos="-1440"/>
                <w:tab w:val="clear" w:pos="-720"/>
                <w:tab w:val="clear" w:pos="0"/>
                <w:tab w:val="clear" w:pos="380"/>
              </w:tabs>
              <w:suppressAutoHyphens/>
              <w:spacing w:line="252" w:lineRule="atLeast"/>
              <w:rPr>
                <w:sz w:val="20"/>
              </w:rPr>
            </w:pPr>
            <w:r w:rsidRPr="76B1D57A">
              <w:rPr>
                <w:sz w:val="20"/>
              </w:rPr>
              <w:t>Alle reinigingsproducten en overige onderhoudsbenodigdheden voor het uitvoeren van het verzorgend onderhoud</w:t>
            </w:r>
            <w:r w:rsidR="0C9A8BB5" w:rsidRPr="76B1D57A">
              <w:rPr>
                <w:sz w:val="20"/>
              </w:rPr>
              <w:t xml:space="preserve"> van de </w:t>
            </w:r>
            <w:r w:rsidR="42C44CAF" w:rsidRPr="76B1D57A">
              <w:rPr>
                <w:sz w:val="20"/>
              </w:rPr>
              <w:t>meetlocaties.</w:t>
            </w:r>
          </w:p>
          <w:p w14:paraId="56F5C190" w14:textId="5786F3CB" w:rsidR="00AB1347" w:rsidRPr="004D72CC" w:rsidRDefault="652DFD4C" w:rsidP="34EBCC56">
            <w:pPr>
              <w:numPr>
                <w:ilvl w:val="0"/>
                <w:numId w:val="4"/>
              </w:numPr>
              <w:tabs>
                <w:tab w:val="clear" w:pos="380"/>
              </w:tabs>
              <w:suppressAutoHyphens/>
              <w:spacing w:line="252" w:lineRule="atLeast"/>
              <w:rPr>
                <w:sz w:val="20"/>
              </w:rPr>
            </w:pPr>
            <w:r w:rsidRPr="34EBCC56">
              <w:rPr>
                <w:sz w:val="20"/>
              </w:rPr>
              <w:t>Alle</w:t>
            </w:r>
            <w:r w:rsidR="00D13BBF">
              <w:rPr>
                <w:sz w:val="20"/>
              </w:rPr>
              <w:t xml:space="preserve"> nieuwe onderdelen ter vervanging van</w:t>
            </w:r>
            <w:r w:rsidRPr="34EBCC56">
              <w:rPr>
                <w:sz w:val="20"/>
              </w:rPr>
              <w:t xml:space="preserve"> versleten en te vervangen onderdelen en toebehoren van </w:t>
            </w:r>
            <w:r w:rsidR="42C44CAF" w:rsidRPr="34EBCC56">
              <w:rPr>
                <w:sz w:val="20"/>
              </w:rPr>
              <w:t>meetlocaties.</w:t>
            </w:r>
          </w:p>
        </w:tc>
      </w:tr>
      <w:tr w:rsidR="00AB1347" w:rsidRPr="00266038" w14:paraId="4E2CC20D" w14:textId="77777777" w:rsidTr="34EBCC56">
        <w:tc>
          <w:tcPr>
            <w:tcW w:w="1134" w:type="dxa"/>
          </w:tcPr>
          <w:p w14:paraId="48B90492" w14:textId="77777777" w:rsidR="00AB1347" w:rsidRPr="00D77132" w:rsidRDefault="00AB1347" w:rsidP="0091101C">
            <w:pPr>
              <w:rPr>
                <w:bCs/>
                <w:sz w:val="20"/>
              </w:rPr>
            </w:pPr>
            <w:r>
              <w:rPr>
                <w:bCs/>
                <w:sz w:val="20"/>
              </w:rPr>
              <w:t>6.</w:t>
            </w:r>
            <w:r w:rsidR="00363310">
              <w:rPr>
                <w:bCs/>
                <w:sz w:val="20"/>
              </w:rPr>
              <w:t>1.4</w:t>
            </w:r>
          </w:p>
        </w:tc>
        <w:tc>
          <w:tcPr>
            <w:tcW w:w="8611" w:type="dxa"/>
          </w:tcPr>
          <w:p w14:paraId="7CF13FE2" w14:textId="77777777" w:rsidR="00AB1347" w:rsidRPr="00266038" w:rsidRDefault="00AB1347" w:rsidP="0091101C">
            <w:pPr>
              <w:rPr>
                <w:sz w:val="20"/>
              </w:rPr>
            </w:pPr>
            <w:r>
              <w:rPr>
                <w:sz w:val="20"/>
              </w:rPr>
              <w:t>Alle te leveren producten en samenstellingen van producten voldoen aan de eisen in Hoofdstuk 3</w:t>
            </w:r>
            <w:r w:rsidRPr="003868FD">
              <w:rPr>
                <w:sz w:val="20"/>
              </w:rPr>
              <w:t>.</w:t>
            </w:r>
          </w:p>
        </w:tc>
      </w:tr>
    </w:tbl>
    <w:p w14:paraId="261D5DCB" w14:textId="77777777" w:rsidR="007C636B" w:rsidRDefault="007C636B" w:rsidP="00BF6988"/>
    <w:p w14:paraId="4FA3EBE5" w14:textId="77777777" w:rsidR="007C636B" w:rsidRDefault="007C636B" w:rsidP="007C636B">
      <w:pPr>
        <w:pStyle w:val="Kop2"/>
      </w:pPr>
      <w:bookmarkStart w:id="48" w:name="_Toc158102866"/>
      <w:r>
        <w:t>Eisen aan behe</w:t>
      </w:r>
      <w:r w:rsidR="00AB6A33">
        <w:t>er</w:t>
      </w:r>
      <w:r>
        <w:t xml:space="preserve"> van </w:t>
      </w:r>
      <w:r w:rsidR="00F41BF4">
        <w:t>metingen</w:t>
      </w:r>
      <w:bookmarkEnd w:id="48"/>
    </w:p>
    <w:p w14:paraId="5E9D7E0A" w14:textId="77777777" w:rsidR="007C636B" w:rsidRDefault="007C636B" w:rsidP="00BF6988"/>
    <w:tbl>
      <w:tblPr>
        <w:tblStyle w:val="Tabelraster"/>
        <w:tblW w:w="9745" w:type="dxa"/>
        <w:tblInd w:w="108" w:type="dxa"/>
        <w:tblLayout w:type="fixed"/>
        <w:tblLook w:val="04A0" w:firstRow="1" w:lastRow="0" w:firstColumn="1" w:lastColumn="0" w:noHBand="0" w:noVBand="1"/>
      </w:tblPr>
      <w:tblGrid>
        <w:gridCol w:w="1134"/>
        <w:gridCol w:w="8611"/>
      </w:tblGrid>
      <w:tr w:rsidR="007C636B" w:rsidRPr="0077326D" w14:paraId="57FD0D50" w14:textId="77777777" w:rsidTr="796DE719">
        <w:tc>
          <w:tcPr>
            <w:tcW w:w="1134" w:type="dxa"/>
            <w:shd w:val="clear" w:color="auto" w:fill="BFBFBF" w:themeFill="background1" w:themeFillShade="BF"/>
          </w:tcPr>
          <w:p w14:paraId="5AF93B45" w14:textId="77777777" w:rsidR="007C636B" w:rsidRPr="0077326D" w:rsidRDefault="007C636B" w:rsidP="00B32BF2">
            <w:pPr>
              <w:rPr>
                <w:b/>
                <w:sz w:val="20"/>
              </w:rPr>
            </w:pPr>
            <w:r w:rsidRPr="0077326D">
              <w:rPr>
                <w:b/>
                <w:sz w:val="20"/>
              </w:rPr>
              <w:t>Nr.</w:t>
            </w:r>
          </w:p>
        </w:tc>
        <w:tc>
          <w:tcPr>
            <w:tcW w:w="8611" w:type="dxa"/>
            <w:shd w:val="clear" w:color="auto" w:fill="BFBFBF" w:themeFill="background1" w:themeFillShade="BF"/>
          </w:tcPr>
          <w:p w14:paraId="2663A6A7" w14:textId="77777777" w:rsidR="007C636B" w:rsidRPr="0077326D" w:rsidRDefault="007C636B" w:rsidP="00B32BF2">
            <w:pPr>
              <w:rPr>
                <w:b/>
                <w:sz w:val="20"/>
              </w:rPr>
            </w:pPr>
            <w:r w:rsidRPr="0077326D">
              <w:rPr>
                <w:b/>
                <w:sz w:val="20"/>
              </w:rPr>
              <w:t>Eis</w:t>
            </w:r>
          </w:p>
        </w:tc>
      </w:tr>
      <w:tr w:rsidR="004D72CC" w:rsidRPr="0077326D" w14:paraId="128BEA51" w14:textId="77777777" w:rsidTr="796DE719">
        <w:tc>
          <w:tcPr>
            <w:tcW w:w="1134" w:type="dxa"/>
          </w:tcPr>
          <w:p w14:paraId="21F49C31" w14:textId="77777777" w:rsidR="004D72CC" w:rsidRPr="0077326D" w:rsidRDefault="009040DD" w:rsidP="00B32BF2">
            <w:pPr>
              <w:rPr>
                <w:bCs/>
                <w:sz w:val="20"/>
              </w:rPr>
            </w:pPr>
            <w:r>
              <w:rPr>
                <w:bCs/>
                <w:sz w:val="20"/>
              </w:rPr>
              <w:t>6</w:t>
            </w:r>
            <w:r w:rsidR="00C91414">
              <w:rPr>
                <w:bCs/>
                <w:sz w:val="20"/>
              </w:rPr>
              <w:t>.2</w:t>
            </w:r>
            <w:r w:rsidR="004D72CC" w:rsidRPr="0077326D">
              <w:rPr>
                <w:bCs/>
                <w:sz w:val="20"/>
              </w:rPr>
              <w:t>.1</w:t>
            </w:r>
          </w:p>
        </w:tc>
        <w:tc>
          <w:tcPr>
            <w:tcW w:w="8611" w:type="dxa"/>
          </w:tcPr>
          <w:p w14:paraId="4018CD61" w14:textId="0C4A99FA" w:rsidR="004D72CC" w:rsidRPr="0077326D" w:rsidRDefault="1DE897C3" w:rsidP="371F6676">
            <w:pPr>
              <w:tabs>
                <w:tab w:val="clear" w:pos="380"/>
              </w:tabs>
              <w:suppressAutoHyphens/>
              <w:spacing w:line="252" w:lineRule="atLeast"/>
              <w:rPr>
                <w:sz w:val="20"/>
              </w:rPr>
            </w:pPr>
            <w:r w:rsidRPr="371F6676">
              <w:rPr>
                <w:sz w:val="20"/>
              </w:rPr>
              <w:t>De Opdrachtnemer is verantwoordelijk voor het beheer van de</w:t>
            </w:r>
            <w:r w:rsidR="0FBDD9EA" w:rsidRPr="371F6676">
              <w:rPr>
                <w:sz w:val="20"/>
              </w:rPr>
              <w:t xml:space="preserve"> </w:t>
            </w:r>
            <w:r w:rsidR="00A3093E" w:rsidRPr="371F6676">
              <w:rPr>
                <w:sz w:val="20"/>
              </w:rPr>
              <w:t>meetlocaties</w:t>
            </w:r>
            <w:r w:rsidR="472468EB" w:rsidRPr="371F6676">
              <w:rPr>
                <w:sz w:val="20"/>
              </w:rPr>
              <w:t xml:space="preserve"> en stuwbesturingen</w:t>
            </w:r>
            <w:r w:rsidRPr="371F6676">
              <w:rPr>
                <w:sz w:val="20"/>
              </w:rPr>
              <w:t>.</w:t>
            </w:r>
          </w:p>
        </w:tc>
      </w:tr>
      <w:tr w:rsidR="007C636B" w:rsidRPr="0077326D" w14:paraId="5C126CD8" w14:textId="77777777" w:rsidTr="796DE719">
        <w:tc>
          <w:tcPr>
            <w:tcW w:w="1134" w:type="dxa"/>
          </w:tcPr>
          <w:p w14:paraId="1CA8E45E" w14:textId="77777777" w:rsidR="007C636B" w:rsidRPr="0077326D" w:rsidRDefault="009040DD" w:rsidP="00B32BF2">
            <w:pPr>
              <w:rPr>
                <w:bCs/>
                <w:sz w:val="20"/>
              </w:rPr>
            </w:pPr>
            <w:r>
              <w:rPr>
                <w:bCs/>
                <w:sz w:val="20"/>
              </w:rPr>
              <w:t>6</w:t>
            </w:r>
            <w:r w:rsidR="00C91414">
              <w:rPr>
                <w:bCs/>
                <w:sz w:val="20"/>
              </w:rPr>
              <w:t>.2</w:t>
            </w:r>
            <w:r w:rsidR="007C636B" w:rsidRPr="0077326D">
              <w:rPr>
                <w:bCs/>
                <w:sz w:val="20"/>
              </w:rPr>
              <w:t>.</w:t>
            </w:r>
            <w:r w:rsidR="004D72CC">
              <w:rPr>
                <w:bCs/>
                <w:sz w:val="20"/>
              </w:rPr>
              <w:t>2</w:t>
            </w:r>
          </w:p>
        </w:tc>
        <w:tc>
          <w:tcPr>
            <w:tcW w:w="8611" w:type="dxa"/>
          </w:tcPr>
          <w:p w14:paraId="082C585E" w14:textId="77777777" w:rsidR="007D0321" w:rsidRDefault="2245618F" w:rsidP="007D0321">
            <w:pPr>
              <w:tabs>
                <w:tab w:val="clear" w:pos="380"/>
              </w:tabs>
              <w:spacing w:line="252" w:lineRule="atLeast"/>
              <w:rPr>
                <w:sz w:val="20"/>
              </w:rPr>
            </w:pPr>
            <w:r w:rsidRPr="38169CF8">
              <w:rPr>
                <w:sz w:val="20"/>
              </w:rPr>
              <w:t xml:space="preserve">Tot het beheer van de </w:t>
            </w:r>
            <w:r w:rsidR="00F41BF4" w:rsidRPr="38169CF8">
              <w:rPr>
                <w:sz w:val="20"/>
              </w:rPr>
              <w:t>metingen</w:t>
            </w:r>
            <w:r w:rsidRPr="38169CF8">
              <w:rPr>
                <w:sz w:val="20"/>
              </w:rPr>
              <w:t xml:space="preserve"> behoort</w:t>
            </w:r>
            <w:r w:rsidR="4784A862" w:rsidRPr="38169CF8">
              <w:rPr>
                <w:sz w:val="20"/>
              </w:rPr>
              <w:t xml:space="preserve"> minimaal</w:t>
            </w:r>
            <w:r w:rsidRPr="38169CF8">
              <w:rPr>
                <w:sz w:val="20"/>
              </w:rPr>
              <w:t>:</w:t>
            </w:r>
          </w:p>
          <w:p w14:paraId="3DF7AE84" w14:textId="1388F12D" w:rsidR="007C636B" w:rsidRPr="00BC3352" w:rsidRDefault="438CCA87" w:rsidP="007D0321">
            <w:pPr>
              <w:pStyle w:val="Lijstalinea"/>
              <w:numPr>
                <w:ilvl w:val="0"/>
                <w:numId w:val="4"/>
              </w:numPr>
              <w:tabs>
                <w:tab w:val="clear" w:pos="380"/>
              </w:tabs>
              <w:spacing w:line="252" w:lineRule="atLeast"/>
              <w:rPr>
                <w:sz w:val="20"/>
                <w:szCs w:val="18"/>
              </w:rPr>
            </w:pPr>
            <w:r w:rsidRPr="00BC3352">
              <w:rPr>
                <w:sz w:val="20"/>
                <w:szCs w:val="18"/>
              </w:rPr>
              <w:t>Onderhoudsplanning.</w:t>
            </w:r>
          </w:p>
          <w:p w14:paraId="61EEDF22" w14:textId="77777777" w:rsidR="004D72CC" w:rsidRDefault="438CCA87" w:rsidP="004D72CC">
            <w:pPr>
              <w:numPr>
                <w:ilvl w:val="0"/>
                <w:numId w:val="4"/>
              </w:numPr>
              <w:tabs>
                <w:tab w:val="clear" w:pos="-1440"/>
                <w:tab w:val="clear" w:pos="-720"/>
                <w:tab w:val="clear" w:pos="0"/>
                <w:tab w:val="clear" w:pos="380"/>
              </w:tabs>
              <w:suppressAutoHyphens/>
              <w:spacing w:line="252" w:lineRule="atLeast"/>
              <w:rPr>
                <w:sz w:val="20"/>
              </w:rPr>
            </w:pPr>
            <w:r w:rsidRPr="76B1D57A">
              <w:rPr>
                <w:sz w:val="20"/>
              </w:rPr>
              <w:t>Optimalisatie onderhoud.</w:t>
            </w:r>
          </w:p>
          <w:p w14:paraId="23F30BBF" w14:textId="77777777" w:rsidR="004D72CC" w:rsidRDefault="438CCA87" w:rsidP="004D72CC">
            <w:pPr>
              <w:numPr>
                <w:ilvl w:val="0"/>
                <w:numId w:val="4"/>
              </w:numPr>
              <w:tabs>
                <w:tab w:val="clear" w:pos="-1440"/>
                <w:tab w:val="clear" w:pos="-720"/>
                <w:tab w:val="clear" w:pos="0"/>
                <w:tab w:val="clear" w:pos="380"/>
              </w:tabs>
              <w:suppressAutoHyphens/>
              <w:spacing w:line="252" w:lineRule="atLeast"/>
              <w:rPr>
                <w:sz w:val="20"/>
              </w:rPr>
            </w:pPr>
            <w:r w:rsidRPr="76B1D57A">
              <w:rPr>
                <w:sz w:val="20"/>
              </w:rPr>
              <w:t>Probleembeheer.</w:t>
            </w:r>
          </w:p>
          <w:p w14:paraId="3E16638C" w14:textId="77777777" w:rsidR="00F94644" w:rsidRPr="005C72CB" w:rsidRDefault="2031E1C9" w:rsidP="004D72CC">
            <w:pPr>
              <w:numPr>
                <w:ilvl w:val="0"/>
                <w:numId w:val="4"/>
              </w:numPr>
              <w:tabs>
                <w:tab w:val="clear" w:pos="-1440"/>
                <w:tab w:val="clear" w:pos="-720"/>
                <w:tab w:val="clear" w:pos="0"/>
                <w:tab w:val="clear" w:pos="380"/>
              </w:tabs>
              <w:suppressAutoHyphens/>
              <w:spacing w:line="252" w:lineRule="atLeast"/>
              <w:rPr>
                <w:sz w:val="20"/>
              </w:rPr>
            </w:pPr>
            <w:r w:rsidRPr="76B1D57A">
              <w:rPr>
                <w:sz w:val="20"/>
              </w:rPr>
              <w:t>Incidentbeheer.</w:t>
            </w:r>
          </w:p>
          <w:p w14:paraId="7BF5BE6F" w14:textId="77777777" w:rsidR="004D72CC" w:rsidRDefault="438CCA87" w:rsidP="004D72CC">
            <w:pPr>
              <w:numPr>
                <w:ilvl w:val="0"/>
                <w:numId w:val="4"/>
              </w:numPr>
              <w:tabs>
                <w:tab w:val="clear" w:pos="-1440"/>
                <w:tab w:val="clear" w:pos="-720"/>
                <w:tab w:val="clear" w:pos="0"/>
                <w:tab w:val="clear" w:pos="380"/>
              </w:tabs>
              <w:suppressAutoHyphens/>
              <w:spacing w:line="252" w:lineRule="atLeast"/>
              <w:rPr>
                <w:sz w:val="20"/>
              </w:rPr>
            </w:pPr>
            <w:r w:rsidRPr="76B1D57A">
              <w:rPr>
                <w:sz w:val="20"/>
              </w:rPr>
              <w:t>Configuratiebeheer.</w:t>
            </w:r>
          </w:p>
          <w:p w14:paraId="7A4D3121" w14:textId="4FDF8E8A" w:rsidR="004D72CC" w:rsidRPr="0077326D" w:rsidRDefault="3C96EEAE" w:rsidP="38169CF8">
            <w:pPr>
              <w:numPr>
                <w:ilvl w:val="0"/>
                <w:numId w:val="4"/>
              </w:numPr>
              <w:tabs>
                <w:tab w:val="clear" w:pos="380"/>
              </w:tabs>
              <w:suppressAutoHyphens/>
              <w:spacing w:line="252" w:lineRule="atLeast"/>
              <w:rPr>
                <w:sz w:val="20"/>
              </w:rPr>
            </w:pPr>
            <w:r w:rsidRPr="38169CF8">
              <w:rPr>
                <w:sz w:val="20"/>
              </w:rPr>
              <w:t>Contactcenter.</w:t>
            </w:r>
          </w:p>
          <w:p w14:paraId="0AA429F7" w14:textId="101158C9" w:rsidR="004D72CC" w:rsidRPr="0077326D" w:rsidRDefault="63CC7934" w:rsidP="38169CF8">
            <w:pPr>
              <w:numPr>
                <w:ilvl w:val="0"/>
                <w:numId w:val="4"/>
              </w:numPr>
              <w:tabs>
                <w:tab w:val="clear" w:pos="380"/>
              </w:tabs>
              <w:suppressAutoHyphens/>
              <w:spacing w:line="252" w:lineRule="atLeast"/>
              <w:rPr>
                <w:sz w:val="20"/>
              </w:rPr>
            </w:pPr>
            <w:r w:rsidRPr="38169CF8">
              <w:rPr>
                <w:sz w:val="20"/>
              </w:rPr>
              <w:t>Periodiek Kalibreren.</w:t>
            </w:r>
          </w:p>
          <w:p w14:paraId="1D979A98" w14:textId="619D1B22" w:rsidR="004D72CC" w:rsidRPr="0077326D" w:rsidRDefault="01FB77CD" w:rsidP="38169CF8">
            <w:pPr>
              <w:numPr>
                <w:ilvl w:val="0"/>
                <w:numId w:val="4"/>
              </w:numPr>
              <w:tabs>
                <w:tab w:val="clear" w:pos="380"/>
              </w:tabs>
              <w:suppressAutoHyphens/>
              <w:spacing w:line="252" w:lineRule="atLeast"/>
              <w:rPr>
                <w:sz w:val="20"/>
              </w:rPr>
            </w:pPr>
            <w:r w:rsidRPr="76B1D57A">
              <w:rPr>
                <w:sz w:val="20"/>
              </w:rPr>
              <w:t xml:space="preserve">Verzorgend onderhoud </w:t>
            </w:r>
          </w:p>
        </w:tc>
      </w:tr>
      <w:tr w:rsidR="004D72CC" w:rsidRPr="0077326D" w14:paraId="7CC30B7B" w14:textId="77777777" w:rsidTr="796DE719">
        <w:tc>
          <w:tcPr>
            <w:tcW w:w="1134" w:type="dxa"/>
          </w:tcPr>
          <w:p w14:paraId="49E67A14" w14:textId="77777777" w:rsidR="004D72CC" w:rsidRPr="0077326D" w:rsidRDefault="009040DD" w:rsidP="00B32BF2">
            <w:pPr>
              <w:rPr>
                <w:bCs/>
                <w:sz w:val="20"/>
              </w:rPr>
            </w:pPr>
            <w:r>
              <w:rPr>
                <w:bCs/>
                <w:sz w:val="20"/>
              </w:rPr>
              <w:t>6</w:t>
            </w:r>
            <w:r w:rsidR="00C91414">
              <w:rPr>
                <w:bCs/>
                <w:sz w:val="20"/>
              </w:rPr>
              <w:t>.2</w:t>
            </w:r>
            <w:r w:rsidR="004D72CC" w:rsidRPr="0077326D">
              <w:rPr>
                <w:bCs/>
                <w:sz w:val="20"/>
              </w:rPr>
              <w:t>.</w:t>
            </w:r>
            <w:r w:rsidR="004D72CC">
              <w:rPr>
                <w:bCs/>
                <w:sz w:val="20"/>
              </w:rPr>
              <w:t>3</w:t>
            </w:r>
          </w:p>
        </w:tc>
        <w:tc>
          <w:tcPr>
            <w:tcW w:w="8611" w:type="dxa"/>
          </w:tcPr>
          <w:p w14:paraId="29E6226A" w14:textId="1FABB7C9" w:rsidR="004D72CC" w:rsidRPr="004D72CC" w:rsidRDefault="004D72CC" w:rsidP="001A7D4C">
            <w:pPr>
              <w:rPr>
                <w:sz w:val="20"/>
              </w:rPr>
            </w:pPr>
            <w:r w:rsidRPr="004D72CC">
              <w:rPr>
                <w:sz w:val="20"/>
              </w:rPr>
              <w:t>De Opdrach</w:t>
            </w:r>
            <w:r>
              <w:rPr>
                <w:sz w:val="20"/>
              </w:rPr>
              <w:t>t</w:t>
            </w:r>
            <w:r w:rsidRPr="004D72CC">
              <w:rPr>
                <w:sz w:val="20"/>
              </w:rPr>
              <w:t xml:space="preserve">nemer verzorgt de onderhoudsplanning en plant alle benodigde </w:t>
            </w:r>
            <w:r w:rsidRPr="004E60AB">
              <w:rPr>
                <w:sz w:val="20"/>
              </w:rPr>
              <w:t>werkzaamheden voor verzorgend en preventief</w:t>
            </w:r>
            <w:r w:rsidRPr="004D72CC">
              <w:rPr>
                <w:sz w:val="20"/>
              </w:rPr>
              <w:t xml:space="preserve"> onderhoud</w:t>
            </w:r>
            <w:r>
              <w:rPr>
                <w:sz w:val="20"/>
              </w:rPr>
              <w:t xml:space="preserve"> van de </w:t>
            </w:r>
            <w:r w:rsidR="00A3093E">
              <w:rPr>
                <w:sz w:val="20"/>
              </w:rPr>
              <w:t>meetlocaties.</w:t>
            </w:r>
            <w:r w:rsidRPr="004D72CC">
              <w:rPr>
                <w:sz w:val="20"/>
              </w:rPr>
              <w:t>.</w:t>
            </w:r>
          </w:p>
        </w:tc>
      </w:tr>
      <w:tr w:rsidR="00DE561F" w:rsidRPr="0077326D" w14:paraId="6896A5CE" w14:textId="77777777" w:rsidTr="796DE719">
        <w:tc>
          <w:tcPr>
            <w:tcW w:w="1134" w:type="dxa"/>
          </w:tcPr>
          <w:p w14:paraId="619C58C1" w14:textId="77777777" w:rsidR="00DE561F" w:rsidRPr="0077326D" w:rsidRDefault="009040DD" w:rsidP="00B32BF2">
            <w:pPr>
              <w:rPr>
                <w:bCs/>
                <w:sz w:val="20"/>
              </w:rPr>
            </w:pPr>
            <w:r>
              <w:rPr>
                <w:bCs/>
                <w:sz w:val="20"/>
              </w:rPr>
              <w:t>6</w:t>
            </w:r>
            <w:r w:rsidR="00C91414">
              <w:rPr>
                <w:bCs/>
                <w:sz w:val="20"/>
              </w:rPr>
              <w:t>.2</w:t>
            </w:r>
            <w:r w:rsidR="00DE561F" w:rsidRPr="0077326D">
              <w:rPr>
                <w:bCs/>
                <w:sz w:val="20"/>
              </w:rPr>
              <w:t>.</w:t>
            </w:r>
            <w:r w:rsidR="00DE561F">
              <w:rPr>
                <w:bCs/>
                <w:sz w:val="20"/>
              </w:rPr>
              <w:t>4</w:t>
            </w:r>
          </w:p>
        </w:tc>
        <w:tc>
          <w:tcPr>
            <w:tcW w:w="8611" w:type="dxa"/>
          </w:tcPr>
          <w:p w14:paraId="4605D3AE" w14:textId="3F6B98E6" w:rsidR="00DE561F" w:rsidRPr="004D72CC" w:rsidRDefault="4DAB3C9E" w:rsidP="5EC9DDB4">
            <w:pPr>
              <w:rPr>
                <w:sz w:val="20"/>
              </w:rPr>
            </w:pPr>
            <w:r w:rsidRPr="5EC9DDB4">
              <w:rPr>
                <w:sz w:val="20"/>
              </w:rPr>
              <w:t xml:space="preserve">Voorafgaand aan het preventief onderhoud van een jaar stelt de Opdrachtnemer een jaarplanning op. Daarbij wordt per dag aangegeven welke </w:t>
            </w:r>
            <w:r w:rsidR="00F41BF4" w:rsidRPr="5EC9DDB4">
              <w:rPr>
                <w:sz w:val="20"/>
              </w:rPr>
              <w:t>metingen</w:t>
            </w:r>
            <w:r w:rsidRPr="5EC9DDB4">
              <w:rPr>
                <w:sz w:val="20"/>
              </w:rPr>
              <w:t xml:space="preserve"> worden onderhouden</w:t>
            </w:r>
            <w:r w:rsidR="069A3CEC" w:rsidRPr="5EC9DDB4">
              <w:rPr>
                <w:sz w:val="20"/>
              </w:rPr>
              <w:t xml:space="preserve"> </w:t>
            </w:r>
            <w:r w:rsidRPr="5EC9DDB4">
              <w:rPr>
                <w:sz w:val="20"/>
              </w:rPr>
              <w:t>en wat de activiteiten zijn.</w:t>
            </w:r>
            <w:r w:rsidR="0F04B95F" w:rsidRPr="5EC9DDB4">
              <w:rPr>
                <w:sz w:val="20"/>
              </w:rPr>
              <w:t xml:space="preserve"> </w:t>
            </w:r>
            <w:r w:rsidR="290E63F7" w:rsidRPr="5EC9DDB4">
              <w:rPr>
                <w:sz w:val="20"/>
              </w:rPr>
              <w:t>Deze planning wordt elk jaar beschikbaar gesteld door Opdrachtnemer</w:t>
            </w:r>
            <w:r w:rsidR="009C2BC3">
              <w:rPr>
                <w:sz w:val="20"/>
              </w:rPr>
              <w:t xml:space="preserve"> in kwartaal 1</w:t>
            </w:r>
            <w:r w:rsidR="290E63F7" w:rsidRPr="5EC9DDB4">
              <w:rPr>
                <w:sz w:val="20"/>
              </w:rPr>
              <w:t xml:space="preserve">. </w:t>
            </w:r>
            <w:r w:rsidR="0F04B95F" w:rsidRPr="5EC9DDB4">
              <w:rPr>
                <w:sz w:val="20"/>
              </w:rPr>
              <w:t>De planning van het preventief onderhoud wordt ter acceptatie beoordeeld door de Opdrachtgever.</w:t>
            </w:r>
            <w:r w:rsidR="009C2BC3">
              <w:rPr>
                <w:sz w:val="20"/>
              </w:rPr>
              <w:t xml:space="preserve"> </w:t>
            </w:r>
          </w:p>
        </w:tc>
      </w:tr>
      <w:tr w:rsidR="00BB541E" w:rsidRPr="00C659E7" w14:paraId="3525880F" w14:textId="77777777" w:rsidTr="796DE719">
        <w:tc>
          <w:tcPr>
            <w:tcW w:w="1134" w:type="dxa"/>
          </w:tcPr>
          <w:p w14:paraId="7663C9BE" w14:textId="77777777" w:rsidR="00BB541E" w:rsidRPr="00C659E7" w:rsidRDefault="00BB541E" w:rsidP="006E3E49">
            <w:pPr>
              <w:rPr>
                <w:bCs/>
                <w:sz w:val="20"/>
              </w:rPr>
            </w:pPr>
            <w:r>
              <w:rPr>
                <w:bCs/>
                <w:sz w:val="20"/>
              </w:rPr>
              <w:t>6.2.5</w:t>
            </w:r>
          </w:p>
        </w:tc>
        <w:tc>
          <w:tcPr>
            <w:tcW w:w="8611" w:type="dxa"/>
          </w:tcPr>
          <w:p w14:paraId="6D3F6C2A" w14:textId="1237F64F" w:rsidR="00BB541E" w:rsidRPr="00C659E7" w:rsidRDefault="00BB541E" w:rsidP="006E3E49">
            <w:pPr>
              <w:rPr>
                <w:sz w:val="20"/>
              </w:rPr>
            </w:pPr>
            <w:r>
              <w:rPr>
                <w:sz w:val="20"/>
              </w:rPr>
              <w:t xml:space="preserve">De Opdrachtnemer plant de periodieke onderhoudsbeurten op basis van het </w:t>
            </w:r>
            <w:r w:rsidR="002B28C8">
              <w:rPr>
                <w:sz w:val="20"/>
              </w:rPr>
              <w:t>meting</w:t>
            </w:r>
            <w:r>
              <w:rPr>
                <w:sz w:val="20"/>
              </w:rPr>
              <w:t xml:space="preserve"> specifieke onderhoudsplan van de fabrikant. </w:t>
            </w:r>
            <w:r w:rsidRPr="00C659E7">
              <w:rPr>
                <w:sz w:val="20"/>
              </w:rPr>
              <w:t xml:space="preserve">De minimale periodieke onderhoudsfrequentie </w:t>
            </w:r>
            <w:r w:rsidR="005104CA">
              <w:rPr>
                <w:sz w:val="20"/>
              </w:rPr>
              <w:t>is opgenomen onder 6.4</w:t>
            </w:r>
            <w:r w:rsidRPr="00C659E7">
              <w:rPr>
                <w:sz w:val="20"/>
              </w:rPr>
              <w:t>.</w:t>
            </w:r>
          </w:p>
        </w:tc>
      </w:tr>
      <w:tr w:rsidR="00BB541E" w:rsidRPr="00C659E7" w14:paraId="68A7FC91" w14:textId="77777777" w:rsidTr="796DE719">
        <w:tc>
          <w:tcPr>
            <w:tcW w:w="1134" w:type="dxa"/>
          </w:tcPr>
          <w:p w14:paraId="7BE18A93" w14:textId="77777777" w:rsidR="00BB541E" w:rsidRPr="00C659E7" w:rsidRDefault="00BB541E" w:rsidP="006E3E49">
            <w:pPr>
              <w:rPr>
                <w:bCs/>
                <w:sz w:val="20"/>
              </w:rPr>
            </w:pPr>
            <w:r>
              <w:rPr>
                <w:bCs/>
                <w:sz w:val="20"/>
              </w:rPr>
              <w:t>6.2.6</w:t>
            </w:r>
          </w:p>
        </w:tc>
        <w:tc>
          <w:tcPr>
            <w:tcW w:w="8611" w:type="dxa"/>
          </w:tcPr>
          <w:p w14:paraId="168E3585" w14:textId="2FEF69C1" w:rsidR="004715E4" w:rsidRPr="00C659E7" w:rsidRDefault="5D17746A" w:rsidP="796DE719">
            <w:pPr>
              <w:rPr>
                <w:sz w:val="20"/>
              </w:rPr>
            </w:pPr>
            <w:r w:rsidRPr="796DE719">
              <w:rPr>
                <w:sz w:val="20"/>
              </w:rPr>
              <w:t>Opdrachtnemer clustert periodieke onderhoudsbeurten</w:t>
            </w:r>
            <w:r w:rsidR="009C2BC3">
              <w:rPr>
                <w:sz w:val="20"/>
              </w:rPr>
              <w:t xml:space="preserve"> zo veel mogelijk</w:t>
            </w:r>
            <w:r w:rsidR="7E4ED225" w:rsidRPr="796DE719">
              <w:rPr>
                <w:sz w:val="20"/>
              </w:rPr>
              <w:t>.</w:t>
            </w:r>
            <w:r w:rsidR="009C2BC3">
              <w:rPr>
                <w:sz w:val="20"/>
              </w:rPr>
              <w:t xml:space="preserve"> </w:t>
            </w:r>
          </w:p>
        </w:tc>
      </w:tr>
      <w:tr w:rsidR="00DE561F" w:rsidRPr="0077326D" w14:paraId="744840D4" w14:textId="77777777" w:rsidTr="796DE719">
        <w:tc>
          <w:tcPr>
            <w:tcW w:w="1134" w:type="dxa"/>
          </w:tcPr>
          <w:p w14:paraId="30145D57" w14:textId="44AC5CA8" w:rsidR="00DE561F" w:rsidRPr="0077326D" w:rsidRDefault="009040DD" w:rsidP="00B32BF2">
            <w:pPr>
              <w:rPr>
                <w:bCs/>
                <w:sz w:val="20"/>
              </w:rPr>
            </w:pPr>
            <w:r>
              <w:rPr>
                <w:bCs/>
                <w:sz w:val="20"/>
              </w:rPr>
              <w:t>6</w:t>
            </w:r>
            <w:r w:rsidR="00C91414">
              <w:rPr>
                <w:bCs/>
                <w:sz w:val="20"/>
              </w:rPr>
              <w:t>.2</w:t>
            </w:r>
            <w:r w:rsidR="00DE561F" w:rsidRPr="0077326D">
              <w:rPr>
                <w:bCs/>
                <w:sz w:val="20"/>
              </w:rPr>
              <w:t>.</w:t>
            </w:r>
            <w:r w:rsidR="00BE1F1F">
              <w:rPr>
                <w:bCs/>
                <w:sz w:val="20"/>
              </w:rPr>
              <w:t>7</w:t>
            </w:r>
          </w:p>
        </w:tc>
        <w:tc>
          <w:tcPr>
            <w:tcW w:w="8611" w:type="dxa"/>
          </w:tcPr>
          <w:p w14:paraId="184D9B37" w14:textId="4032F614" w:rsidR="00DE561F" w:rsidRPr="0077326D" w:rsidRDefault="00DE561F" w:rsidP="00DE561F">
            <w:pPr>
              <w:rPr>
                <w:sz w:val="20"/>
              </w:rPr>
            </w:pPr>
            <w:r w:rsidRPr="00DE561F">
              <w:rPr>
                <w:sz w:val="20"/>
              </w:rPr>
              <w:t xml:space="preserve">De </w:t>
            </w:r>
            <w:r>
              <w:rPr>
                <w:sz w:val="20"/>
              </w:rPr>
              <w:t>Opdrachtnemer</w:t>
            </w:r>
            <w:r w:rsidRPr="00DE561F">
              <w:rPr>
                <w:sz w:val="20"/>
              </w:rPr>
              <w:t xml:space="preserve"> draagt proactief zorg voor optimalisatie van het onderhoud</w:t>
            </w:r>
            <w:r>
              <w:rPr>
                <w:sz w:val="20"/>
              </w:rPr>
              <w:t xml:space="preserve"> van de </w:t>
            </w:r>
            <w:r w:rsidR="008717AC">
              <w:rPr>
                <w:sz w:val="20"/>
              </w:rPr>
              <w:t>meetlocaties</w:t>
            </w:r>
            <w:r w:rsidRPr="00DE561F">
              <w:rPr>
                <w:sz w:val="20"/>
              </w:rPr>
              <w:t xml:space="preserve">. Dat betekent dat de </w:t>
            </w:r>
            <w:r>
              <w:rPr>
                <w:sz w:val="20"/>
              </w:rPr>
              <w:t>Opdrachtnemer</w:t>
            </w:r>
            <w:r w:rsidRPr="00DE561F">
              <w:rPr>
                <w:sz w:val="20"/>
              </w:rPr>
              <w:t xml:space="preserve"> actief zoekt naar mogelijkheden om de intervaltijden te verlengen mét behoud van de overeengekomen prestaties.</w:t>
            </w:r>
          </w:p>
        </w:tc>
      </w:tr>
      <w:tr w:rsidR="000C5232" w:rsidRPr="0077326D" w14:paraId="713ADB4A" w14:textId="77777777" w:rsidTr="796DE719">
        <w:tc>
          <w:tcPr>
            <w:tcW w:w="1134" w:type="dxa"/>
          </w:tcPr>
          <w:p w14:paraId="6584742F" w14:textId="21AD889C" w:rsidR="000C5232" w:rsidRPr="0077326D" w:rsidRDefault="009040DD" w:rsidP="00B32BF2">
            <w:pPr>
              <w:rPr>
                <w:bCs/>
                <w:sz w:val="20"/>
              </w:rPr>
            </w:pPr>
            <w:r>
              <w:rPr>
                <w:bCs/>
                <w:sz w:val="20"/>
              </w:rPr>
              <w:t>6</w:t>
            </w:r>
            <w:r w:rsidR="00C91414">
              <w:rPr>
                <w:bCs/>
                <w:sz w:val="20"/>
              </w:rPr>
              <w:t>.2</w:t>
            </w:r>
            <w:r w:rsidR="000C5232" w:rsidRPr="0077326D">
              <w:rPr>
                <w:bCs/>
                <w:sz w:val="20"/>
              </w:rPr>
              <w:t>.</w:t>
            </w:r>
            <w:r w:rsidR="009C2BC3">
              <w:rPr>
                <w:bCs/>
                <w:sz w:val="20"/>
              </w:rPr>
              <w:t>8</w:t>
            </w:r>
          </w:p>
        </w:tc>
        <w:tc>
          <w:tcPr>
            <w:tcW w:w="8611" w:type="dxa"/>
          </w:tcPr>
          <w:p w14:paraId="256A11D5" w14:textId="77777777" w:rsidR="000C5232" w:rsidRPr="0077326D" w:rsidRDefault="00787F53" w:rsidP="000C5232">
            <w:pPr>
              <w:rPr>
                <w:sz w:val="20"/>
              </w:rPr>
            </w:pPr>
            <w:r>
              <w:rPr>
                <w:sz w:val="20"/>
              </w:rPr>
              <w:t xml:space="preserve">Problemen zijn </w:t>
            </w:r>
            <w:r w:rsidRPr="00DE561F">
              <w:rPr>
                <w:sz w:val="20"/>
              </w:rPr>
              <w:t>terugkerende verstoringen (functioneel, technisch, organisatorisch).</w:t>
            </w:r>
            <w:r>
              <w:rPr>
                <w:sz w:val="20"/>
              </w:rPr>
              <w:t xml:space="preserve"> </w:t>
            </w:r>
            <w:r w:rsidR="000C5232" w:rsidRPr="00DE561F">
              <w:rPr>
                <w:sz w:val="20"/>
              </w:rPr>
              <w:t xml:space="preserve">De Opdrachtnemer is er alert op en analyseert of er sprake is van </w:t>
            </w:r>
            <w:r>
              <w:rPr>
                <w:sz w:val="20"/>
              </w:rPr>
              <w:t xml:space="preserve">problemen. </w:t>
            </w:r>
            <w:r w:rsidR="000C5232" w:rsidRPr="00DE561F">
              <w:rPr>
                <w:sz w:val="20"/>
              </w:rPr>
              <w:t>De Opdrachtnemer houdt</w:t>
            </w:r>
            <w:r w:rsidR="004E60AB">
              <w:rPr>
                <w:sz w:val="20"/>
              </w:rPr>
              <w:t xml:space="preserve"> </w:t>
            </w:r>
            <w:r w:rsidR="000C5232" w:rsidRPr="00DE561F">
              <w:rPr>
                <w:sz w:val="20"/>
              </w:rPr>
              <w:t>deze bij in een afzonderlijke probleemlijst</w:t>
            </w:r>
            <w:r w:rsidR="00CD7477">
              <w:rPr>
                <w:sz w:val="20"/>
              </w:rPr>
              <w:t>.</w:t>
            </w:r>
          </w:p>
        </w:tc>
      </w:tr>
      <w:tr w:rsidR="000C5232" w:rsidRPr="0077326D" w14:paraId="6C7FD8B8" w14:textId="77777777" w:rsidTr="796DE719">
        <w:tc>
          <w:tcPr>
            <w:tcW w:w="1134" w:type="dxa"/>
          </w:tcPr>
          <w:p w14:paraId="79FB8796" w14:textId="629D6F25" w:rsidR="000C5232" w:rsidRPr="0077326D" w:rsidRDefault="009040DD" w:rsidP="00B32BF2">
            <w:pPr>
              <w:rPr>
                <w:bCs/>
                <w:sz w:val="20"/>
              </w:rPr>
            </w:pPr>
            <w:r>
              <w:rPr>
                <w:bCs/>
                <w:sz w:val="20"/>
              </w:rPr>
              <w:t>6</w:t>
            </w:r>
            <w:r w:rsidR="00C91414">
              <w:rPr>
                <w:bCs/>
                <w:sz w:val="20"/>
              </w:rPr>
              <w:t>.2</w:t>
            </w:r>
            <w:r w:rsidR="000C5232" w:rsidRPr="0077326D">
              <w:rPr>
                <w:bCs/>
                <w:sz w:val="20"/>
              </w:rPr>
              <w:t>.</w:t>
            </w:r>
            <w:r w:rsidR="009C2BC3">
              <w:rPr>
                <w:bCs/>
                <w:sz w:val="20"/>
              </w:rPr>
              <w:t>9</w:t>
            </w:r>
          </w:p>
        </w:tc>
        <w:tc>
          <w:tcPr>
            <w:tcW w:w="8611" w:type="dxa"/>
          </w:tcPr>
          <w:p w14:paraId="418D804D" w14:textId="2BDEA757" w:rsidR="000C5232" w:rsidRPr="0077326D" w:rsidRDefault="000C5232" w:rsidP="000C5232">
            <w:pPr>
              <w:rPr>
                <w:sz w:val="20"/>
              </w:rPr>
            </w:pPr>
            <w:r w:rsidRPr="00DE561F">
              <w:rPr>
                <w:sz w:val="20"/>
              </w:rPr>
              <w:t xml:space="preserve">Voor elk vastgesteld probleem heeft de Opdrachtnemer drie weken om een oplossing voor te stellen. </w:t>
            </w:r>
            <w:r>
              <w:rPr>
                <w:sz w:val="20"/>
              </w:rPr>
              <w:t>C</w:t>
            </w:r>
            <w:r w:rsidRPr="00DE561F">
              <w:rPr>
                <w:sz w:val="20"/>
              </w:rPr>
              <w:t xml:space="preserve">onsequenties </w:t>
            </w:r>
            <w:r>
              <w:rPr>
                <w:sz w:val="20"/>
              </w:rPr>
              <w:t xml:space="preserve">van de oplossing </w:t>
            </w:r>
            <w:r w:rsidRPr="00DE561F">
              <w:rPr>
                <w:sz w:val="20"/>
              </w:rPr>
              <w:t xml:space="preserve">worden eveneens opgegeven (planning, financiën, risico’s). De consequenties worden opgegeven voor het hele areaal </w:t>
            </w:r>
            <w:r w:rsidR="009A3045">
              <w:rPr>
                <w:sz w:val="20"/>
              </w:rPr>
              <w:t xml:space="preserve">geleverde en te leveren </w:t>
            </w:r>
            <w:r w:rsidR="00F41BF4">
              <w:rPr>
                <w:sz w:val="20"/>
              </w:rPr>
              <w:t>metingen</w:t>
            </w:r>
            <w:r w:rsidRPr="00DE561F">
              <w:rPr>
                <w:sz w:val="20"/>
              </w:rPr>
              <w:t xml:space="preserve"> van de Opdrachtgever. De </w:t>
            </w:r>
            <w:r w:rsidR="00787F53">
              <w:rPr>
                <w:sz w:val="20"/>
              </w:rPr>
              <w:t>O</w:t>
            </w:r>
            <w:r w:rsidRPr="00DE561F">
              <w:rPr>
                <w:sz w:val="20"/>
              </w:rPr>
              <w:t>pdrachtgever heeft een week voor de beoordeling van de oplossing</w:t>
            </w:r>
            <w:r w:rsidR="00BC3352">
              <w:rPr>
                <w:sz w:val="20"/>
              </w:rPr>
              <w:t xml:space="preserve"> en de daaraan verbonden kosten</w:t>
            </w:r>
            <w:r w:rsidRPr="00DE561F">
              <w:rPr>
                <w:sz w:val="20"/>
              </w:rPr>
              <w:t xml:space="preserve">. </w:t>
            </w:r>
          </w:p>
        </w:tc>
      </w:tr>
      <w:tr w:rsidR="004D72CC" w:rsidRPr="0077326D" w14:paraId="7AFE9077" w14:textId="77777777" w:rsidTr="796DE719">
        <w:tc>
          <w:tcPr>
            <w:tcW w:w="1134" w:type="dxa"/>
          </w:tcPr>
          <w:p w14:paraId="7FAA075F" w14:textId="18036069" w:rsidR="004D72CC" w:rsidRPr="0077326D" w:rsidRDefault="009040DD" w:rsidP="00B32BF2">
            <w:pPr>
              <w:rPr>
                <w:bCs/>
                <w:sz w:val="20"/>
              </w:rPr>
            </w:pPr>
            <w:r>
              <w:rPr>
                <w:bCs/>
                <w:sz w:val="20"/>
              </w:rPr>
              <w:t>6</w:t>
            </w:r>
            <w:r w:rsidR="00C91414">
              <w:rPr>
                <w:bCs/>
                <w:sz w:val="20"/>
              </w:rPr>
              <w:t>.2</w:t>
            </w:r>
            <w:r w:rsidR="004D72CC" w:rsidRPr="0077326D">
              <w:rPr>
                <w:bCs/>
                <w:sz w:val="20"/>
              </w:rPr>
              <w:t>.</w:t>
            </w:r>
            <w:r w:rsidR="000C5232">
              <w:rPr>
                <w:bCs/>
                <w:sz w:val="20"/>
              </w:rPr>
              <w:t>1</w:t>
            </w:r>
            <w:r w:rsidR="009C2BC3">
              <w:rPr>
                <w:bCs/>
                <w:sz w:val="20"/>
              </w:rPr>
              <w:t>0</w:t>
            </w:r>
          </w:p>
        </w:tc>
        <w:tc>
          <w:tcPr>
            <w:tcW w:w="8611" w:type="dxa"/>
          </w:tcPr>
          <w:p w14:paraId="38E9C385" w14:textId="77777777" w:rsidR="004D72CC" w:rsidRPr="0077326D" w:rsidRDefault="00DE561F" w:rsidP="00BF4B23">
            <w:pPr>
              <w:rPr>
                <w:sz w:val="20"/>
              </w:rPr>
            </w:pPr>
            <w:r w:rsidRPr="00DE561F">
              <w:rPr>
                <w:sz w:val="20"/>
              </w:rPr>
              <w:t xml:space="preserve">Na </w:t>
            </w:r>
            <w:r w:rsidR="00F81E54">
              <w:rPr>
                <w:sz w:val="20"/>
              </w:rPr>
              <w:t>acceptatie</w:t>
            </w:r>
            <w:r w:rsidRPr="00DE561F">
              <w:rPr>
                <w:sz w:val="20"/>
              </w:rPr>
              <w:t xml:space="preserve"> wordt de oplossing geïmplementeerd. Nadat vastgesteld is dat het probleem op deze manier is opgelost, haalt de Op</w:t>
            </w:r>
            <w:r w:rsidR="000C5232">
              <w:rPr>
                <w:sz w:val="20"/>
              </w:rPr>
              <w:t>d</w:t>
            </w:r>
            <w:r w:rsidRPr="00DE561F">
              <w:rPr>
                <w:sz w:val="20"/>
              </w:rPr>
              <w:t>rachtnemer het probleem van de lijst.</w:t>
            </w:r>
          </w:p>
        </w:tc>
      </w:tr>
      <w:tr w:rsidR="000C5232" w:rsidRPr="0077326D" w14:paraId="310DEF62" w14:textId="77777777" w:rsidTr="796DE719">
        <w:tc>
          <w:tcPr>
            <w:tcW w:w="1134" w:type="dxa"/>
          </w:tcPr>
          <w:p w14:paraId="12F92C8E" w14:textId="6813AB61" w:rsidR="000C5232" w:rsidRPr="0077326D" w:rsidRDefault="009040DD" w:rsidP="00B32BF2">
            <w:pPr>
              <w:rPr>
                <w:bCs/>
                <w:sz w:val="20"/>
              </w:rPr>
            </w:pPr>
            <w:r>
              <w:rPr>
                <w:bCs/>
                <w:sz w:val="20"/>
              </w:rPr>
              <w:t>6</w:t>
            </w:r>
            <w:r w:rsidR="00C91414">
              <w:rPr>
                <w:bCs/>
                <w:sz w:val="20"/>
              </w:rPr>
              <w:t>.2</w:t>
            </w:r>
            <w:r w:rsidR="000C5232" w:rsidRPr="0077326D">
              <w:rPr>
                <w:bCs/>
                <w:sz w:val="20"/>
              </w:rPr>
              <w:t>.</w:t>
            </w:r>
            <w:r w:rsidR="000C5232">
              <w:rPr>
                <w:bCs/>
                <w:sz w:val="20"/>
              </w:rPr>
              <w:t>1</w:t>
            </w:r>
            <w:r w:rsidR="009C2BC3">
              <w:rPr>
                <w:bCs/>
                <w:sz w:val="20"/>
              </w:rPr>
              <w:t>1</w:t>
            </w:r>
          </w:p>
        </w:tc>
        <w:tc>
          <w:tcPr>
            <w:tcW w:w="8611" w:type="dxa"/>
          </w:tcPr>
          <w:p w14:paraId="7C2EF8DB" w14:textId="77777777" w:rsidR="000C5232" w:rsidRPr="000C5232" w:rsidRDefault="000C5232" w:rsidP="00BF4B23">
            <w:pPr>
              <w:rPr>
                <w:sz w:val="20"/>
              </w:rPr>
            </w:pPr>
            <w:r w:rsidRPr="000C5232">
              <w:rPr>
                <w:sz w:val="20"/>
              </w:rPr>
              <w:t xml:space="preserve">De Opdrachtnemer heeft op elk moment een actueel overzicht beschikbaar van de </w:t>
            </w:r>
            <w:proofErr w:type="spellStart"/>
            <w:r w:rsidRPr="000C5232">
              <w:rPr>
                <w:sz w:val="20"/>
              </w:rPr>
              <w:t>installed</w:t>
            </w:r>
            <w:proofErr w:type="spellEnd"/>
            <w:r w:rsidRPr="000C5232">
              <w:rPr>
                <w:sz w:val="20"/>
              </w:rPr>
              <w:t xml:space="preserve"> base </w:t>
            </w:r>
            <w:r w:rsidR="00733F56">
              <w:rPr>
                <w:sz w:val="20"/>
              </w:rPr>
              <w:t xml:space="preserve">en alle bijbehorende configuratiegegevens </w:t>
            </w:r>
            <w:r w:rsidRPr="000C5232">
              <w:rPr>
                <w:sz w:val="20"/>
              </w:rPr>
              <w:t xml:space="preserve">van de </w:t>
            </w:r>
            <w:r w:rsidR="00F41BF4">
              <w:rPr>
                <w:sz w:val="20"/>
              </w:rPr>
              <w:t>metingen</w:t>
            </w:r>
            <w:r w:rsidRPr="000C5232">
              <w:rPr>
                <w:sz w:val="20"/>
              </w:rPr>
              <w:t xml:space="preserve">. </w:t>
            </w:r>
          </w:p>
        </w:tc>
      </w:tr>
      <w:tr w:rsidR="000C5232" w:rsidRPr="0077326D" w14:paraId="4DB4778C" w14:textId="77777777" w:rsidTr="796DE719">
        <w:tc>
          <w:tcPr>
            <w:tcW w:w="1134" w:type="dxa"/>
          </w:tcPr>
          <w:p w14:paraId="7EA545F5" w14:textId="55944C2F" w:rsidR="000C5232" w:rsidRPr="0077326D" w:rsidRDefault="009040DD" w:rsidP="00B32BF2">
            <w:pPr>
              <w:rPr>
                <w:bCs/>
                <w:sz w:val="20"/>
              </w:rPr>
            </w:pPr>
            <w:r>
              <w:rPr>
                <w:bCs/>
                <w:sz w:val="20"/>
              </w:rPr>
              <w:t>6</w:t>
            </w:r>
            <w:r w:rsidR="00C91414">
              <w:rPr>
                <w:bCs/>
                <w:sz w:val="20"/>
              </w:rPr>
              <w:t>.2</w:t>
            </w:r>
            <w:r w:rsidR="000C5232" w:rsidRPr="0077326D">
              <w:rPr>
                <w:bCs/>
                <w:sz w:val="20"/>
              </w:rPr>
              <w:t>.</w:t>
            </w:r>
            <w:r w:rsidR="000C5232">
              <w:rPr>
                <w:bCs/>
                <w:sz w:val="20"/>
              </w:rPr>
              <w:t>1</w:t>
            </w:r>
            <w:r w:rsidR="009C2BC3">
              <w:rPr>
                <w:bCs/>
                <w:sz w:val="20"/>
              </w:rPr>
              <w:t>2</w:t>
            </w:r>
          </w:p>
        </w:tc>
        <w:tc>
          <w:tcPr>
            <w:tcW w:w="8611" w:type="dxa"/>
          </w:tcPr>
          <w:p w14:paraId="2579D386" w14:textId="5DD49F85" w:rsidR="000C5232" w:rsidRPr="000C5232" w:rsidRDefault="000C5232" w:rsidP="000C5232">
            <w:pPr>
              <w:rPr>
                <w:sz w:val="20"/>
              </w:rPr>
            </w:pPr>
            <w:r w:rsidRPr="000C5232">
              <w:rPr>
                <w:sz w:val="20"/>
              </w:rPr>
              <w:t xml:space="preserve">De Opdrachtnemer houdt ook per </w:t>
            </w:r>
            <w:r w:rsidR="008717AC">
              <w:rPr>
                <w:sz w:val="20"/>
              </w:rPr>
              <w:t>meetlocaties</w:t>
            </w:r>
            <w:r w:rsidRPr="000C5232">
              <w:rPr>
                <w:sz w:val="20"/>
              </w:rPr>
              <w:t xml:space="preserve"> meer gedetailleerde configuratiegegevens beschikbaar</w:t>
            </w:r>
            <w:r w:rsidR="005C72CB">
              <w:rPr>
                <w:sz w:val="20"/>
              </w:rPr>
              <w:t xml:space="preserve"> conform de CMDB-lijst</w:t>
            </w:r>
            <w:r w:rsidRPr="000C5232">
              <w:rPr>
                <w:sz w:val="20"/>
              </w:rPr>
              <w:t>.</w:t>
            </w:r>
          </w:p>
        </w:tc>
      </w:tr>
      <w:tr w:rsidR="004D72CC" w:rsidRPr="0077326D" w14:paraId="40E5BE17" w14:textId="77777777" w:rsidTr="796DE719">
        <w:tc>
          <w:tcPr>
            <w:tcW w:w="1134" w:type="dxa"/>
          </w:tcPr>
          <w:p w14:paraId="1F5B14B9" w14:textId="6524AA57" w:rsidR="004D72CC" w:rsidRPr="0077326D" w:rsidRDefault="009040DD" w:rsidP="00B32BF2">
            <w:pPr>
              <w:rPr>
                <w:bCs/>
                <w:sz w:val="20"/>
              </w:rPr>
            </w:pPr>
            <w:r>
              <w:rPr>
                <w:bCs/>
                <w:sz w:val="20"/>
              </w:rPr>
              <w:t>6</w:t>
            </w:r>
            <w:r w:rsidR="00C91414">
              <w:rPr>
                <w:bCs/>
                <w:sz w:val="20"/>
              </w:rPr>
              <w:t>.2</w:t>
            </w:r>
            <w:r w:rsidR="004D72CC" w:rsidRPr="0077326D">
              <w:rPr>
                <w:bCs/>
                <w:sz w:val="20"/>
              </w:rPr>
              <w:t>.</w:t>
            </w:r>
            <w:r w:rsidR="000C5232">
              <w:rPr>
                <w:bCs/>
                <w:sz w:val="20"/>
              </w:rPr>
              <w:t>1</w:t>
            </w:r>
            <w:r w:rsidR="009C2BC3">
              <w:rPr>
                <w:bCs/>
                <w:sz w:val="20"/>
              </w:rPr>
              <w:t>3</w:t>
            </w:r>
          </w:p>
        </w:tc>
        <w:tc>
          <w:tcPr>
            <w:tcW w:w="8611" w:type="dxa"/>
          </w:tcPr>
          <w:p w14:paraId="0436AF0A" w14:textId="4EA49E93" w:rsidR="004D72CC" w:rsidRPr="0077326D" w:rsidRDefault="6B7478B7" w:rsidP="5EC9DDB4">
            <w:pPr>
              <w:rPr>
                <w:sz w:val="20"/>
              </w:rPr>
            </w:pPr>
            <w:r w:rsidRPr="5EC9DDB4">
              <w:rPr>
                <w:sz w:val="20"/>
              </w:rPr>
              <w:t>Wijzigingen worden door de Opdrachtnemer doorgevoerd. De Opdrachtnemer draagt zorg voor aanpassing van de configuratiegegevens</w:t>
            </w:r>
            <w:r w:rsidR="7A2C2F3F" w:rsidRPr="5EC9DDB4">
              <w:rPr>
                <w:sz w:val="20"/>
              </w:rPr>
              <w:t xml:space="preserve"> en stelt deze digitaal</w:t>
            </w:r>
            <w:r w:rsidR="6BB62F21" w:rsidRPr="009F23CE">
              <w:rPr>
                <w:strike/>
              </w:rPr>
              <w:t xml:space="preserve"> </w:t>
            </w:r>
            <w:r w:rsidR="7A2C2F3F" w:rsidRPr="5EC9DDB4">
              <w:rPr>
                <w:sz w:val="20"/>
              </w:rPr>
              <w:t>beschikbaar</w:t>
            </w:r>
            <w:r w:rsidRPr="5EC9DDB4">
              <w:rPr>
                <w:sz w:val="20"/>
              </w:rPr>
              <w:t>.</w:t>
            </w:r>
          </w:p>
        </w:tc>
      </w:tr>
      <w:tr w:rsidR="004D72CC" w:rsidRPr="0077326D" w14:paraId="559E7473" w14:textId="77777777" w:rsidTr="796DE719">
        <w:tc>
          <w:tcPr>
            <w:tcW w:w="1134" w:type="dxa"/>
          </w:tcPr>
          <w:p w14:paraId="48BA5FAE" w14:textId="31236AF1" w:rsidR="004D72CC" w:rsidRPr="0077326D" w:rsidRDefault="009040DD" w:rsidP="00B32BF2">
            <w:pPr>
              <w:rPr>
                <w:bCs/>
                <w:sz w:val="20"/>
              </w:rPr>
            </w:pPr>
            <w:r>
              <w:rPr>
                <w:bCs/>
                <w:sz w:val="20"/>
              </w:rPr>
              <w:t>6</w:t>
            </w:r>
            <w:r w:rsidR="00C91414">
              <w:rPr>
                <w:bCs/>
                <w:sz w:val="20"/>
              </w:rPr>
              <w:t>.2</w:t>
            </w:r>
            <w:r w:rsidR="004D72CC" w:rsidRPr="0077326D">
              <w:rPr>
                <w:bCs/>
                <w:sz w:val="20"/>
              </w:rPr>
              <w:t>.</w:t>
            </w:r>
            <w:r w:rsidR="000C5232">
              <w:rPr>
                <w:bCs/>
                <w:sz w:val="20"/>
              </w:rPr>
              <w:t>1</w:t>
            </w:r>
            <w:r w:rsidR="009C2BC3">
              <w:rPr>
                <w:bCs/>
                <w:sz w:val="20"/>
              </w:rPr>
              <w:t>4</w:t>
            </w:r>
          </w:p>
        </w:tc>
        <w:tc>
          <w:tcPr>
            <w:tcW w:w="8611" w:type="dxa"/>
          </w:tcPr>
          <w:p w14:paraId="30F5828F" w14:textId="5285D6C6" w:rsidR="000C5232" w:rsidRPr="0077326D" w:rsidRDefault="78D4A52E" w:rsidP="78F063DA">
            <w:pPr>
              <w:tabs>
                <w:tab w:val="clear" w:pos="380"/>
              </w:tabs>
              <w:suppressAutoHyphens/>
              <w:spacing w:line="252" w:lineRule="atLeast"/>
              <w:rPr>
                <w:sz w:val="20"/>
              </w:rPr>
            </w:pPr>
            <w:r w:rsidRPr="78F063DA">
              <w:rPr>
                <w:sz w:val="20"/>
              </w:rPr>
              <w:t>In uitzonderlijke situaties draagt de Opdrachtgever zorg voor een wijziging. In dat geval geeft de Opdrachtgever de wijziging zo snel mogelijk door aan de Opdrachtnemer.</w:t>
            </w:r>
          </w:p>
        </w:tc>
      </w:tr>
      <w:tr w:rsidR="004D72CC" w:rsidRPr="0077326D" w14:paraId="7E19D073" w14:textId="77777777" w:rsidTr="796DE719">
        <w:tc>
          <w:tcPr>
            <w:tcW w:w="1134" w:type="dxa"/>
          </w:tcPr>
          <w:p w14:paraId="3AE64B13" w14:textId="08D8BB51" w:rsidR="004D72CC" w:rsidRPr="0077326D" w:rsidRDefault="009040DD" w:rsidP="00B32BF2">
            <w:pPr>
              <w:rPr>
                <w:bCs/>
                <w:sz w:val="20"/>
              </w:rPr>
            </w:pPr>
            <w:r>
              <w:rPr>
                <w:bCs/>
                <w:sz w:val="20"/>
              </w:rPr>
              <w:t>6</w:t>
            </w:r>
            <w:r w:rsidR="00C91414">
              <w:rPr>
                <w:bCs/>
                <w:sz w:val="20"/>
              </w:rPr>
              <w:t>.2</w:t>
            </w:r>
            <w:r w:rsidR="004D72CC" w:rsidRPr="0077326D">
              <w:rPr>
                <w:bCs/>
                <w:sz w:val="20"/>
              </w:rPr>
              <w:t>.</w:t>
            </w:r>
            <w:r w:rsidR="000C5232">
              <w:rPr>
                <w:bCs/>
                <w:sz w:val="20"/>
              </w:rPr>
              <w:t>1</w:t>
            </w:r>
            <w:r w:rsidR="009C2BC3">
              <w:rPr>
                <w:bCs/>
                <w:sz w:val="20"/>
              </w:rPr>
              <w:t>5</w:t>
            </w:r>
          </w:p>
        </w:tc>
        <w:tc>
          <w:tcPr>
            <w:tcW w:w="8611" w:type="dxa"/>
          </w:tcPr>
          <w:p w14:paraId="2FDAF5F0" w14:textId="4C47BBA1" w:rsidR="004D72CC" w:rsidRPr="000C5232" w:rsidRDefault="64085130" w:rsidP="34EE5524">
            <w:pPr>
              <w:rPr>
                <w:sz w:val="20"/>
              </w:rPr>
            </w:pPr>
            <w:r w:rsidRPr="34EE5524">
              <w:rPr>
                <w:sz w:val="20"/>
              </w:rPr>
              <w:t xml:space="preserve">De Opdrachtnemer stelt </w:t>
            </w:r>
            <w:r w:rsidR="4298D96D" w:rsidRPr="34EE5524">
              <w:rPr>
                <w:sz w:val="20"/>
              </w:rPr>
              <w:t>op werkdagen tussen 7.</w:t>
            </w:r>
            <w:r w:rsidRPr="34EE5524">
              <w:rPr>
                <w:sz w:val="20"/>
              </w:rPr>
              <w:t xml:space="preserve">00 </w:t>
            </w:r>
            <w:r w:rsidR="4298D96D" w:rsidRPr="34EE5524">
              <w:rPr>
                <w:sz w:val="20"/>
              </w:rPr>
              <w:t>en 1</w:t>
            </w:r>
            <w:r w:rsidR="009F23CE">
              <w:rPr>
                <w:sz w:val="20"/>
              </w:rPr>
              <w:t>7</w:t>
            </w:r>
            <w:r w:rsidR="4298D96D" w:rsidRPr="34EE5524">
              <w:rPr>
                <w:sz w:val="20"/>
              </w:rPr>
              <w:t>.</w:t>
            </w:r>
            <w:r w:rsidRPr="34EE5524">
              <w:rPr>
                <w:sz w:val="20"/>
              </w:rPr>
              <w:t xml:space="preserve">00 uur een contactcenter met telefoonnummer en mailadres ter beschikking. Medewerkers van de Opdrachtgever kunnen hier kosteloos vragen stellen over functionaliteit en techniek van de </w:t>
            </w:r>
            <w:r w:rsidR="21790558" w:rsidRPr="34EE5524">
              <w:rPr>
                <w:sz w:val="20"/>
              </w:rPr>
              <w:t>meetlocaties</w:t>
            </w:r>
            <w:r w:rsidRPr="34EE5524">
              <w:rPr>
                <w:sz w:val="20"/>
              </w:rPr>
              <w:t xml:space="preserve">, het beheersysteem en over de project- en beheerorganisatie van de </w:t>
            </w:r>
            <w:r w:rsidR="4298D96D" w:rsidRPr="34EE5524">
              <w:rPr>
                <w:sz w:val="20"/>
              </w:rPr>
              <w:t>Opdrachtnemer</w:t>
            </w:r>
            <w:r w:rsidRPr="34EE5524">
              <w:rPr>
                <w:sz w:val="20"/>
              </w:rPr>
              <w:t>.</w:t>
            </w:r>
          </w:p>
        </w:tc>
      </w:tr>
      <w:tr w:rsidR="004D72CC" w:rsidRPr="0077326D" w14:paraId="2349195A" w14:textId="77777777" w:rsidTr="796DE719">
        <w:tc>
          <w:tcPr>
            <w:tcW w:w="1134" w:type="dxa"/>
          </w:tcPr>
          <w:p w14:paraId="3F5ECAEE" w14:textId="081DF5C3" w:rsidR="004D72CC" w:rsidRPr="0077326D" w:rsidRDefault="009040DD" w:rsidP="00B32BF2">
            <w:pPr>
              <w:rPr>
                <w:bCs/>
                <w:sz w:val="20"/>
              </w:rPr>
            </w:pPr>
            <w:r>
              <w:rPr>
                <w:bCs/>
                <w:sz w:val="20"/>
              </w:rPr>
              <w:t>6</w:t>
            </w:r>
            <w:r w:rsidR="00C91414">
              <w:rPr>
                <w:bCs/>
                <w:sz w:val="20"/>
              </w:rPr>
              <w:t>.2</w:t>
            </w:r>
            <w:r w:rsidR="004D72CC" w:rsidRPr="0077326D">
              <w:rPr>
                <w:bCs/>
                <w:sz w:val="20"/>
              </w:rPr>
              <w:t>.</w:t>
            </w:r>
            <w:r w:rsidR="00512037">
              <w:rPr>
                <w:bCs/>
                <w:sz w:val="20"/>
              </w:rPr>
              <w:t>1</w:t>
            </w:r>
            <w:r w:rsidR="009C2BC3">
              <w:rPr>
                <w:bCs/>
                <w:sz w:val="20"/>
              </w:rPr>
              <w:t>6</w:t>
            </w:r>
          </w:p>
        </w:tc>
        <w:tc>
          <w:tcPr>
            <w:tcW w:w="8611" w:type="dxa"/>
          </w:tcPr>
          <w:p w14:paraId="329BEFBE" w14:textId="15B9F413" w:rsidR="004D72CC" w:rsidRPr="000C5232" w:rsidRDefault="000C5232" w:rsidP="00BF4B23">
            <w:pPr>
              <w:rPr>
                <w:sz w:val="20"/>
              </w:rPr>
            </w:pPr>
            <w:r w:rsidRPr="000C5232">
              <w:rPr>
                <w:sz w:val="20"/>
              </w:rPr>
              <w:t xml:space="preserve">Wijzigingen in </w:t>
            </w:r>
            <w:r w:rsidR="008717AC">
              <w:rPr>
                <w:sz w:val="20"/>
              </w:rPr>
              <w:t>meetlocaties</w:t>
            </w:r>
            <w:r w:rsidRPr="000C5232">
              <w:rPr>
                <w:sz w:val="20"/>
              </w:rPr>
              <w:t xml:space="preserve"> vanuit de Opdrachtge</w:t>
            </w:r>
            <w:r w:rsidR="002E5C2B">
              <w:rPr>
                <w:sz w:val="20"/>
              </w:rPr>
              <w:t>ver (uitzonderingen) worden via de mail doorgegeven</w:t>
            </w:r>
            <w:r w:rsidR="009F23CE">
              <w:rPr>
                <w:sz w:val="20"/>
              </w:rPr>
              <w:t xml:space="preserve"> aan Opdrachtnemer</w:t>
            </w:r>
            <w:r w:rsidR="002E5C2B">
              <w:rPr>
                <w:sz w:val="20"/>
              </w:rPr>
              <w:t>.</w:t>
            </w:r>
          </w:p>
        </w:tc>
      </w:tr>
    </w:tbl>
    <w:p w14:paraId="465E568E" w14:textId="77777777" w:rsidR="007C636B" w:rsidRDefault="007C636B" w:rsidP="00BF6988"/>
    <w:p w14:paraId="2C2B5CA7" w14:textId="77777777" w:rsidR="00E66FCB" w:rsidRDefault="00E66FCB" w:rsidP="00E66FCB">
      <w:pPr>
        <w:rPr>
          <w:sz w:val="18"/>
          <w:szCs w:val="18"/>
        </w:rPr>
      </w:pPr>
    </w:p>
    <w:p w14:paraId="168E4F0F" w14:textId="77777777" w:rsidR="00B32BF2" w:rsidRDefault="00B32BF2" w:rsidP="00B32BF2">
      <w:pPr>
        <w:pStyle w:val="Kop2"/>
      </w:pPr>
      <w:bookmarkStart w:id="49" w:name="_Toc158102867"/>
      <w:r>
        <w:t>Eisen aan verzorgend onderhoud</w:t>
      </w:r>
      <w:bookmarkEnd w:id="49"/>
    </w:p>
    <w:p w14:paraId="6C7BA480" w14:textId="77777777" w:rsidR="000C5232" w:rsidRDefault="000C5232" w:rsidP="004D72CC"/>
    <w:tbl>
      <w:tblPr>
        <w:tblStyle w:val="Tabelraster"/>
        <w:tblW w:w="9745" w:type="dxa"/>
        <w:tblInd w:w="108" w:type="dxa"/>
        <w:tblLayout w:type="fixed"/>
        <w:tblLook w:val="04A0" w:firstRow="1" w:lastRow="0" w:firstColumn="1" w:lastColumn="0" w:noHBand="0" w:noVBand="1"/>
      </w:tblPr>
      <w:tblGrid>
        <w:gridCol w:w="1134"/>
        <w:gridCol w:w="8611"/>
      </w:tblGrid>
      <w:tr w:rsidR="00B32BF2" w:rsidRPr="0077326D" w14:paraId="2DE88D40" w14:textId="77777777" w:rsidTr="6C99B8C5">
        <w:tc>
          <w:tcPr>
            <w:tcW w:w="1134" w:type="dxa"/>
            <w:shd w:val="clear" w:color="auto" w:fill="BFBFBF" w:themeFill="background1" w:themeFillShade="BF"/>
          </w:tcPr>
          <w:p w14:paraId="5E62A93A" w14:textId="77777777" w:rsidR="00B32BF2" w:rsidRPr="0077326D" w:rsidRDefault="00B32BF2" w:rsidP="00B32BF2">
            <w:pPr>
              <w:rPr>
                <w:b/>
                <w:sz w:val="20"/>
              </w:rPr>
            </w:pPr>
            <w:r w:rsidRPr="0077326D">
              <w:rPr>
                <w:b/>
                <w:sz w:val="20"/>
              </w:rPr>
              <w:t>Nr.</w:t>
            </w:r>
          </w:p>
        </w:tc>
        <w:tc>
          <w:tcPr>
            <w:tcW w:w="8611" w:type="dxa"/>
            <w:shd w:val="clear" w:color="auto" w:fill="BFBFBF" w:themeFill="background1" w:themeFillShade="BF"/>
          </w:tcPr>
          <w:p w14:paraId="0A02F11D" w14:textId="77777777" w:rsidR="00B32BF2" w:rsidRPr="0077326D" w:rsidRDefault="00B32BF2" w:rsidP="00B32BF2">
            <w:pPr>
              <w:rPr>
                <w:b/>
                <w:sz w:val="20"/>
              </w:rPr>
            </w:pPr>
            <w:r w:rsidRPr="0077326D">
              <w:rPr>
                <w:b/>
                <w:sz w:val="20"/>
              </w:rPr>
              <w:t>Eis</w:t>
            </w:r>
          </w:p>
        </w:tc>
      </w:tr>
      <w:tr w:rsidR="005C0CD1" w:rsidRPr="00B32BF2" w14:paraId="0A62C879" w14:textId="77777777" w:rsidTr="6C99B8C5">
        <w:tc>
          <w:tcPr>
            <w:tcW w:w="1134" w:type="dxa"/>
          </w:tcPr>
          <w:p w14:paraId="4D7F8E11" w14:textId="77777777" w:rsidR="005C0CD1" w:rsidRPr="00B32BF2" w:rsidRDefault="00512037" w:rsidP="002C4D35">
            <w:pPr>
              <w:rPr>
                <w:bCs/>
                <w:sz w:val="20"/>
              </w:rPr>
            </w:pPr>
            <w:r>
              <w:rPr>
                <w:bCs/>
                <w:sz w:val="20"/>
              </w:rPr>
              <w:t>6.3</w:t>
            </w:r>
            <w:r w:rsidR="005C0CD1" w:rsidRPr="00B32BF2">
              <w:rPr>
                <w:bCs/>
                <w:sz w:val="20"/>
              </w:rPr>
              <w:t>.1</w:t>
            </w:r>
          </w:p>
        </w:tc>
        <w:tc>
          <w:tcPr>
            <w:tcW w:w="8611" w:type="dxa"/>
          </w:tcPr>
          <w:p w14:paraId="3179F665" w14:textId="77777777" w:rsidR="005C0CD1" w:rsidRPr="00B32BF2" w:rsidRDefault="3A5940FE" w:rsidP="6C99B8C5">
            <w:pPr>
              <w:rPr>
                <w:sz w:val="20"/>
              </w:rPr>
            </w:pPr>
            <w:r w:rsidRPr="6C99B8C5">
              <w:rPr>
                <w:sz w:val="20"/>
              </w:rPr>
              <w:t>Tot het verzorgend onderhoud behoort</w:t>
            </w:r>
            <w:r w:rsidR="2553DF8F" w:rsidRPr="6C99B8C5">
              <w:rPr>
                <w:sz w:val="20"/>
              </w:rPr>
              <w:t xml:space="preserve"> minimaal</w:t>
            </w:r>
            <w:r w:rsidRPr="6C99B8C5">
              <w:rPr>
                <w:sz w:val="20"/>
              </w:rPr>
              <w:t>:</w:t>
            </w:r>
          </w:p>
          <w:p w14:paraId="2EEE60D3" w14:textId="4EDCF0D9" w:rsidR="005C0CD1" w:rsidRPr="00B32BF2" w:rsidRDefault="1459C06A" w:rsidP="002C4D35">
            <w:pPr>
              <w:numPr>
                <w:ilvl w:val="0"/>
                <w:numId w:val="4"/>
              </w:numPr>
              <w:tabs>
                <w:tab w:val="clear" w:pos="-1440"/>
                <w:tab w:val="clear" w:pos="-720"/>
                <w:tab w:val="clear" w:pos="0"/>
                <w:tab w:val="clear" w:pos="380"/>
              </w:tabs>
              <w:suppressAutoHyphens/>
              <w:spacing w:line="252" w:lineRule="atLeast"/>
              <w:rPr>
                <w:sz w:val="20"/>
              </w:rPr>
            </w:pPr>
            <w:r w:rsidRPr="76B1D57A">
              <w:rPr>
                <w:sz w:val="20"/>
              </w:rPr>
              <w:t xml:space="preserve">Het reinigen van de </w:t>
            </w:r>
            <w:r w:rsidR="7EE7087D" w:rsidRPr="76B1D57A">
              <w:rPr>
                <w:sz w:val="20"/>
              </w:rPr>
              <w:t>meetlocaties</w:t>
            </w:r>
            <w:r w:rsidRPr="76B1D57A">
              <w:rPr>
                <w:sz w:val="20"/>
              </w:rPr>
              <w:t>, met name de sensoren</w:t>
            </w:r>
            <w:r w:rsidR="343183F6" w:rsidRPr="76B1D57A">
              <w:rPr>
                <w:sz w:val="20"/>
              </w:rPr>
              <w:t>.</w:t>
            </w:r>
          </w:p>
          <w:p w14:paraId="59582520" w14:textId="0A411605" w:rsidR="005C0CD1" w:rsidRPr="00B32BF2" w:rsidRDefault="1459C06A" w:rsidP="6C99B8C5">
            <w:pPr>
              <w:numPr>
                <w:ilvl w:val="0"/>
                <w:numId w:val="4"/>
              </w:numPr>
              <w:tabs>
                <w:tab w:val="clear" w:pos="380"/>
              </w:tabs>
              <w:suppressAutoHyphens/>
              <w:spacing w:line="252" w:lineRule="atLeast"/>
              <w:rPr>
                <w:sz w:val="20"/>
              </w:rPr>
            </w:pPr>
            <w:r w:rsidRPr="6C99B8C5">
              <w:rPr>
                <w:sz w:val="20"/>
              </w:rPr>
              <w:t>Het aanvullen van de chemicaliën en zorgdragen voor voldoende chemicaliënvoorraad en het afvoeren van chemicaliën als klein chemisch afval.</w:t>
            </w:r>
          </w:p>
          <w:p w14:paraId="0A055A38" w14:textId="5BDC311B" w:rsidR="005C0CD1" w:rsidRPr="00B32BF2" w:rsidRDefault="02F9C021" w:rsidP="6C99B8C5">
            <w:pPr>
              <w:numPr>
                <w:ilvl w:val="0"/>
                <w:numId w:val="4"/>
              </w:numPr>
              <w:tabs>
                <w:tab w:val="clear" w:pos="380"/>
              </w:tabs>
              <w:suppressAutoHyphens/>
              <w:spacing w:line="252" w:lineRule="atLeast"/>
              <w:rPr>
                <w:sz w:val="20"/>
              </w:rPr>
            </w:pPr>
            <w:r w:rsidRPr="6C99B8C5">
              <w:rPr>
                <w:sz w:val="20"/>
              </w:rPr>
              <w:t xml:space="preserve">Het schoonhouden en van schaduwvrijhouden van het </w:t>
            </w:r>
            <w:proofErr w:type="spellStart"/>
            <w:r w:rsidRPr="6C99B8C5">
              <w:rPr>
                <w:sz w:val="20"/>
              </w:rPr>
              <w:t>solarpaneel</w:t>
            </w:r>
            <w:proofErr w:type="spellEnd"/>
          </w:p>
        </w:tc>
      </w:tr>
    </w:tbl>
    <w:p w14:paraId="0AB1914B" w14:textId="77777777" w:rsidR="000C5232" w:rsidRDefault="000C5232" w:rsidP="004D72CC"/>
    <w:p w14:paraId="591F9AB9" w14:textId="77777777" w:rsidR="00B32BF2" w:rsidRDefault="00B32BF2" w:rsidP="00B32BF2">
      <w:pPr>
        <w:pStyle w:val="Kop2"/>
      </w:pPr>
      <w:bookmarkStart w:id="50" w:name="_Toc158102868"/>
      <w:r>
        <w:t>Eisen aan preventief onderhoud</w:t>
      </w:r>
      <w:bookmarkEnd w:id="50"/>
    </w:p>
    <w:p w14:paraId="2C7F990E" w14:textId="77777777" w:rsidR="00B32BF2" w:rsidRDefault="00B32BF2" w:rsidP="00B32BF2"/>
    <w:tbl>
      <w:tblPr>
        <w:tblStyle w:val="Tabelraster"/>
        <w:tblW w:w="9745" w:type="dxa"/>
        <w:tblInd w:w="108" w:type="dxa"/>
        <w:tblLayout w:type="fixed"/>
        <w:tblLook w:val="04A0" w:firstRow="1" w:lastRow="0" w:firstColumn="1" w:lastColumn="0" w:noHBand="0" w:noVBand="1"/>
      </w:tblPr>
      <w:tblGrid>
        <w:gridCol w:w="1134"/>
        <w:gridCol w:w="8611"/>
      </w:tblGrid>
      <w:tr w:rsidR="00B32BF2" w:rsidRPr="0077326D" w14:paraId="7E17DAF8" w14:textId="77777777" w:rsidTr="1CB24D29">
        <w:tc>
          <w:tcPr>
            <w:tcW w:w="1134" w:type="dxa"/>
            <w:shd w:val="clear" w:color="auto" w:fill="BFBFBF" w:themeFill="background1" w:themeFillShade="BF"/>
          </w:tcPr>
          <w:p w14:paraId="361F6C81" w14:textId="77777777" w:rsidR="00B32BF2" w:rsidRPr="0077326D" w:rsidRDefault="00B32BF2" w:rsidP="00B32BF2">
            <w:pPr>
              <w:rPr>
                <w:b/>
                <w:sz w:val="20"/>
              </w:rPr>
            </w:pPr>
            <w:r w:rsidRPr="0077326D">
              <w:rPr>
                <w:b/>
                <w:sz w:val="20"/>
              </w:rPr>
              <w:t>Nr.</w:t>
            </w:r>
          </w:p>
        </w:tc>
        <w:tc>
          <w:tcPr>
            <w:tcW w:w="8611" w:type="dxa"/>
            <w:shd w:val="clear" w:color="auto" w:fill="BFBFBF" w:themeFill="background1" w:themeFillShade="BF"/>
          </w:tcPr>
          <w:p w14:paraId="6E92501A" w14:textId="77777777" w:rsidR="00B32BF2" w:rsidRPr="0077326D" w:rsidRDefault="00B32BF2" w:rsidP="00B32BF2">
            <w:pPr>
              <w:rPr>
                <w:b/>
                <w:sz w:val="20"/>
              </w:rPr>
            </w:pPr>
            <w:r w:rsidRPr="0077326D">
              <w:rPr>
                <w:b/>
                <w:sz w:val="20"/>
              </w:rPr>
              <w:t>Eis</w:t>
            </w:r>
          </w:p>
        </w:tc>
      </w:tr>
      <w:tr w:rsidR="00EA15E9" w:rsidRPr="00B32BF2" w14:paraId="6804EFD3" w14:textId="77777777" w:rsidTr="1CB24D29">
        <w:tc>
          <w:tcPr>
            <w:tcW w:w="1134" w:type="dxa"/>
          </w:tcPr>
          <w:p w14:paraId="74386117" w14:textId="77777777" w:rsidR="00EA15E9" w:rsidRPr="00B32BF2" w:rsidRDefault="00EA15E9" w:rsidP="00B32BF2">
            <w:pPr>
              <w:rPr>
                <w:bCs/>
                <w:sz w:val="20"/>
              </w:rPr>
            </w:pPr>
            <w:r>
              <w:rPr>
                <w:bCs/>
                <w:sz w:val="20"/>
              </w:rPr>
              <w:t>6.4</w:t>
            </w:r>
            <w:r w:rsidRPr="00B32BF2">
              <w:rPr>
                <w:bCs/>
                <w:sz w:val="20"/>
              </w:rPr>
              <w:t>.1</w:t>
            </w:r>
          </w:p>
        </w:tc>
        <w:tc>
          <w:tcPr>
            <w:tcW w:w="8611" w:type="dxa"/>
          </w:tcPr>
          <w:p w14:paraId="31F19915" w14:textId="77777777" w:rsidR="00EA15E9" w:rsidRPr="00B32BF2" w:rsidRDefault="00EA15E9" w:rsidP="00B32BF2">
            <w:pPr>
              <w:rPr>
                <w:sz w:val="20"/>
              </w:rPr>
            </w:pPr>
            <w:r w:rsidRPr="00B32BF2">
              <w:rPr>
                <w:sz w:val="20"/>
              </w:rPr>
              <w:t>Tot het preventief onderhoud behoort</w:t>
            </w:r>
            <w:r>
              <w:rPr>
                <w:sz w:val="20"/>
              </w:rPr>
              <w:t xml:space="preserve"> minimaal</w:t>
            </w:r>
            <w:r w:rsidRPr="00B32BF2">
              <w:rPr>
                <w:sz w:val="20"/>
              </w:rPr>
              <w:t>:</w:t>
            </w:r>
          </w:p>
          <w:p w14:paraId="1C8A797F" w14:textId="1C83A7F0" w:rsidR="00EA15E9" w:rsidRDefault="549047F8" w:rsidP="1CB24D29">
            <w:pPr>
              <w:numPr>
                <w:ilvl w:val="0"/>
                <w:numId w:val="47"/>
              </w:numPr>
              <w:tabs>
                <w:tab w:val="clear" w:pos="380"/>
              </w:tabs>
              <w:suppressAutoHyphens/>
              <w:spacing w:line="252" w:lineRule="atLeast"/>
              <w:rPr>
                <w:sz w:val="20"/>
              </w:rPr>
            </w:pPr>
            <w:r w:rsidRPr="1CB24D29">
              <w:rPr>
                <w:sz w:val="20"/>
              </w:rPr>
              <w:t xml:space="preserve">Periodiek onderhoud van de </w:t>
            </w:r>
            <w:r w:rsidR="03BDED8E" w:rsidRPr="1CB24D29">
              <w:rPr>
                <w:sz w:val="20"/>
              </w:rPr>
              <w:t>meetlocaties</w:t>
            </w:r>
            <w:r w:rsidR="7370E4D0" w:rsidRPr="1CB24D29">
              <w:rPr>
                <w:sz w:val="20"/>
              </w:rPr>
              <w:t>, stuwen en inlaten</w:t>
            </w:r>
            <w:r w:rsidRPr="1CB24D29">
              <w:rPr>
                <w:sz w:val="20"/>
              </w:rPr>
              <w:t>.</w:t>
            </w:r>
          </w:p>
          <w:p w14:paraId="3672693B" w14:textId="77777777" w:rsidR="00EA15E9" w:rsidRDefault="00EA15E9" w:rsidP="00652025">
            <w:pPr>
              <w:numPr>
                <w:ilvl w:val="0"/>
                <w:numId w:val="47"/>
              </w:numPr>
              <w:tabs>
                <w:tab w:val="clear" w:pos="-1440"/>
                <w:tab w:val="clear" w:pos="-720"/>
                <w:tab w:val="clear" w:pos="0"/>
                <w:tab w:val="clear" w:pos="380"/>
              </w:tabs>
              <w:suppressAutoHyphens/>
              <w:spacing w:line="252" w:lineRule="atLeast"/>
              <w:rPr>
                <w:sz w:val="20"/>
              </w:rPr>
            </w:pPr>
            <w:r>
              <w:rPr>
                <w:sz w:val="20"/>
              </w:rPr>
              <w:t>Controleren en schoonmaken meetinstrument</w:t>
            </w:r>
          </w:p>
          <w:p w14:paraId="0763BFD4" w14:textId="20D958B1" w:rsidR="00EA15E9" w:rsidRDefault="00EA15E9" w:rsidP="00652025">
            <w:pPr>
              <w:numPr>
                <w:ilvl w:val="0"/>
                <w:numId w:val="47"/>
              </w:numPr>
              <w:tabs>
                <w:tab w:val="clear" w:pos="-1440"/>
                <w:tab w:val="clear" w:pos="-720"/>
                <w:tab w:val="clear" w:pos="0"/>
                <w:tab w:val="clear" w:pos="380"/>
              </w:tabs>
              <w:suppressAutoHyphens/>
              <w:spacing w:line="252" w:lineRule="atLeast"/>
              <w:rPr>
                <w:sz w:val="20"/>
              </w:rPr>
            </w:pPr>
            <w:r>
              <w:rPr>
                <w:sz w:val="20"/>
              </w:rPr>
              <w:t>Kalibreren en justeren</w:t>
            </w:r>
          </w:p>
          <w:p w14:paraId="18C2CE75" w14:textId="4F2A0F10" w:rsidR="00EA15E9" w:rsidRDefault="00EA15E9" w:rsidP="00652025">
            <w:pPr>
              <w:numPr>
                <w:ilvl w:val="0"/>
                <w:numId w:val="47"/>
              </w:numPr>
              <w:tabs>
                <w:tab w:val="clear" w:pos="-1440"/>
                <w:tab w:val="clear" w:pos="-720"/>
                <w:tab w:val="clear" w:pos="0"/>
                <w:tab w:val="clear" w:pos="380"/>
              </w:tabs>
              <w:suppressAutoHyphens/>
              <w:spacing w:line="252" w:lineRule="atLeast"/>
              <w:rPr>
                <w:sz w:val="20"/>
              </w:rPr>
            </w:pPr>
            <w:r>
              <w:rPr>
                <w:sz w:val="20"/>
              </w:rPr>
              <w:t xml:space="preserve">Controle betrouwbaarheid </w:t>
            </w:r>
            <w:r w:rsidR="008717AC">
              <w:rPr>
                <w:sz w:val="20"/>
              </w:rPr>
              <w:t>meetlocaties</w:t>
            </w:r>
            <w:r>
              <w:rPr>
                <w:sz w:val="20"/>
              </w:rPr>
              <w:t>.</w:t>
            </w:r>
          </w:p>
          <w:p w14:paraId="3B46D2D3" w14:textId="2712C9C3" w:rsidR="00EA15E9" w:rsidRPr="00B32BF2" w:rsidRDefault="00EA15E9" w:rsidP="00652025">
            <w:pPr>
              <w:numPr>
                <w:ilvl w:val="0"/>
                <w:numId w:val="47"/>
              </w:numPr>
              <w:tabs>
                <w:tab w:val="clear" w:pos="-1440"/>
                <w:tab w:val="clear" w:pos="-720"/>
                <w:tab w:val="clear" w:pos="0"/>
                <w:tab w:val="clear" w:pos="380"/>
              </w:tabs>
              <w:suppressAutoHyphens/>
              <w:spacing w:line="252" w:lineRule="atLeast"/>
              <w:rPr>
                <w:sz w:val="20"/>
              </w:rPr>
            </w:pPr>
            <w:r>
              <w:rPr>
                <w:sz w:val="20"/>
              </w:rPr>
              <w:t>Vervangen batterij indien nodig</w:t>
            </w:r>
          </w:p>
          <w:p w14:paraId="5700EAEA" w14:textId="77777777" w:rsidR="00EA15E9" w:rsidRDefault="00EA15E9" w:rsidP="00652025">
            <w:pPr>
              <w:numPr>
                <w:ilvl w:val="0"/>
                <w:numId w:val="47"/>
              </w:numPr>
              <w:tabs>
                <w:tab w:val="clear" w:pos="-1440"/>
                <w:tab w:val="clear" w:pos="-720"/>
                <w:tab w:val="clear" w:pos="0"/>
                <w:tab w:val="clear" w:pos="380"/>
              </w:tabs>
              <w:suppressAutoHyphens/>
              <w:spacing w:line="252" w:lineRule="atLeast"/>
              <w:rPr>
                <w:sz w:val="20"/>
              </w:rPr>
            </w:pPr>
            <w:r>
              <w:rPr>
                <w:sz w:val="20"/>
              </w:rPr>
              <w:t>H</w:t>
            </w:r>
            <w:r w:rsidRPr="00B32BF2">
              <w:rPr>
                <w:sz w:val="20"/>
              </w:rPr>
              <w:t>et doorvoeren van wijzigingen en updates.</w:t>
            </w:r>
          </w:p>
          <w:p w14:paraId="047718F4" w14:textId="7F268668" w:rsidR="00EA15E9" w:rsidRPr="00B32BF2" w:rsidRDefault="00EA15E9" w:rsidP="00652025">
            <w:pPr>
              <w:numPr>
                <w:ilvl w:val="0"/>
                <w:numId w:val="47"/>
              </w:numPr>
              <w:tabs>
                <w:tab w:val="clear" w:pos="-1440"/>
                <w:tab w:val="clear" w:pos="-720"/>
                <w:tab w:val="clear" w:pos="0"/>
                <w:tab w:val="clear" w:pos="380"/>
              </w:tabs>
              <w:suppressAutoHyphens/>
              <w:spacing w:line="252" w:lineRule="atLeast"/>
              <w:rPr>
                <w:sz w:val="20"/>
              </w:rPr>
            </w:pPr>
            <w:r w:rsidRPr="00E16BD0">
              <w:rPr>
                <w:sz w:val="20"/>
              </w:rPr>
              <w:t>Hoogte controleren en eventueel corrigeren</w:t>
            </w:r>
          </w:p>
        </w:tc>
      </w:tr>
      <w:tr w:rsidR="00EA15E9" w:rsidRPr="0077326D" w14:paraId="25212F02" w14:textId="77777777" w:rsidTr="1CB24D29">
        <w:tc>
          <w:tcPr>
            <w:tcW w:w="1134" w:type="dxa"/>
          </w:tcPr>
          <w:p w14:paraId="1624D50E" w14:textId="6325B147" w:rsidR="00EA15E9" w:rsidRDefault="008D09F2" w:rsidP="006E3E49">
            <w:pPr>
              <w:rPr>
                <w:bCs/>
              </w:rPr>
            </w:pPr>
            <w:r w:rsidRPr="009F23CE">
              <w:rPr>
                <w:bCs/>
                <w:sz w:val="20"/>
                <w:szCs w:val="18"/>
              </w:rPr>
              <w:t>6.4.2</w:t>
            </w:r>
          </w:p>
        </w:tc>
        <w:tc>
          <w:tcPr>
            <w:tcW w:w="8611" w:type="dxa"/>
          </w:tcPr>
          <w:p w14:paraId="1E0E495D" w14:textId="28270C7C" w:rsidR="00EA15E9" w:rsidRDefault="008D09F2" w:rsidP="008D09F2">
            <w:r>
              <w:rPr>
                <w:sz w:val="20"/>
              </w:rPr>
              <w:t>Opdrachtnemer voert p</w:t>
            </w:r>
            <w:r w:rsidRPr="00E16BD0">
              <w:rPr>
                <w:sz w:val="20"/>
              </w:rPr>
              <w:t xml:space="preserve">reventief onderhoud aan loggers en </w:t>
            </w:r>
            <w:proofErr w:type="spellStart"/>
            <w:r w:rsidR="009F23CE">
              <w:rPr>
                <w:sz w:val="20"/>
              </w:rPr>
              <w:t>solar</w:t>
            </w:r>
            <w:proofErr w:type="spellEnd"/>
            <w:r w:rsidR="009F23CE">
              <w:rPr>
                <w:sz w:val="20"/>
              </w:rPr>
              <w:t xml:space="preserve"> stuwen en inlaatbesturingen</w:t>
            </w:r>
            <w:r w:rsidRPr="00E16BD0">
              <w:rPr>
                <w:sz w:val="20"/>
              </w:rPr>
              <w:t xml:space="preserve"> </w:t>
            </w:r>
            <w:r>
              <w:rPr>
                <w:sz w:val="20"/>
              </w:rPr>
              <w:t xml:space="preserve">uit conform </w:t>
            </w:r>
            <w:r w:rsidRPr="00E16BD0">
              <w:rPr>
                <w:sz w:val="20"/>
              </w:rPr>
              <w:t>onderstaand schema qua frequentie, periode in het jaar en uit te voeren onderhoudswerkzaamheden.</w:t>
            </w:r>
          </w:p>
        </w:tc>
      </w:tr>
      <w:tr w:rsidR="008D09F2" w:rsidRPr="0077326D" w14:paraId="5CA68A5F" w14:textId="77777777" w:rsidTr="1CB24D29">
        <w:tc>
          <w:tcPr>
            <w:tcW w:w="9745" w:type="dxa"/>
            <w:gridSpan w:val="2"/>
          </w:tcPr>
          <w:p w14:paraId="11BE779F" w14:textId="77777777" w:rsidR="008D09F2" w:rsidRDefault="008D09F2" w:rsidP="00BF4B23"/>
          <w:p w14:paraId="52FFCA1B" w14:textId="47D3A892" w:rsidR="008D09F2" w:rsidRDefault="00531A75" w:rsidP="00BF4B23">
            <w:r>
              <w:rPr>
                <w:noProof/>
              </w:rPr>
              <w:drawing>
                <wp:inline distT="0" distB="0" distL="0" distR="0" wp14:anchorId="266BF5AF" wp14:editId="04979FA1">
                  <wp:extent cx="6050915" cy="3003550"/>
                  <wp:effectExtent l="0" t="0" r="6985" b="6350"/>
                  <wp:docPr id="580601741" name="Afbeelding 58060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Afbeelding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050915" cy="3003550"/>
                          </a:xfrm>
                          <a:prstGeom prst="rect">
                            <a:avLst/>
                          </a:prstGeom>
                          <a:noFill/>
                          <a:ln>
                            <a:noFill/>
                          </a:ln>
                        </pic:spPr>
                      </pic:pic>
                    </a:graphicData>
                  </a:graphic>
                </wp:inline>
              </w:drawing>
            </w:r>
          </w:p>
          <w:p w14:paraId="76A2BFD7" w14:textId="33CFC253" w:rsidR="008D09F2" w:rsidRDefault="008D09F2" w:rsidP="00BF4B23"/>
        </w:tc>
      </w:tr>
      <w:tr w:rsidR="00B50BBD" w:rsidRPr="00C659E7" w14:paraId="0D41B297" w14:textId="77777777" w:rsidTr="1CB24D29">
        <w:tc>
          <w:tcPr>
            <w:tcW w:w="1134" w:type="dxa"/>
          </w:tcPr>
          <w:p w14:paraId="7A1D1E13" w14:textId="76959F01" w:rsidR="00B50BBD" w:rsidRDefault="00B50BBD" w:rsidP="003A62AF">
            <w:pPr>
              <w:rPr>
                <w:bCs/>
              </w:rPr>
            </w:pPr>
            <w:r>
              <w:rPr>
                <w:bCs/>
                <w:sz w:val="20"/>
              </w:rPr>
              <w:t>6.4</w:t>
            </w:r>
            <w:r w:rsidRPr="00C659E7">
              <w:rPr>
                <w:bCs/>
                <w:sz w:val="20"/>
              </w:rPr>
              <w:t>.</w:t>
            </w:r>
            <w:r>
              <w:rPr>
                <w:bCs/>
                <w:sz w:val="20"/>
              </w:rPr>
              <w:t>4</w:t>
            </w:r>
          </w:p>
        </w:tc>
        <w:tc>
          <w:tcPr>
            <w:tcW w:w="8611" w:type="dxa"/>
          </w:tcPr>
          <w:p w14:paraId="4A17C732" w14:textId="1B90A8B0" w:rsidR="00B50BBD" w:rsidRPr="00C659E7" w:rsidRDefault="00B50BBD" w:rsidP="003A62AF">
            <w:r>
              <w:rPr>
                <w:sz w:val="20"/>
              </w:rPr>
              <w:t xml:space="preserve">Voor de controle van de betrouwbaarheid voert Opdrachtnemer elke drie maanden steekproefsgewijs controles uit. Opdrachtnemer voert deze controle uit op 2% van het aantal geleverde </w:t>
            </w:r>
            <w:r w:rsidR="008717AC">
              <w:rPr>
                <w:sz w:val="20"/>
              </w:rPr>
              <w:t>meetlocaties</w:t>
            </w:r>
            <w:r>
              <w:rPr>
                <w:sz w:val="20"/>
              </w:rPr>
              <w:t>.</w:t>
            </w:r>
          </w:p>
        </w:tc>
      </w:tr>
      <w:tr w:rsidR="00B50BBD" w:rsidRPr="00C659E7" w14:paraId="5BCF449A" w14:textId="77777777" w:rsidTr="1CB24D29">
        <w:tc>
          <w:tcPr>
            <w:tcW w:w="1134" w:type="dxa"/>
          </w:tcPr>
          <w:p w14:paraId="23C373EE" w14:textId="1581E635" w:rsidR="00B50BBD" w:rsidRDefault="00C47613" w:rsidP="003A62AF">
            <w:pPr>
              <w:rPr>
                <w:bCs/>
              </w:rPr>
            </w:pPr>
            <w:r>
              <w:rPr>
                <w:bCs/>
                <w:sz w:val="20"/>
              </w:rPr>
              <w:t>6.4</w:t>
            </w:r>
            <w:r w:rsidRPr="00C659E7">
              <w:rPr>
                <w:bCs/>
                <w:sz w:val="20"/>
              </w:rPr>
              <w:t>.</w:t>
            </w:r>
            <w:r>
              <w:rPr>
                <w:bCs/>
                <w:sz w:val="20"/>
              </w:rPr>
              <w:t>5</w:t>
            </w:r>
          </w:p>
        </w:tc>
        <w:tc>
          <w:tcPr>
            <w:tcW w:w="8611" w:type="dxa"/>
          </w:tcPr>
          <w:p w14:paraId="1C434588" w14:textId="7B94D9D3" w:rsidR="00B50BBD" w:rsidRPr="00E16BD0" w:rsidRDefault="043594FE" w:rsidP="520CAECD">
            <w:pPr>
              <w:rPr>
                <w:sz w:val="20"/>
              </w:rPr>
            </w:pPr>
            <w:r w:rsidRPr="520CAECD">
              <w:rPr>
                <w:sz w:val="20"/>
              </w:rPr>
              <w:t xml:space="preserve">Het controleren en schoonmaken van een logger of sensor tijdens preventief onderhoud bestaat allereerst uit het schoonmaken van de logger/sensor door vervuiling door aangroei van algen, slakjes e.d. te </w:t>
            </w:r>
            <w:r w:rsidR="7E92DA55" w:rsidRPr="520CAECD">
              <w:rPr>
                <w:sz w:val="20"/>
              </w:rPr>
              <w:t>verwijderen.</w:t>
            </w:r>
            <w:r w:rsidRPr="520CAECD">
              <w:rPr>
                <w:sz w:val="20"/>
              </w:rPr>
              <w:t xml:space="preserve"> Daarnaast dient </w:t>
            </w:r>
            <w:r w:rsidR="28CA69F5" w:rsidRPr="520CAECD">
              <w:rPr>
                <w:sz w:val="20"/>
              </w:rPr>
              <w:t xml:space="preserve">controle </w:t>
            </w:r>
            <w:r w:rsidRPr="520CAECD">
              <w:rPr>
                <w:sz w:val="20"/>
              </w:rPr>
              <w:t>uitgevoerd te worden op de goede werking van het instrument en een beoordeling van de staat van de logger of sensor, zodat deze de komende periode ongestoord kan blijven functioneren.</w:t>
            </w:r>
          </w:p>
        </w:tc>
      </w:tr>
      <w:tr w:rsidR="00B50BBD" w:rsidRPr="00C659E7" w14:paraId="2DB61604" w14:textId="77777777" w:rsidTr="1CB24D29">
        <w:tc>
          <w:tcPr>
            <w:tcW w:w="1134" w:type="dxa"/>
          </w:tcPr>
          <w:p w14:paraId="78BD7AFA" w14:textId="4C8DBD7B" w:rsidR="00B50BBD" w:rsidRDefault="00C47613" w:rsidP="003A62AF">
            <w:pPr>
              <w:rPr>
                <w:bCs/>
              </w:rPr>
            </w:pPr>
            <w:r>
              <w:rPr>
                <w:bCs/>
                <w:sz w:val="20"/>
              </w:rPr>
              <w:t>6.4</w:t>
            </w:r>
            <w:r w:rsidRPr="00C659E7">
              <w:rPr>
                <w:bCs/>
                <w:sz w:val="20"/>
              </w:rPr>
              <w:t>.</w:t>
            </w:r>
            <w:r>
              <w:rPr>
                <w:bCs/>
                <w:sz w:val="20"/>
              </w:rPr>
              <w:t>6</w:t>
            </w:r>
          </w:p>
        </w:tc>
        <w:tc>
          <w:tcPr>
            <w:tcW w:w="8611" w:type="dxa"/>
          </w:tcPr>
          <w:p w14:paraId="1823BA7D" w14:textId="7333E6BF" w:rsidR="00B50BBD" w:rsidRPr="00E16BD0" w:rsidRDefault="4E7D7366" w:rsidP="0C9BF3AD">
            <w:pPr>
              <w:rPr>
                <w:sz w:val="20"/>
              </w:rPr>
            </w:pPr>
            <w:r w:rsidRPr="0C9BF3AD">
              <w:rPr>
                <w:sz w:val="20"/>
              </w:rPr>
              <w:t xml:space="preserve">Voor de locaties die voorzien zijn van een </w:t>
            </w:r>
            <w:r w:rsidR="66D7D963" w:rsidRPr="0C9BF3AD">
              <w:rPr>
                <w:sz w:val="20"/>
              </w:rPr>
              <w:t xml:space="preserve">accu </w:t>
            </w:r>
            <w:r w:rsidRPr="0C9BF3AD">
              <w:rPr>
                <w:sz w:val="20"/>
              </w:rPr>
              <w:t>batterij geldt dat de status van de batterij beoordeeld dient te worden tijdens het preventief onderhoud. Indien de status van de batterij zodanig is dat een ongestoorde werking tot het volgend preventief onderhoud niet gegarandeerd is, dient de batterij vervangen te worden. Voor locaties met zonnecel en batterij zal de vervangingsfrequentie lager liggen dan voor locaties die enkel batterij gevoed zijn.</w:t>
            </w:r>
          </w:p>
        </w:tc>
      </w:tr>
      <w:tr w:rsidR="00B50BBD" w:rsidRPr="00C659E7" w14:paraId="7AEB4E6F" w14:textId="77777777" w:rsidTr="1CB24D29">
        <w:tc>
          <w:tcPr>
            <w:tcW w:w="1134" w:type="dxa"/>
          </w:tcPr>
          <w:p w14:paraId="68E0E73E" w14:textId="57788006" w:rsidR="00B50BBD" w:rsidRDefault="00C47613" w:rsidP="003A62AF">
            <w:pPr>
              <w:rPr>
                <w:bCs/>
              </w:rPr>
            </w:pPr>
            <w:r>
              <w:rPr>
                <w:bCs/>
                <w:sz w:val="20"/>
              </w:rPr>
              <w:t>6.4</w:t>
            </w:r>
            <w:r w:rsidRPr="00C659E7">
              <w:rPr>
                <w:bCs/>
                <w:sz w:val="20"/>
              </w:rPr>
              <w:t>.</w:t>
            </w:r>
            <w:r>
              <w:rPr>
                <w:bCs/>
                <w:sz w:val="20"/>
              </w:rPr>
              <w:t>7</w:t>
            </w:r>
          </w:p>
        </w:tc>
        <w:tc>
          <w:tcPr>
            <w:tcW w:w="8611" w:type="dxa"/>
          </w:tcPr>
          <w:p w14:paraId="17142565" w14:textId="2B91AFAE" w:rsidR="00B50BBD" w:rsidRPr="00E16BD0" w:rsidRDefault="00E16BD0" w:rsidP="003A62AF">
            <w:pPr>
              <w:rPr>
                <w:sz w:val="20"/>
              </w:rPr>
            </w:pPr>
            <w:r w:rsidRPr="00E16BD0">
              <w:rPr>
                <w:sz w:val="20"/>
              </w:rPr>
              <w:t>Voor de loggers van oppervlaktewaterniveau en grondwaterniveau geldt dat de hoogte gecontroleerd dient te worden tijdens het preventief onderhoud.</w:t>
            </w:r>
          </w:p>
        </w:tc>
      </w:tr>
      <w:tr w:rsidR="00B50BBD" w:rsidRPr="00C659E7" w14:paraId="2847EC99" w14:textId="77777777" w:rsidTr="1CB24D29">
        <w:tc>
          <w:tcPr>
            <w:tcW w:w="1134" w:type="dxa"/>
          </w:tcPr>
          <w:p w14:paraId="2C1EE4EB" w14:textId="194402E4" w:rsidR="00B50BBD" w:rsidRDefault="00C47613" w:rsidP="003A62AF">
            <w:pPr>
              <w:rPr>
                <w:bCs/>
              </w:rPr>
            </w:pPr>
            <w:r>
              <w:rPr>
                <w:bCs/>
                <w:sz w:val="20"/>
              </w:rPr>
              <w:t>6.4</w:t>
            </w:r>
            <w:r w:rsidRPr="00C659E7">
              <w:rPr>
                <w:bCs/>
                <w:sz w:val="20"/>
              </w:rPr>
              <w:t>.</w:t>
            </w:r>
            <w:r>
              <w:rPr>
                <w:bCs/>
                <w:sz w:val="20"/>
              </w:rPr>
              <w:t>8</w:t>
            </w:r>
          </w:p>
        </w:tc>
        <w:tc>
          <w:tcPr>
            <w:tcW w:w="8611" w:type="dxa"/>
          </w:tcPr>
          <w:p w14:paraId="3840C810" w14:textId="4FFCAD50" w:rsidR="00B50BBD" w:rsidRPr="00E16BD0" w:rsidRDefault="00E16BD0" w:rsidP="003A62AF">
            <w:pPr>
              <w:rPr>
                <w:sz w:val="20"/>
              </w:rPr>
            </w:pPr>
            <w:r w:rsidRPr="00E16BD0">
              <w:rPr>
                <w:sz w:val="20"/>
              </w:rPr>
              <w:t>De hoogte van loggers van oppervlaktewaterniveau dienen gecontroleerd en eventueel gecorrigeerd te worden aan de hand van een peilschaal in de directe nabijheid. Opdrachtgever zal na gunning hiervoor een lijst met te hanteren peilschalen aanleveren.</w:t>
            </w:r>
          </w:p>
        </w:tc>
      </w:tr>
      <w:tr w:rsidR="00E16BD0" w:rsidRPr="00C659E7" w14:paraId="0818B022" w14:textId="77777777" w:rsidTr="1CB24D29">
        <w:tc>
          <w:tcPr>
            <w:tcW w:w="1134" w:type="dxa"/>
          </w:tcPr>
          <w:p w14:paraId="6194C121" w14:textId="5D819079" w:rsidR="00E16BD0" w:rsidRDefault="00C47613" w:rsidP="003A62AF">
            <w:pPr>
              <w:rPr>
                <w:bCs/>
              </w:rPr>
            </w:pPr>
            <w:r>
              <w:rPr>
                <w:bCs/>
                <w:sz w:val="20"/>
              </w:rPr>
              <w:t>6.4</w:t>
            </w:r>
            <w:r w:rsidRPr="00C659E7">
              <w:rPr>
                <w:bCs/>
                <w:sz w:val="20"/>
              </w:rPr>
              <w:t>.</w:t>
            </w:r>
            <w:r>
              <w:rPr>
                <w:bCs/>
                <w:sz w:val="20"/>
              </w:rPr>
              <w:t>9</w:t>
            </w:r>
          </w:p>
        </w:tc>
        <w:tc>
          <w:tcPr>
            <w:tcW w:w="8611" w:type="dxa"/>
          </w:tcPr>
          <w:p w14:paraId="22C203CE" w14:textId="398D04B8" w:rsidR="00E16BD0" w:rsidRPr="00E16BD0" w:rsidRDefault="2C4F1A94" w:rsidP="38169CF8">
            <w:pPr>
              <w:rPr>
                <w:sz w:val="20"/>
              </w:rPr>
            </w:pPr>
            <w:r w:rsidRPr="38169CF8">
              <w:rPr>
                <w:sz w:val="20"/>
              </w:rPr>
              <w:t>De hoogte die na schoonmaken en controleren uiteindelijk gemeten wordt via de logger of sensor voor oppervlaktewaterniveau mag maximaal +/- 0,005 m afwijken van de hoogte van de gebruikte peilschaal.</w:t>
            </w:r>
          </w:p>
        </w:tc>
      </w:tr>
      <w:tr w:rsidR="00E16BD0" w:rsidRPr="00C659E7" w14:paraId="11BFC81B" w14:textId="77777777" w:rsidTr="1CB24D29">
        <w:tc>
          <w:tcPr>
            <w:tcW w:w="1134" w:type="dxa"/>
          </w:tcPr>
          <w:p w14:paraId="18646BFA" w14:textId="3DC8DA9B" w:rsidR="00E16BD0" w:rsidRDefault="00C47613" w:rsidP="003A62AF">
            <w:pPr>
              <w:rPr>
                <w:bCs/>
              </w:rPr>
            </w:pPr>
            <w:r>
              <w:rPr>
                <w:bCs/>
                <w:sz w:val="20"/>
              </w:rPr>
              <w:t>6.4</w:t>
            </w:r>
            <w:r w:rsidRPr="00C659E7">
              <w:rPr>
                <w:bCs/>
                <w:sz w:val="20"/>
              </w:rPr>
              <w:t>.</w:t>
            </w:r>
            <w:r>
              <w:rPr>
                <w:bCs/>
                <w:sz w:val="20"/>
              </w:rPr>
              <w:t>10</w:t>
            </w:r>
          </w:p>
        </w:tc>
        <w:tc>
          <w:tcPr>
            <w:tcW w:w="8611" w:type="dxa"/>
          </w:tcPr>
          <w:p w14:paraId="5F8F265E" w14:textId="49AB6744" w:rsidR="00E16BD0" w:rsidRPr="00E16BD0" w:rsidRDefault="00E16BD0" w:rsidP="003A62AF">
            <w:pPr>
              <w:rPr>
                <w:sz w:val="20"/>
              </w:rPr>
            </w:pPr>
            <w:r w:rsidRPr="00E16BD0">
              <w:rPr>
                <w:sz w:val="20"/>
              </w:rPr>
              <w:t xml:space="preserve">De hoogte van loggers voor grondwaterniveau dient gecontroleerd en eventueel gecorrigeerd te worden aan de hand van de bovenzijde van de peilbuis, waarin de logger is geplaatst. </w:t>
            </w:r>
          </w:p>
        </w:tc>
      </w:tr>
      <w:tr w:rsidR="00E16BD0" w:rsidRPr="00C659E7" w14:paraId="317D1461" w14:textId="77777777" w:rsidTr="1CB24D29">
        <w:tc>
          <w:tcPr>
            <w:tcW w:w="1134" w:type="dxa"/>
          </w:tcPr>
          <w:p w14:paraId="39D792AC" w14:textId="531345EB" w:rsidR="00E16BD0" w:rsidRDefault="00C47613" w:rsidP="003A62AF">
            <w:pPr>
              <w:rPr>
                <w:bCs/>
              </w:rPr>
            </w:pPr>
            <w:r>
              <w:rPr>
                <w:bCs/>
                <w:sz w:val="20"/>
              </w:rPr>
              <w:t>6.4</w:t>
            </w:r>
            <w:r w:rsidRPr="00C659E7">
              <w:rPr>
                <w:bCs/>
                <w:sz w:val="20"/>
              </w:rPr>
              <w:t>.</w:t>
            </w:r>
            <w:r>
              <w:rPr>
                <w:bCs/>
                <w:sz w:val="20"/>
              </w:rPr>
              <w:t>1</w:t>
            </w:r>
            <w:r w:rsidR="009F23CE">
              <w:rPr>
                <w:bCs/>
                <w:sz w:val="20"/>
              </w:rPr>
              <w:t>1</w:t>
            </w:r>
          </w:p>
        </w:tc>
        <w:tc>
          <w:tcPr>
            <w:tcW w:w="8611" w:type="dxa"/>
          </w:tcPr>
          <w:p w14:paraId="1E22A0BC" w14:textId="1875F45D" w:rsidR="00E16BD0" w:rsidRPr="00E16BD0" w:rsidRDefault="00E16BD0" w:rsidP="003A62AF">
            <w:pPr>
              <w:rPr>
                <w:sz w:val="20"/>
              </w:rPr>
            </w:pPr>
            <w:r w:rsidRPr="00E16BD0">
              <w:rPr>
                <w:sz w:val="20"/>
              </w:rPr>
              <w:t>De hoogte die na schoonmaken en controleren uiteindelijk gemeten wordt via de logger voor grondwaterniveau mag maximaal +/- 0,005 m afwijken van de hoogte van de bovenzijde van de peilbuis.</w:t>
            </w:r>
          </w:p>
        </w:tc>
      </w:tr>
      <w:tr w:rsidR="00E16BD0" w:rsidRPr="00C659E7" w14:paraId="5173367A" w14:textId="77777777" w:rsidTr="1CB24D29">
        <w:tc>
          <w:tcPr>
            <w:tcW w:w="1134" w:type="dxa"/>
          </w:tcPr>
          <w:p w14:paraId="288A2E94" w14:textId="0C76CB0D" w:rsidR="00E16BD0" w:rsidRDefault="00C47613" w:rsidP="003A62AF">
            <w:pPr>
              <w:rPr>
                <w:bCs/>
              </w:rPr>
            </w:pPr>
            <w:r>
              <w:rPr>
                <w:bCs/>
                <w:sz w:val="20"/>
              </w:rPr>
              <w:t>6.4</w:t>
            </w:r>
            <w:r w:rsidRPr="00C659E7">
              <w:rPr>
                <w:bCs/>
                <w:sz w:val="20"/>
              </w:rPr>
              <w:t>.</w:t>
            </w:r>
            <w:r>
              <w:rPr>
                <w:bCs/>
                <w:sz w:val="20"/>
              </w:rPr>
              <w:t>1</w:t>
            </w:r>
            <w:r w:rsidR="009F23CE">
              <w:rPr>
                <w:bCs/>
                <w:sz w:val="20"/>
              </w:rPr>
              <w:t>2</w:t>
            </w:r>
          </w:p>
        </w:tc>
        <w:tc>
          <w:tcPr>
            <w:tcW w:w="8611" w:type="dxa"/>
          </w:tcPr>
          <w:p w14:paraId="5829AA32" w14:textId="44913640" w:rsidR="00E16BD0" w:rsidRPr="00E16BD0" w:rsidRDefault="00E16BD0" w:rsidP="003A62AF">
            <w:pPr>
              <w:rPr>
                <w:sz w:val="20"/>
              </w:rPr>
            </w:pPr>
            <w:r w:rsidRPr="00E16BD0">
              <w:rPr>
                <w:sz w:val="20"/>
              </w:rPr>
              <w:t>Het kalibreren en justeren van loggers voor EGV dient periodiek conform het schema plaats te vinden. Deze werkzaamheden dienen volgens de specificaties van de fabrikant van de meetapparatuur uitgevoerd te worden.</w:t>
            </w:r>
          </w:p>
        </w:tc>
      </w:tr>
      <w:tr w:rsidR="00E16BD0" w:rsidRPr="00C659E7" w14:paraId="3AE4DB68" w14:textId="77777777" w:rsidTr="1CB24D29">
        <w:tc>
          <w:tcPr>
            <w:tcW w:w="1134" w:type="dxa"/>
          </w:tcPr>
          <w:p w14:paraId="03A3E562" w14:textId="10AD4A7E" w:rsidR="00E16BD0" w:rsidRDefault="00C47613" w:rsidP="003A62AF">
            <w:pPr>
              <w:rPr>
                <w:bCs/>
              </w:rPr>
            </w:pPr>
            <w:r>
              <w:rPr>
                <w:bCs/>
                <w:sz w:val="20"/>
              </w:rPr>
              <w:t>6.4</w:t>
            </w:r>
            <w:r w:rsidRPr="00C659E7">
              <w:rPr>
                <w:bCs/>
                <w:sz w:val="20"/>
              </w:rPr>
              <w:t>.</w:t>
            </w:r>
            <w:r>
              <w:rPr>
                <w:bCs/>
                <w:sz w:val="20"/>
              </w:rPr>
              <w:t>1</w:t>
            </w:r>
            <w:r w:rsidR="009F23CE">
              <w:rPr>
                <w:bCs/>
                <w:sz w:val="20"/>
              </w:rPr>
              <w:t>3</w:t>
            </w:r>
          </w:p>
        </w:tc>
        <w:tc>
          <w:tcPr>
            <w:tcW w:w="8611" w:type="dxa"/>
          </w:tcPr>
          <w:p w14:paraId="41A39055" w14:textId="325475F3" w:rsidR="00E16BD0" w:rsidRPr="00E16BD0" w:rsidRDefault="00E16BD0" w:rsidP="003A62AF">
            <w:pPr>
              <w:rPr>
                <w:sz w:val="20"/>
              </w:rPr>
            </w:pPr>
            <w:r w:rsidRPr="00E16BD0">
              <w:rPr>
                <w:sz w:val="20"/>
              </w:rPr>
              <w:t>Het kalibreren en justeren van neerslagmeters dient periodiek conform het schema plaats te vinden. Deze werkzaamheden dienen volgens de specificaties van de fabrikant van de meetapparatuur uitgevoerd te worden.</w:t>
            </w:r>
          </w:p>
        </w:tc>
      </w:tr>
      <w:tr w:rsidR="00E16BD0" w:rsidRPr="00C659E7" w14:paraId="43E70A66" w14:textId="77777777" w:rsidTr="1CB24D29">
        <w:tc>
          <w:tcPr>
            <w:tcW w:w="1134" w:type="dxa"/>
          </w:tcPr>
          <w:p w14:paraId="40821D9F" w14:textId="642D9A9C" w:rsidR="00E16BD0" w:rsidRDefault="00C47613" w:rsidP="003A62AF">
            <w:pPr>
              <w:rPr>
                <w:bCs/>
              </w:rPr>
            </w:pPr>
            <w:r>
              <w:rPr>
                <w:bCs/>
                <w:sz w:val="20"/>
              </w:rPr>
              <w:t>6.4</w:t>
            </w:r>
            <w:r w:rsidRPr="00C659E7">
              <w:rPr>
                <w:bCs/>
                <w:sz w:val="20"/>
              </w:rPr>
              <w:t>.</w:t>
            </w:r>
            <w:r>
              <w:rPr>
                <w:bCs/>
                <w:sz w:val="20"/>
              </w:rPr>
              <w:t>1</w:t>
            </w:r>
            <w:r w:rsidR="009F23CE">
              <w:rPr>
                <w:bCs/>
                <w:sz w:val="20"/>
              </w:rPr>
              <w:t>4</w:t>
            </w:r>
          </w:p>
        </w:tc>
        <w:tc>
          <w:tcPr>
            <w:tcW w:w="8611" w:type="dxa"/>
          </w:tcPr>
          <w:p w14:paraId="5AB74536" w14:textId="6D3DA6C5" w:rsidR="00E16BD0" w:rsidRPr="00E16BD0" w:rsidRDefault="00E16BD0" w:rsidP="003A62AF">
            <w:pPr>
              <w:rPr>
                <w:sz w:val="20"/>
              </w:rPr>
            </w:pPr>
            <w:r w:rsidRPr="00E16BD0">
              <w:rPr>
                <w:sz w:val="20"/>
              </w:rPr>
              <w:t>De neerslagmeters dienen voor aanvang van het vorstseizoen tijdens een controle en schoonmaakronde zodanig geprepareerd te worden dat de meters vorstvrij blijven. Dit dient volgens de specificaties van de fabrikant van de meetapparatuur plaats te vinden.</w:t>
            </w:r>
          </w:p>
        </w:tc>
      </w:tr>
      <w:tr w:rsidR="006F5D91" w:rsidRPr="00C659E7" w14:paraId="15D89AA2" w14:textId="77777777" w:rsidTr="1CB24D29">
        <w:tc>
          <w:tcPr>
            <w:tcW w:w="1134" w:type="dxa"/>
          </w:tcPr>
          <w:p w14:paraId="2506A46C" w14:textId="6BACF45D" w:rsidR="006F5D91" w:rsidRPr="00AF26D0" w:rsidRDefault="006F5D91" w:rsidP="006F5D91">
            <w:pPr>
              <w:rPr>
                <w:bCs/>
                <w:sz w:val="20"/>
              </w:rPr>
            </w:pPr>
            <w:r w:rsidRPr="00AF26D0">
              <w:rPr>
                <w:bCs/>
                <w:sz w:val="20"/>
              </w:rPr>
              <w:t>6.4.15</w:t>
            </w:r>
          </w:p>
        </w:tc>
        <w:tc>
          <w:tcPr>
            <w:tcW w:w="8611" w:type="dxa"/>
          </w:tcPr>
          <w:p w14:paraId="0ADE8673" w14:textId="6C80E873" w:rsidR="006F5D91" w:rsidRPr="00AF26D0" w:rsidRDefault="006F5D91" w:rsidP="006F5D91">
            <w:pPr>
              <w:rPr>
                <w:bCs/>
                <w:sz w:val="20"/>
              </w:rPr>
            </w:pPr>
            <w:r>
              <w:rPr>
                <w:bCs/>
                <w:sz w:val="20"/>
              </w:rPr>
              <w:t xml:space="preserve">Na afloop van het vorstseizoen dient de vloeistof, die gebruikt is in de neerslagmeter om deze vorstvrij te houden, </w:t>
            </w:r>
            <w:r w:rsidR="001E26AC">
              <w:rPr>
                <w:bCs/>
                <w:sz w:val="20"/>
              </w:rPr>
              <w:t xml:space="preserve">verwijderd en </w:t>
            </w:r>
            <w:r>
              <w:rPr>
                <w:bCs/>
                <w:sz w:val="20"/>
              </w:rPr>
              <w:t>milieuvriendelijk afgevoerd te worden.</w:t>
            </w:r>
          </w:p>
        </w:tc>
      </w:tr>
      <w:tr w:rsidR="007D0321" w:rsidRPr="00C659E7" w14:paraId="39408E57" w14:textId="77777777" w:rsidTr="1CB24D29">
        <w:tc>
          <w:tcPr>
            <w:tcW w:w="1134" w:type="dxa"/>
          </w:tcPr>
          <w:p w14:paraId="0D185C9C" w14:textId="1B4FD347" w:rsidR="007D0321" w:rsidRPr="00AF26D0" w:rsidRDefault="007D0321" w:rsidP="006F5D91">
            <w:pPr>
              <w:rPr>
                <w:bCs/>
              </w:rPr>
            </w:pPr>
            <w:r w:rsidRPr="007D0321">
              <w:rPr>
                <w:bCs/>
                <w:sz w:val="20"/>
                <w:szCs w:val="18"/>
              </w:rPr>
              <w:t>6.4.16</w:t>
            </w:r>
          </w:p>
        </w:tc>
        <w:tc>
          <w:tcPr>
            <w:tcW w:w="8611" w:type="dxa"/>
          </w:tcPr>
          <w:p w14:paraId="7AA579DA" w14:textId="629B510C" w:rsidR="007D0321" w:rsidRDefault="007D0321" w:rsidP="006F5D91">
            <w:pPr>
              <w:rPr>
                <w:bCs/>
              </w:rPr>
            </w:pPr>
            <w:r w:rsidRPr="007D0321">
              <w:rPr>
                <w:bCs/>
                <w:sz w:val="20"/>
                <w:szCs w:val="18"/>
              </w:rPr>
              <w:t>Opdrachtnemer staat toe dat opgeleverde loggers en stuw – en inlaatbesturingen door een derde partij NEN3140 gekeurd kunnen worden in opdracht van Opdrachtgever.</w:t>
            </w:r>
          </w:p>
        </w:tc>
      </w:tr>
    </w:tbl>
    <w:p w14:paraId="62A841D5" w14:textId="77777777" w:rsidR="000905D9" w:rsidRPr="000905D9" w:rsidRDefault="000905D9" w:rsidP="000905D9">
      <w:pPr>
        <w:rPr>
          <w:bCs/>
        </w:rPr>
      </w:pPr>
    </w:p>
    <w:p w14:paraId="6BF26091" w14:textId="099C0D61" w:rsidR="00B32BF2" w:rsidRDefault="00B32BF2" w:rsidP="00B32BF2">
      <w:pPr>
        <w:pStyle w:val="Kop2"/>
      </w:pPr>
      <w:bookmarkStart w:id="51" w:name="_Toc158102869"/>
      <w:r>
        <w:t>Eisen aan correctief onderhoud</w:t>
      </w:r>
      <w:bookmarkEnd w:id="51"/>
    </w:p>
    <w:p w14:paraId="4C6F92DC" w14:textId="77777777" w:rsidR="00B32BF2" w:rsidRDefault="00B32BF2" w:rsidP="00B32BF2"/>
    <w:tbl>
      <w:tblPr>
        <w:tblStyle w:val="Tabelraster"/>
        <w:tblW w:w="9745" w:type="dxa"/>
        <w:tblInd w:w="108" w:type="dxa"/>
        <w:tblLayout w:type="fixed"/>
        <w:tblLook w:val="04A0" w:firstRow="1" w:lastRow="0" w:firstColumn="1" w:lastColumn="0" w:noHBand="0" w:noVBand="1"/>
      </w:tblPr>
      <w:tblGrid>
        <w:gridCol w:w="1134"/>
        <w:gridCol w:w="8611"/>
      </w:tblGrid>
      <w:tr w:rsidR="00B32BF2" w:rsidRPr="0077326D" w14:paraId="57E88473" w14:textId="77777777" w:rsidTr="6C99B8C5">
        <w:tc>
          <w:tcPr>
            <w:tcW w:w="1134" w:type="dxa"/>
            <w:shd w:val="clear" w:color="auto" w:fill="BFBFBF" w:themeFill="background1" w:themeFillShade="BF"/>
          </w:tcPr>
          <w:p w14:paraId="6F61E93F" w14:textId="77777777" w:rsidR="00B32BF2" w:rsidRPr="0077326D" w:rsidRDefault="00B32BF2" w:rsidP="00B32BF2">
            <w:pPr>
              <w:rPr>
                <w:b/>
                <w:sz w:val="20"/>
              </w:rPr>
            </w:pPr>
            <w:r w:rsidRPr="0077326D">
              <w:rPr>
                <w:b/>
                <w:sz w:val="20"/>
              </w:rPr>
              <w:t>Nr.</w:t>
            </w:r>
          </w:p>
        </w:tc>
        <w:tc>
          <w:tcPr>
            <w:tcW w:w="8611" w:type="dxa"/>
            <w:shd w:val="clear" w:color="auto" w:fill="BFBFBF" w:themeFill="background1" w:themeFillShade="BF"/>
          </w:tcPr>
          <w:p w14:paraId="1A3E023C" w14:textId="77777777" w:rsidR="00B32BF2" w:rsidRPr="0077326D" w:rsidRDefault="00B32BF2" w:rsidP="00B32BF2">
            <w:pPr>
              <w:rPr>
                <w:b/>
                <w:sz w:val="20"/>
              </w:rPr>
            </w:pPr>
            <w:r w:rsidRPr="0077326D">
              <w:rPr>
                <w:b/>
                <w:sz w:val="20"/>
              </w:rPr>
              <w:t>Eis</w:t>
            </w:r>
          </w:p>
        </w:tc>
      </w:tr>
      <w:tr w:rsidR="00B32BF2" w:rsidRPr="00B32BF2" w14:paraId="241A7D60" w14:textId="77777777" w:rsidTr="6C99B8C5">
        <w:tc>
          <w:tcPr>
            <w:tcW w:w="1134" w:type="dxa"/>
          </w:tcPr>
          <w:p w14:paraId="0E2E02A7" w14:textId="77777777" w:rsidR="00B32BF2" w:rsidRPr="00B32BF2" w:rsidRDefault="009040DD" w:rsidP="00B32BF2">
            <w:pPr>
              <w:rPr>
                <w:bCs/>
                <w:sz w:val="20"/>
              </w:rPr>
            </w:pPr>
            <w:r>
              <w:rPr>
                <w:bCs/>
                <w:sz w:val="20"/>
              </w:rPr>
              <w:t>6</w:t>
            </w:r>
            <w:r w:rsidR="00512037">
              <w:rPr>
                <w:bCs/>
                <w:sz w:val="20"/>
              </w:rPr>
              <w:t>.5</w:t>
            </w:r>
            <w:r w:rsidR="00B32BF2" w:rsidRPr="00B32BF2">
              <w:rPr>
                <w:bCs/>
                <w:sz w:val="20"/>
              </w:rPr>
              <w:t>.1</w:t>
            </w:r>
          </w:p>
        </w:tc>
        <w:tc>
          <w:tcPr>
            <w:tcW w:w="8611" w:type="dxa"/>
          </w:tcPr>
          <w:p w14:paraId="1628701A" w14:textId="77777777" w:rsidR="00B32BF2" w:rsidRPr="00B32BF2" w:rsidRDefault="00B32BF2" w:rsidP="00B32BF2">
            <w:pPr>
              <w:rPr>
                <w:sz w:val="20"/>
              </w:rPr>
            </w:pPr>
            <w:r w:rsidRPr="00B32BF2">
              <w:rPr>
                <w:sz w:val="20"/>
              </w:rPr>
              <w:t>Tot het correctief onderhoud behoort</w:t>
            </w:r>
            <w:r w:rsidR="001F3679">
              <w:rPr>
                <w:sz w:val="20"/>
              </w:rPr>
              <w:t xml:space="preserve"> minimaal</w:t>
            </w:r>
            <w:r w:rsidRPr="00B32BF2">
              <w:rPr>
                <w:sz w:val="20"/>
              </w:rPr>
              <w:t>:</w:t>
            </w:r>
          </w:p>
          <w:p w14:paraId="28614819" w14:textId="41DAD598" w:rsidR="00B32BF2" w:rsidRPr="00B32BF2" w:rsidRDefault="1569661C" w:rsidP="5EC9DDB4">
            <w:pPr>
              <w:pStyle w:val="Lijstalinea"/>
              <w:numPr>
                <w:ilvl w:val="0"/>
                <w:numId w:val="4"/>
              </w:numPr>
              <w:rPr>
                <w:sz w:val="20"/>
              </w:rPr>
            </w:pPr>
            <w:r w:rsidRPr="6C99B8C5">
              <w:rPr>
                <w:sz w:val="20"/>
              </w:rPr>
              <w:t>Een storingsdienst met bereikbaarheid</w:t>
            </w:r>
            <w:r w:rsidR="64432C6A" w:rsidRPr="6C99B8C5">
              <w:rPr>
                <w:sz w:val="20"/>
              </w:rPr>
              <w:t xml:space="preserve"> op werkdagen.</w:t>
            </w:r>
          </w:p>
          <w:p w14:paraId="3717B8D4" w14:textId="77777777" w:rsidR="00A36E20" w:rsidRPr="00BF4B23" w:rsidRDefault="1569661C" w:rsidP="00A36E20">
            <w:pPr>
              <w:pStyle w:val="Lijstalinea"/>
              <w:numPr>
                <w:ilvl w:val="0"/>
                <w:numId w:val="4"/>
              </w:numPr>
              <w:rPr>
                <w:sz w:val="20"/>
              </w:rPr>
            </w:pPr>
            <w:r w:rsidRPr="6C99B8C5">
              <w:rPr>
                <w:sz w:val="20"/>
              </w:rPr>
              <w:t xml:space="preserve">Het herstellen van </w:t>
            </w:r>
            <w:r w:rsidR="2FB5F355" w:rsidRPr="6C99B8C5">
              <w:rPr>
                <w:sz w:val="20"/>
              </w:rPr>
              <w:t>storingen</w:t>
            </w:r>
            <w:r w:rsidRPr="6C99B8C5">
              <w:rPr>
                <w:sz w:val="20"/>
              </w:rPr>
              <w:t>.</w:t>
            </w:r>
          </w:p>
        </w:tc>
      </w:tr>
      <w:tr w:rsidR="00B32BF2" w:rsidRPr="00B32BF2" w14:paraId="10FCE785" w14:textId="77777777" w:rsidTr="6C99B8C5">
        <w:tc>
          <w:tcPr>
            <w:tcW w:w="1134" w:type="dxa"/>
            <w:tcBorders>
              <w:bottom w:val="single" w:sz="4" w:space="0" w:color="auto"/>
            </w:tcBorders>
          </w:tcPr>
          <w:p w14:paraId="274895FB" w14:textId="77777777" w:rsidR="00B32BF2" w:rsidRPr="00B32BF2" w:rsidRDefault="009040DD" w:rsidP="00B32BF2">
            <w:pPr>
              <w:rPr>
                <w:b/>
                <w:sz w:val="20"/>
              </w:rPr>
            </w:pPr>
            <w:r>
              <w:rPr>
                <w:bCs/>
                <w:sz w:val="20"/>
              </w:rPr>
              <w:t>6</w:t>
            </w:r>
            <w:r w:rsidR="00512037">
              <w:rPr>
                <w:bCs/>
                <w:sz w:val="20"/>
              </w:rPr>
              <w:t>.5</w:t>
            </w:r>
            <w:r w:rsidR="00B32BF2" w:rsidRPr="00B32BF2">
              <w:rPr>
                <w:bCs/>
                <w:sz w:val="20"/>
              </w:rPr>
              <w:t>.</w:t>
            </w:r>
            <w:r w:rsidR="00B32BF2">
              <w:rPr>
                <w:bCs/>
                <w:sz w:val="20"/>
              </w:rPr>
              <w:t>2</w:t>
            </w:r>
          </w:p>
        </w:tc>
        <w:tc>
          <w:tcPr>
            <w:tcW w:w="8611" w:type="dxa"/>
            <w:tcBorders>
              <w:bottom w:val="single" w:sz="4" w:space="0" w:color="auto"/>
            </w:tcBorders>
          </w:tcPr>
          <w:p w14:paraId="26AE8A50" w14:textId="4399F93C" w:rsidR="00C7037B" w:rsidRPr="00B32BF2" w:rsidRDefault="0E09960D" w:rsidP="38169CF8">
            <w:pPr>
              <w:rPr>
                <w:sz w:val="20"/>
              </w:rPr>
            </w:pPr>
            <w:r w:rsidRPr="38169CF8">
              <w:rPr>
                <w:sz w:val="20"/>
              </w:rPr>
              <w:t xml:space="preserve">Opdrachtnemer stelt een </w:t>
            </w:r>
            <w:r w:rsidR="5564D976" w:rsidRPr="38169CF8">
              <w:rPr>
                <w:sz w:val="20"/>
              </w:rPr>
              <w:t>telefoon</w:t>
            </w:r>
            <w:r w:rsidRPr="38169CF8">
              <w:rPr>
                <w:sz w:val="20"/>
              </w:rPr>
              <w:t xml:space="preserve">nummer (max. tegen lokaal tarief) ter beschikking waar storingen </w:t>
            </w:r>
            <w:r w:rsidR="5564D976" w:rsidRPr="38169CF8">
              <w:rPr>
                <w:sz w:val="20"/>
              </w:rPr>
              <w:t xml:space="preserve">van </w:t>
            </w:r>
            <w:r w:rsidR="00F41BF4" w:rsidRPr="38169CF8">
              <w:rPr>
                <w:sz w:val="20"/>
              </w:rPr>
              <w:t>metingen</w:t>
            </w:r>
            <w:r w:rsidR="5564D976" w:rsidRPr="38169CF8">
              <w:rPr>
                <w:sz w:val="20"/>
              </w:rPr>
              <w:t xml:space="preserve"> </w:t>
            </w:r>
            <w:r w:rsidR="75932384" w:rsidRPr="38169CF8">
              <w:rPr>
                <w:sz w:val="20"/>
              </w:rPr>
              <w:t>op werkdagen van 7.00 - 1</w:t>
            </w:r>
            <w:r w:rsidR="69D9D2EA" w:rsidRPr="38169CF8">
              <w:rPr>
                <w:sz w:val="20"/>
              </w:rPr>
              <w:t>7</w:t>
            </w:r>
            <w:r w:rsidR="75932384" w:rsidRPr="38169CF8">
              <w:rPr>
                <w:sz w:val="20"/>
              </w:rPr>
              <w:t>.00 uur</w:t>
            </w:r>
            <w:r w:rsidRPr="38169CF8">
              <w:rPr>
                <w:sz w:val="20"/>
              </w:rPr>
              <w:t xml:space="preserve"> kunnen worden gemeld</w:t>
            </w:r>
            <w:r w:rsidR="42115ACB" w:rsidRPr="38169CF8">
              <w:rPr>
                <w:sz w:val="20"/>
              </w:rPr>
              <w:t xml:space="preserve">. Opdrachtgever kan 24 uur per dag </w:t>
            </w:r>
            <w:r w:rsidR="33A6EC18" w:rsidRPr="38169CF8">
              <w:rPr>
                <w:sz w:val="20"/>
              </w:rPr>
              <w:t>storingen melden</w:t>
            </w:r>
            <w:r w:rsidR="6308D9A6" w:rsidRPr="38169CF8">
              <w:rPr>
                <w:sz w:val="20"/>
              </w:rPr>
              <w:t xml:space="preserve"> via een mailadres van Opdrachtnemer</w:t>
            </w:r>
            <w:r w:rsidR="1D16A387" w:rsidRPr="38169CF8">
              <w:rPr>
                <w:sz w:val="20"/>
              </w:rPr>
              <w:t>.</w:t>
            </w:r>
          </w:p>
        </w:tc>
      </w:tr>
      <w:tr w:rsidR="004F099A" w:rsidRPr="00B32BF2" w14:paraId="1D6A0BC9" w14:textId="77777777" w:rsidTr="6C99B8C5">
        <w:tc>
          <w:tcPr>
            <w:tcW w:w="1134" w:type="dxa"/>
            <w:shd w:val="clear" w:color="auto" w:fill="auto"/>
          </w:tcPr>
          <w:p w14:paraId="162771DD" w14:textId="77E2A7F7" w:rsidR="004F099A" w:rsidRPr="009F23CE" w:rsidRDefault="004F099A" w:rsidP="00B32BF2">
            <w:pPr>
              <w:rPr>
                <w:bCs/>
                <w:sz w:val="20"/>
                <w:szCs w:val="18"/>
              </w:rPr>
            </w:pPr>
            <w:r w:rsidRPr="009F23CE">
              <w:rPr>
                <w:bCs/>
                <w:sz w:val="20"/>
                <w:szCs w:val="18"/>
              </w:rPr>
              <w:t>6.5.3</w:t>
            </w:r>
          </w:p>
        </w:tc>
        <w:tc>
          <w:tcPr>
            <w:tcW w:w="8611" w:type="dxa"/>
            <w:shd w:val="clear" w:color="auto" w:fill="auto"/>
          </w:tcPr>
          <w:p w14:paraId="0247F40B" w14:textId="14A60C21" w:rsidR="004F099A" w:rsidRPr="00A71795" w:rsidRDefault="4EFBD450" w:rsidP="5EC9DDB4">
            <w:pPr>
              <w:rPr>
                <w:sz w:val="20"/>
              </w:rPr>
            </w:pPr>
            <w:r w:rsidRPr="5EC9DDB4">
              <w:rPr>
                <w:sz w:val="20"/>
              </w:rPr>
              <w:t xml:space="preserve">Correctief onderhoud bestaat uit </w:t>
            </w:r>
            <w:r w:rsidRPr="5EC9DDB4">
              <w:rPr>
                <w:sz w:val="20"/>
                <w:u w:val="single"/>
              </w:rPr>
              <w:t>urgent</w:t>
            </w:r>
            <w:r w:rsidRPr="5EC9DDB4">
              <w:rPr>
                <w:sz w:val="20"/>
              </w:rPr>
              <w:t xml:space="preserve"> correctief onderhoud en </w:t>
            </w:r>
            <w:r w:rsidRPr="5EC9DDB4">
              <w:rPr>
                <w:sz w:val="20"/>
                <w:u w:val="single"/>
              </w:rPr>
              <w:t>normaal</w:t>
            </w:r>
            <w:r w:rsidRPr="5EC9DDB4">
              <w:rPr>
                <w:sz w:val="20"/>
              </w:rPr>
              <w:t xml:space="preserve"> correctief onderhoud.</w:t>
            </w:r>
            <w:r w:rsidR="00174F44">
              <w:rPr>
                <w:sz w:val="20"/>
              </w:rPr>
              <w:t xml:space="preserve"> Opdrachtgever geeft aan of de storing </w:t>
            </w:r>
            <w:r w:rsidR="00174F44" w:rsidRPr="00174F44">
              <w:rPr>
                <w:sz w:val="20"/>
                <w:u w:val="single"/>
              </w:rPr>
              <w:t>urgent</w:t>
            </w:r>
            <w:r w:rsidR="00174F44">
              <w:rPr>
                <w:sz w:val="20"/>
              </w:rPr>
              <w:t xml:space="preserve"> of </w:t>
            </w:r>
            <w:r w:rsidR="00174F44" w:rsidRPr="00174F44">
              <w:rPr>
                <w:sz w:val="20"/>
                <w:u w:val="single"/>
              </w:rPr>
              <w:t>normaal</w:t>
            </w:r>
            <w:r w:rsidR="00174F44">
              <w:rPr>
                <w:sz w:val="20"/>
              </w:rPr>
              <w:t xml:space="preserve"> is.</w:t>
            </w:r>
          </w:p>
        </w:tc>
      </w:tr>
      <w:tr w:rsidR="004F099A" w:rsidRPr="00B32BF2" w14:paraId="1857D89C" w14:textId="77777777" w:rsidTr="6C99B8C5">
        <w:tc>
          <w:tcPr>
            <w:tcW w:w="1134" w:type="dxa"/>
            <w:shd w:val="clear" w:color="auto" w:fill="auto"/>
          </w:tcPr>
          <w:p w14:paraId="6A95A020" w14:textId="3071C114" w:rsidR="004F099A" w:rsidRPr="009F23CE" w:rsidRDefault="004F099A" w:rsidP="00B32BF2">
            <w:pPr>
              <w:rPr>
                <w:bCs/>
                <w:sz w:val="20"/>
                <w:szCs w:val="18"/>
              </w:rPr>
            </w:pPr>
            <w:r w:rsidRPr="009F23CE">
              <w:rPr>
                <w:bCs/>
                <w:sz w:val="20"/>
                <w:szCs w:val="18"/>
              </w:rPr>
              <w:t>6.5.4</w:t>
            </w:r>
          </w:p>
        </w:tc>
        <w:tc>
          <w:tcPr>
            <w:tcW w:w="8611" w:type="dxa"/>
            <w:shd w:val="clear" w:color="auto" w:fill="auto"/>
          </w:tcPr>
          <w:p w14:paraId="092CD79A" w14:textId="3369ACF9" w:rsidR="004F099A" w:rsidRPr="00A71795" w:rsidRDefault="04DB6976" w:rsidP="5EC9DDB4">
            <w:pPr>
              <w:rPr>
                <w:sz w:val="20"/>
              </w:rPr>
            </w:pPr>
            <w:r w:rsidRPr="007D0321">
              <w:rPr>
                <w:sz w:val="20"/>
              </w:rPr>
              <w:t xml:space="preserve">Opdrachtgever hanteert het uitgangspunt dat maximaal de onder </w:t>
            </w:r>
            <w:r w:rsidR="73222FC4" w:rsidRPr="007D0321">
              <w:rPr>
                <w:sz w:val="20"/>
              </w:rPr>
              <w:t xml:space="preserve">6.5.9 </w:t>
            </w:r>
            <w:r w:rsidRPr="007D0321">
              <w:rPr>
                <w:sz w:val="20"/>
              </w:rPr>
              <w:t xml:space="preserve">genoemde loggers op jaarbasis voor </w:t>
            </w:r>
            <w:r w:rsidRPr="007D0321">
              <w:rPr>
                <w:sz w:val="20"/>
                <w:u w:val="single"/>
              </w:rPr>
              <w:t>urgent</w:t>
            </w:r>
            <w:r w:rsidRPr="007D0321">
              <w:rPr>
                <w:sz w:val="20"/>
              </w:rPr>
              <w:t xml:space="preserve"> correctief onderhoud in aanmerking kunnen komen.</w:t>
            </w:r>
            <w:r w:rsidRPr="5EC9DDB4">
              <w:rPr>
                <w:sz w:val="20"/>
              </w:rPr>
              <w:t xml:space="preserve"> </w:t>
            </w:r>
          </w:p>
        </w:tc>
      </w:tr>
      <w:tr w:rsidR="004F099A" w:rsidRPr="00B32BF2" w14:paraId="78905395" w14:textId="77777777" w:rsidTr="6C99B8C5">
        <w:tc>
          <w:tcPr>
            <w:tcW w:w="1134" w:type="dxa"/>
            <w:shd w:val="clear" w:color="auto" w:fill="auto"/>
          </w:tcPr>
          <w:p w14:paraId="41C1A4FD" w14:textId="7062D7BE" w:rsidR="004F099A" w:rsidRPr="009F23CE" w:rsidRDefault="004F099A" w:rsidP="00B32BF2">
            <w:pPr>
              <w:rPr>
                <w:bCs/>
                <w:sz w:val="20"/>
                <w:szCs w:val="18"/>
              </w:rPr>
            </w:pPr>
            <w:r w:rsidRPr="009F23CE">
              <w:rPr>
                <w:bCs/>
                <w:sz w:val="20"/>
                <w:szCs w:val="18"/>
              </w:rPr>
              <w:t>6.5.5</w:t>
            </w:r>
          </w:p>
        </w:tc>
        <w:tc>
          <w:tcPr>
            <w:tcW w:w="8611" w:type="dxa"/>
            <w:shd w:val="clear" w:color="auto" w:fill="auto"/>
          </w:tcPr>
          <w:p w14:paraId="3CE35713" w14:textId="214026EE" w:rsidR="004F099A" w:rsidRPr="001B2637" w:rsidRDefault="68718911" w:rsidP="38169CF8">
            <w:pPr>
              <w:rPr>
                <w:sz w:val="20"/>
              </w:rPr>
            </w:pPr>
            <w:r w:rsidRPr="001B2637">
              <w:rPr>
                <w:sz w:val="20"/>
              </w:rPr>
              <w:t xml:space="preserve">De kosten van </w:t>
            </w:r>
            <w:r w:rsidRPr="001B2637">
              <w:rPr>
                <w:sz w:val="20"/>
                <w:u w:val="single"/>
              </w:rPr>
              <w:t>normaal</w:t>
            </w:r>
            <w:r w:rsidRPr="001B2637">
              <w:rPr>
                <w:sz w:val="20"/>
              </w:rPr>
              <w:t xml:space="preserve"> correctief onderhoud en eventueel </w:t>
            </w:r>
            <w:r w:rsidRPr="001B2637">
              <w:rPr>
                <w:sz w:val="20"/>
                <w:u w:val="single"/>
              </w:rPr>
              <w:t>urgent</w:t>
            </w:r>
            <w:r w:rsidRPr="001B2637">
              <w:rPr>
                <w:sz w:val="20"/>
              </w:rPr>
              <w:t xml:space="preserve"> correctief onderhoud tot maximaal de onder </w:t>
            </w:r>
            <w:r w:rsidR="3B25EEA3" w:rsidRPr="001B2637">
              <w:rPr>
                <w:sz w:val="20"/>
              </w:rPr>
              <w:t xml:space="preserve">6.5.9 </w:t>
            </w:r>
            <w:r w:rsidRPr="001B2637">
              <w:rPr>
                <w:sz w:val="20"/>
              </w:rPr>
              <w:t>genoemde aantallen zijn inbegrepen in de eenheidsprijs voor preventief en correctief onderhoud.</w:t>
            </w:r>
          </w:p>
        </w:tc>
      </w:tr>
      <w:tr w:rsidR="004F099A" w:rsidRPr="00B32BF2" w14:paraId="2A2C2E95" w14:textId="77777777" w:rsidTr="6C99B8C5">
        <w:tc>
          <w:tcPr>
            <w:tcW w:w="1134" w:type="dxa"/>
            <w:shd w:val="clear" w:color="auto" w:fill="auto"/>
          </w:tcPr>
          <w:p w14:paraId="0E0B52BF" w14:textId="1AFB96B3" w:rsidR="004F099A" w:rsidRPr="009F23CE" w:rsidRDefault="004F099A" w:rsidP="00B32BF2">
            <w:pPr>
              <w:rPr>
                <w:bCs/>
                <w:sz w:val="20"/>
                <w:szCs w:val="18"/>
              </w:rPr>
            </w:pPr>
            <w:r w:rsidRPr="009F23CE">
              <w:rPr>
                <w:bCs/>
                <w:sz w:val="20"/>
                <w:szCs w:val="18"/>
              </w:rPr>
              <w:t>6.5.6</w:t>
            </w:r>
          </w:p>
        </w:tc>
        <w:tc>
          <w:tcPr>
            <w:tcW w:w="8611" w:type="dxa"/>
            <w:shd w:val="clear" w:color="auto" w:fill="auto"/>
          </w:tcPr>
          <w:p w14:paraId="63721212" w14:textId="0417903D" w:rsidR="004F099A" w:rsidRPr="001B2637" w:rsidRDefault="004F099A" w:rsidP="004F4F10">
            <w:pPr>
              <w:rPr>
                <w:sz w:val="20"/>
              </w:rPr>
            </w:pPr>
            <w:r w:rsidRPr="001B2637">
              <w:rPr>
                <w:sz w:val="20"/>
              </w:rPr>
              <w:t xml:space="preserve">Eventuele overschrijding van de aantallen </w:t>
            </w:r>
            <w:r w:rsidRPr="001B2637">
              <w:rPr>
                <w:sz w:val="20"/>
                <w:u w:val="single"/>
              </w:rPr>
              <w:t>urgent</w:t>
            </w:r>
            <w:r w:rsidRPr="001B2637">
              <w:rPr>
                <w:sz w:val="20"/>
              </w:rPr>
              <w:t xml:space="preserve"> correctief onderhoud zoals vermeld onder </w:t>
            </w:r>
            <w:r w:rsidR="004F4F10" w:rsidRPr="001B2637">
              <w:rPr>
                <w:sz w:val="20"/>
              </w:rPr>
              <w:t xml:space="preserve">6.5.9 </w:t>
            </w:r>
            <w:r w:rsidRPr="001B2637">
              <w:rPr>
                <w:sz w:val="20"/>
              </w:rPr>
              <w:t>zal na overschrijding van deze aantallen tegen de door Inschrijver opgegeven separate eenheidsprijs worden verrekend (Item C-8f van Inschrijvingsstaat)</w:t>
            </w:r>
          </w:p>
        </w:tc>
      </w:tr>
      <w:tr w:rsidR="004F099A" w:rsidRPr="00B32BF2" w14:paraId="3DB39DDB" w14:textId="77777777" w:rsidTr="6C99B8C5">
        <w:tc>
          <w:tcPr>
            <w:tcW w:w="1134" w:type="dxa"/>
            <w:shd w:val="clear" w:color="auto" w:fill="auto"/>
          </w:tcPr>
          <w:p w14:paraId="07A22C27" w14:textId="40D1227A" w:rsidR="004F099A" w:rsidRPr="009F23CE" w:rsidRDefault="004F099A" w:rsidP="00B32BF2">
            <w:pPr>
              <w:rPr>
                <w:bCs/>
                <w:sz w:val="20"/>
                <w:szCs w:val="18"/>
              </w:rPr>
            </w:pPr>
            <w:r w:rsidRPr="009F23CE">
              <w:rPr>
                <w:bCs/>
                <w:sz w:val="20"/>
                <w:szCs w:val="18"/>
              </w:rPr>
              <w:t>6.5.7</w:t>
            </w:r>
          </w:p>
        </w:tc>
        <w:tc>
          <w:tcPr>
            <w:tcW w:w="8611" w:type="dxa"/>
            <w:shd w:val="clear" w:color="auto" w:fill="auto"/>
          </w:tcPr>
          <w:p w14:paraId="73848372" w14:textId="702D480D" w:rsidR="004F099A" w:rsidRPr="00A71795" w:rsidRDefault="004F099A" w:rsidP="00CD1AB5">
            <w:pPr>
              <w:rPr>
                <w:sz w:val="20"/>
              </w:rPr>
            </w:pPr>
            <w:r w:rsidRPr="00A71795">
              <w:rPr>
                <w:sz w:val="20"/>
                <w:u w:val="single"/>
              </w:rPr>
              <w:t>Normaal</w:t>
            </w:r>
            <w:r w:rsidRPr="00A71795">
              <w:rPr>
                <w:sz w:val="20"/>
              </w:rPr>
              <w:t xml:space="preserve"> correctief onderhoud dient binnen 10 werkdagen na een melding van de Opdrachtgever uitgevoerd te worden</w:t>
            </w:r>
            <w:r>
              <w:rPr>
                <w:sz w:val="20"/>
              </w:rPr>
              <w:t xml:space="preserve"> en succesvol afgerond te worden.</w:t>
            </w:r>
            <w:r w:rsidRPr="00A36E20">
              <w:rPr>
                <w:sz w:val="20"/>
              </w:rPr>
              <w:t xml:space="preserve"> Indien dit niet mogelijk blijkt, </w:t>
            </w:r>
            <w:r>
              <w:rPr>
                <w:sz w:val="20"/>
              </w:rPr>
              <w:t xml:space="preserve">levert Opdrachtnemer direct </w:t>
            </w:r>
            <w:r w:rsidRPr="00A36E20">
              <w:rPr>
                <w:sz w:val="20"/>
              </w:rPr>
              <w:t>kosteloos vervangende apparatuur</w:t>
            </w:r>
            <w:r>
              <w:rPr>
                <w:sz w:val="20"/>
              </w:rPr>
              <w:t xml:space="preserve"> en toebehoren en sluit deze aan</w:t>
            </w:r>
            <w:r w:rsidRPr="009101CF">
              <w:rPr>
                <w:sz w:val="20"/>
              </w:rPr>
              <w:t xml:space="preserve"> tot aan definitieve reparatie</w:t>
            </w:r>
            <w:r>
              <w:rPr>
                <w:sz w:val="20"/>
              </w:rPr>
              <w:t xml:space="preserve"> van de oorspronkelijke metingen. Hierna wordt vervangende apparatuur en toebehoren verwijderd.</w:t>
            </w:r>
          </w:p>
        </w:tc>
      </w:tr>
      <w:tr w:rsidR="004F099A" w:rsidRPr="00B32BF2" w14:paraId="7524C4D8" w14:textId="77777777" w:rsidTr="6C99B8C5">
        <w:tc>
          <w:tcPr>
            <w:tcW w:w="1134" w:type="dxa"/>
            <w:shd w:val="clear" w:color="auto" w:fill="auto"/>
          </w:tcPr>
          <w:p w14:paraId="7FF97BE6" w14:textId="322466CE" w:rsidR="004F099A" w:rsidRPr="001B2637" w:rsidRDefault="004F099A" w:rsidP="00B32BF2">
            <w:pPr>
              <w:rPr>
                <w:bCs/>
                <w:sz w:val="20"/>
              </w:rPr>
            </w:pPr>
            <w:r w:rsidRPr="001B2637">
              <w:rPr>
                <w:bCs/>
                <w:sz w:val="20"/>
              </w:rPr>
              <w:t>6.5.8</w:t>
            </w:r>
          </w:p>
        </w:tc>
        <w:tc>
          <w:tcPr>
            <w:tcW w:w="8611" w:type="dxa"/>
            <w:shd w:val="clear" w:color="auto" w:fill="auto"/>
          </w:tcPr>
          <w:p w14:paraId="21131BF8" w14:textId="403C7DFA" w:rsidR="004F099A" w:rsidRPr="001B2637" w:rsidRDefault="004F099A" w:rsidP="00CD1AB5">
            <w:pPr>
              <w:rPr>
                <w:sz w:val="20"/>
              </w:rPr>
            </w:pPr>
            <w:r w:rsidRPr="001B2637">
              <w:rPr>
                <w:sz w:val="20"/>
                <w:u w:val="single"/>
              </w:rPr>
              <w:t>Urgent</w:t>
            </w:r>
            <w:r w:rsidRPr="001B2637">
              <w:rPr>
                <w:sz w:val="20"/>
              </w:rPr>
              <w:t xml:space="preserve"> correctief onderhoud dient </w:t>
            </w:r>
            <w:r w:rsidR="00CD1AB5" w:rsidRPr="001B2637">
              <w:rPr>
                <w:sz w:val="20"/>
              </w:rPr>
              <w:t xml:space="preserve">op werkdagen </w:t>
            </w:r>
            <w:r w:rsidRPr="001B2637">
              <w:rPr>
                <w:sz w:val="20"/>
              </w:rPr>
              <w:t>binnen 48 uur te worden uitgevoerd en succesvol afgerond te worden. Indien dit niet mogelijk blijkt, levert Opdrachtnemer direct kosteloos vervangende apparatuur en toebehoren en sluit deze aan tot aan definitieve reparatie van de oorspronkelijke metingen. Hierna wordt vervangende apparatuur en toebehoren verwijderd.</w:t>
            </w:r>
          </w:p>
        </w:tc>
      </w:tr>
      <w:tr w:rsidR="004F099A" w:rsidRPr="00B32BF2" w14:paraId="7E451892" w14:textId="77777777" w:rsidTr="6C99B8C5">
        <w:tc>
          <w:tcPr>
            <w:tcW w:w="1134" w:type="dxa"/>
            <w:shd w:val="clear" w:color="auto" w:fill="auto"/>
          </w:tcPr>
          <w:p w14:paraId="68D42853" w14:textId="3988C76D" w:rsidR="004F099A" w:rsidRPr="001B2637" w:rsidRDefault="40710FEF" w:rsidP="7A6C513B">
            <w:pPr>
              <w:rPr>
                <w:sz w:val="20"/>
              </w:rPr>
            </w:pPr>
            <w:r w:rsidRPr="001B2637">
              <w:rPr>
                <w:sz w:val="20"/>
              </w:rPr>
              <w:t>6.5.9</w:t>
            </w:r>
          </w:p>
        </w:tc>
        <w:tc>
          <w:tcPr>
            <w:tcW w:w="8611" w:type="dxa"/>
            <w:shd w:val="clear" w:color="auto" w:fill="auto"/>
          </w:tcPr>
          <w:p w14:paraId="28D725EA" w14:textId="5FB530EB" w:rsidR="004F099A" w:rsidRPr="001B2637" w:rsidRDefault="28454D6B" w:rsidP="5EC9DDB4">
            <w:pPr>
              <w:rPr>
                <w:sz w:val="20"/>
              </w:rPr>
            </w:pPr>
            <w:r w:rsidRPr="001B2637">
              <w:rPr>
                <w:sz w:val="20"/>
              </w:rPr>
              <w:t xml:space="preserve">De loggers  die in geval van storing of uitval voor mogelijk </w:t>
            </w:r>
            <w:r w:rsidRPr="001B2637">
              <w:rPr>
                <w:sz w:val="20"/>
                <w:u w:val="single"/>
              </w:rPr>
              <w:t>urgent</w:t>
            </w:r>
            <w:r w:rsidRPr="001B2637">
              <w:rPr>
                <w:sz w:val="20"/>
              </w:rPr>
              <w:t xml:space="preserve"> correctief onderhoud in aanmerking komen zijn als volgt: </w:t>
            </w:r>
          </w:p>
          <w:p w14:paraId="60D64837" w14:textId="761A0940" w:rsidR="004F099A" w:rsidRPr="001B2637" w:rsidRDefault="7E1746F6" w:rsidP="7A6C513B">
            <w:pPr>
              <w:pStyle w:val="Lijstalinea"/>
              <w:numPr>
                <w:ilvl w:val="0"/>
                <w:numId w:val="48"/>
              </w:numPr>
              <w:tabs>
                <w:tab w:val="clear" w:pos="380"/>
              </w:tabs>
              <w:rPr>
                <w:sz w:val="20"/>
              </w:rPr>
            </w:pPr>
            <w:r w:rsidRPr="001B2637">
              <w:rPr>
                <w:sz w:val="20"/>
              </w:rPr>
              <w:t>Loggers oppervlaktewaterniveau:</w:t>
            </w:r>
            <w:r w:rsidR="004F099A" w:rsidRPr="001B2637">
              <w:rPr>
                <w:sz w:val="20"/>
              </w:rPr>
              <w:br/>
            </w:r>
            <w:r w:rsidRPr="001B2637">
              <w:rPr>
                <w:rFonts w:ascii="Wingdings" w:eastAsia="Wingdings" w:hAnsi="Wingdings" w:cs="Wingdings"/>
                <w:sz w:val="20"/>
              </w:rPr>
              <w:t>à</w:t>
            </w:r>
            <w:r w:rsidRPr="001B2637">
              <w:rPr>
                <w:sz w:val="20"/>
              </w:rPr>
              <w:t xml:space="preserve"> maximaal </w:t>
            </w:r>
            <w:r w:rsidR="6CB3C704" w:rsidRPr="001B2637">
              <w:rPr>
                <w:sz w:val="20"/>
              </w:rPr>
              <w:t>5</w:t>
            </w:r>
            <w:r w:rsidRPr="001B2637">
              <w:rPr>
                <w:sz w:val="20"/>
              </w:rPr>
              <w:t xml:space="preserve"> locaties op jaarbasis voor urgent correctief onderhoud. </w:t>
            </w:r>
          </w:p>
          <w:p w14:paraId="179D4764" w14:textId="7D0910CB" w:rsidR="004F099A" w:rsidRPr="001B2637" w:rsidRDefault="004F099A" w:rsidP="001B2637">
            <w:pPr>
              <w:pStyle w:val="Lijstalinea"/>
              <w:tabs>
                <w:tab w:val="clear" w:pos="380"/>
              </w:tabs>
              <w:ind w:left="360"/>
              <w:rPr>
                <w:sz w:val="20"/>
              </w:rPr>
            </w:pPr>
          </w:p>
          <w:p w14:paraId="31DF79B7" w14:textId="3D55F7F1" w:rsidR="004F099A" w:rsidRPr="001B2637" w:rsidRDefault="04AB8E06" w:rsidP="001B2637">
            <w:pPr>
              <w:pStyle w:val="Lijstalinea"/>
              <w:numPr>
                <w:ilvl w:val="0"/>
                <w:numId w:val="48"/>
              </w:numPr>
              <w:tabs>
                <w:tab w:val="clear" w:pos="380"/>
              </w:tabs>
              <w:rPr>
                <w:sz w:val="20"/>
              </w:rPr>
            </w:pPr>
            <w:r w:rsidRPr="001B2637">
              <w:rPr>
                <w:sz w:val="20"/>
              </w:rPr>
              <w:t>Loggers</w:t>
            </w:r>
            <w:r w:rsidR="004F099A" w:rsidRPr="001B2637">
              <w:rPr>
                <w:sz w:val="20"/>
              </w:rPr>
              <w:t xml:space="preserve"> Elektrisch geleidend vermogen:</w:t>
            </w:r>
            <w:r w:rsidR="004F099A" w:rsidRPr="001B2637">
              <w:rPr>
                <w:sz w:val="20"/>
              </w:rPr>
              <w:br/>
            </w:r>
            <w:r w:rsidR="004F099A" w:rsidRPr="001B2637">
              <w:rPr>
                <w:rFonts w:ascii="Wingdings" w:eastAsia="Wingdings" w:hAnsi="Wingdings" w:cs="Wingdings"/>
                <w:sz w:val="20"/>
              </w:rPr>
              <w:t>à</w:t>
            </w:r>
            <w:r w:rsidR="004F099A" w:rsidRPr="001B2637">
              <w:rPr>
                <w:sz w:val="20"/>
              </w:rPr>
              <w:t xml:space="preserve"> Maximaal 2 locaties op jaarbasis voor urgent correctief onderhoud. </w:t>
            </w:r>
          </w:p>
          <w:p w14:paraId="7EAFEF50" w14:textId="77777777" w:rsidR="001B2637" w:rsidRPr="001B2637" w:rsidRDefault="001B2637" w:rsidP="001B2637">
            <w:pPr>
              <w:pStyle w:val="Lijstalinea"/>
              <w:tabs>
                <w:tab w:val="clear" w:pos="380"/>
              </w:tabs>
              <w:ind w:left="360"/>
              <w:rPr>
                <w:sz w:val="20"/>
              </w:rPr>
            </w:pPr>
          </w:p>
          <w:p w14:paraId="654D2F2E" w14:textId="56185634" w:rsidR="004F099A" w:rsidRPr="001B2637" w:rsidRDefault="425D786B" w:rsidP="200D20BD">
            <w:pPr>
              <w:pStyle w:val="Lijstalinea"/>
              <w:numPr>
                <w:ilvl w:val="0"/>
                <w:numId w:val="48"/>
              </w:numPr>
              <w:tabs>
                <w:tab w:val="clear" w:pos="380"/>
              </w:tabs>
              <w:rPr>
                <w:sz w:val="20"/>
              </w:rPr>
            </w:pPr>
            <w:r w:rsidRPr="001B2637">
              <w:rPr>
                <w:sz w:val="20"/>
              </w:rPr>
              <w:t>Neerslagm</w:t>
            </w:r>
            <w:r w:rsidR="07D7BCAB" w:rsidRPr="001B2637">
              <w:rPr>
                <w:sz w:val="20"/>
              </w:rPr>
              <w:t>e</w:t>
            </w:r>
            <w:r w:rsidRPr="001B2637">
              <w:rPr>
                <w:sz w:val="20"/>
              </w:rPr>
              <w:t xml:space="preserve">ters: </w:t>
            </w:r>
          </w:p>
          <w:p w14:paraId="73ABD290" w14:textId="714FA7CA" w:rsidR="004F099A" w:rsidRPr="001B2637" w:rsidRDefault="00CD1AB5" w:rsidP="200D20BD">
            <w:pPr>
              <w:rPr>
                <w:sz w:val="20"/>
              </w:rPr>
            </w:pPr>
            <w:r w:rsidRPr="001B2637">
              <w:rPr>
                <w:sz w:val="20"/>
              </w:rPr>
              <w:tab/>
            </w:r>
            <w:r w:rsidR="40710FEF" w:rsidRPr="001B2637">
              <w:rPr>
                <w:rFonts w:ascii="Wingdings" w:eastAsia="Wingdings" w:hAnsi="Wingdings" w:cs="Wingdings"/>
                <w:sz w:val="20"/>
              </w:rPr>
              <w:t>à</w:t>
            </w:r>
            <w:r w:rsidR="40710FEF" w:rsidRPr="001B2637">
              <w:rPr>
                <w:sz w:val="20"/>
              </w:rPr>
              <w:t xml:space="preserve"> Maximaal 1 locatie op jaarbasis voor urgent correctief onderhoud. </w:t>
            </w:r>
          </w:p>
          <w:p w14:paraId="5B826029" w14:textId="77777777" w:rsidR="001B2637" w:rsidRPr="001B2637" w:rsidRDefault="001B2637" w:rsidP="001B2637">
            <w:pPr>
              <w:pStyle w:val="Lijstalinea"/>
              <w:tabs>
                <w:tab w:val="clear" w:pos="380"/>
              </w:tabs>
              <w:ind w:left="360"/>
              <w:rPr>
                <w:sz w:val="20"/>
              </w:rPr>
            </w:pPr>
          </w:p>
          <w:p w14:paraId="78D496D7" w14:textId="652870F5" w:rsidR="004F099A" w:rsidRPr="001B2637" w:rsidRDefault="5E9FCE7E" w:rsidP="200D20BD">
            <w:pPr>
              <w:pStyle w:val="Lijstalinea"/>
              <w:numPr>
                <w:ilvl w:val="0"/>
                <w:numId w:val="48"/>
              </w:numPr>
              <w:tabs>
                <w:tab w:val="clear" w:pos="380"/>
              </w:tabs>
              <w:rPr>
                <w:sz w:val="20"/>
              </w:rPr>
            </w:pPr>
            <w:r w:rsidRPr="001B2637">
              <w:rPr>
                <w:sz w:val="20"/>
              </w:rPr>
              <w:t>Loggers grondwaterstand:</w:t>
            </w:r>
          </w:p>
          <w:p w14:paraId="0B9D6031" w14:textId="064EFA32" w:rsidR="004F099A" w:rsidRPr="001B2637" w:rsidRDefault="5E9FCE7E" w:rsidP="2C674F61">
            <w:pPr>
              <w:tabs>
                <w:tab w:val="clear" w:pos="380"/>
              </w:tabs>
              <w:rPr>
                <w:sz w:val="20"/>
              </w:rPr>
            </w:pPr>
            <w:r w:rsidRPr="001B2637">
              <w:rPr>
                <w:rFonts w:ascii="Wingdings" w:eastAsia="Wingdings" w:hAnsi="Wingdings" w:cs="Wingdings"/>
                <w:sz w:val="20"/>
              </w:rPr>
              <w:t xml:space="preserve">  à</w:t>
            </w:r>
            <w:r w:rsidRPr="001B2637">
              <w:rPr>
                <w:sz w:val="20"/>
              </w:rPr>
              <w:t xml:space="preserve"> Maximaal </w:t>
            </w:r>
            <w:r w:rsidR="13A19299" w:rsidRPr="001B2637">
              <w:rPr>
                <w:sz w:val="20"/>
              </w:rPr>
              <w:t>2</w:t>
            </w:r>
            <w:r w:rsidRPr="001B2637">
              <w:rPr>
                <w:sz w:val="20"/>
              </w:rPr>
              <w:t xml:space="preserve"> locatie op jaarbasis voor urgent correctief onderhoud.</w:t>
            </w:r>
          </w:p>
          <w:p w14:paraId="6404D6D3" w14:textId="77777777" w:rsidR="001B2637" w:rsidRPr="001B2637" w:rsidRDefault="001B2637" w:rsidP="001B2637">
            <w:pPr>
              <w:pStyle w:val="Lijstalinea"/>
              <w:tabs>
                <w:tab w:val="clear" w:pos="380"/>
              </w:tabs>
              <w:ind w:left="360"/>
              <w:rPr>
                <w:sz w:val="20"/>
              </w:rPr>
            </w:pPr>
          </w:p>
          <w:p w14:paraId="28188AAE" w14:textId="77777777" w:rsidR="001B2637" w:rsidRPr="001B2637" w:rsidRDefault="5E9FCE7E" w:rsidP="001B2637">
            <w:pPr>
              <w:pStyle w:val="Lijstalinea"/>
              <w:numPr>
                <w:ilvl w:val="0"/>
                <w:numId w:val="48"/>
              </w:numPr>
              <w:tabs>
                <w:tab w:val="clear" w:pos="380"/>
              </w:tabs>
              <w:rPr>
                <w:sz w:val="20"/>
              </w:rPr>
            </w:pPr>
            <w:r w:rsidRPr="001B2637">
              <w:rPr>
                <w:sz w:val="20"/>
              </w:rPr>
              <w:t>Loggers bodemvocht:</w:t>
            </w:r>
            <w:r w:rsidRPr="001B2637">
              <w:rPr>
                <w:rFonts w:ascii="Wingdings" w:eastAsia="Wingdings" w:hAnsi="Wingdings" w:cs="Wingdings"/>
                <w:sz w:val="20"/>
              </w:rPr>
              <w:t xml:space="preserve">  </w:t>
            </w:r>
          </w:p>
          <w:p w14:paraId="5EB2DACF" w14:textId="4B0F6167" w:rsidR="004F099A" w:rsidRPr="001B2637" w:rsidRDefault="5E9FCE7E" w:rsidP="001B2637">
            <w:pPr>
              <w:pStyle w:val="Lijstalinea"/>
              <w:tabs>
                <w:tab w:val="clear" w:pos="380"/>
              </w:tabs>
              <w:ind w:left="360"/>
              <w:rPr>
                <w:sz w:val="20"/>
              </w:rPr>
            </w:pPr>
            <w:r w:rsidRPr="001B2637">
              <w:rPr>
                <w:rFonts w:ascii="Wingdings" w:eastAsia="Wingdings" w:hAnsi="Wingdings" w:cs="Wingdings"/>
                <w:sz w:val="20"/>
              </w:rPr>
              <w:t>à</w:t>
            </w:r>
            <w:r w:rsidRPr="001B2637">
              <w:rPr>
                <w:sz w:val="20"/>
              </w:rPr>
              <w:t xml:space="preserve"> Maximaal </w:t>
            </w:r>
            <w:r w:rsidR="5D52255C" w:rsidRPr="001B2637">
              <w:rPr>
                <w:sz w:val="20"/>
              </w:rPr>
              <w:t>2</w:t>
            </w:r>
            <w:r w:rsidRPr="001B2637">
              <w:rPr>
                <w:sz w:val="20"/>
              </w:rPr>
              <w:t xml:space="preserve"> locatie op jaarbasis voor urgent correctief onderhoud.</w:t>
            </w:r>
          </w:p>
          <w:p w14:paraId="6C883C35" w14:textId="77777777" w:rsidR="001B2637" w:rsidRPr="001B2637" w:rsidRDefault="001B2637" w:rsidP="001B2637">
            <w:pPr>
              <w:pStyle w:val="Lijstalinea"/>
              <w:tabs>
                <w:tab w:val="clear" w:pos="380"/>
              </w:tabs>
              <w:ind w:left="360"/>
              <w:rPr>
                <w:sz w:val="20"/>
              </w:rPr>
            </w:pPr>
          </w:p>
          <w:p w14:paraId="6E32C39A" w14:textId="26D5A0D8" w:rsidR="004F099A" w:rsidRPr="001B2637" w:rsidRDefault="5E9FCE7E" w:rsidP="200D20BD">
            <w:pPr>
              <w:pStyle w:val="Lijstalinea"/>
              <w:numPr>
                <w:ilvl w:val="0"/>
                <w:numId w:val="48"/>
              </w:numPr>
              <w:tabs>
                <w:tab w:val="clear" w:pos="380"/>
              </w:tabs>
              <w:rPr>
                <w:sz w:val="20"/>
              </w:rPr>
            </w:pPr>
            <w:r w:rsidRPr="001B2637">
              <w:rPr>
                <w:sz w:val="20"/>
              </w:rPr>
              <w:t>Solar stuw of inlaatbesturing:</w:t>
            </w:r>
          </w:p>
          <w:p w14:paraId="2E1BDEF5" w14:textId="20894649" w:rsidR="004F099A" w:rsidRPr="001B2637" w:rsidRDefault="5E9FCE7E" w:rsidP="5EC9DDB4">
            <w:pPr>
              <w:rPr>
                <w:sz w:val="20"/>
              </w:rPr>
            </w:pPr>
            <w:r w:rsidRPr="001B2637">
              <w:rPr>
                <w:rFonts w:ascii="Wingdings" w:eastAsia="Wingdings" w:hAnsi="Wingdings" w:cs="Wingdings"/>
                <w:sz w:val="20"/>
              </w:rPr>
              <w:t xml:space="preserve">  à</w:t>
            </w:r>
            <w:r w:rsidRPr="001B2637">
              <w:rPr>
                <w:sz w:val="20"/>
              </w:rPr>
              <w:t xml:space="preserve"> Maximaal 1 locatie op jaarbasis voor urgent correctief onderhoud.</w:t>
            </w:r>
          </w:p>
        </w:tc>
      </w:tr>
    </w:tbl>
    <w:p w14:paraId="3BD0EAF0" w14:textId="77777777" w:rsidR="0036648D" w:rsidRDefault="0036648D" w:rsidP="004D72CC"/>
    <w:p w14:paraId="58D1C863" w14:textId="77777777" w:rsidR="0020035D" w:rsidRDefault="0020035D" w:rsidP="0020035D">
      <w:pPr>
        <w:pStyle w:val="Kop2"/>
      </w:pPr>
      <w:bookmarkStart w:id="52" w:name="_Toc158102870"/>
      <w:r>
        <w:t xml:space="preserve">Eisen aan </w:t>
      </w:r>
      <w:r w:rsidR="00D629CB">
        <w:t>inzicht</w:t>
      </w:r>
      <w:r>
        <w:t xml:space="preserve"> beheer en onderhoud</w:t>
      </w:r>
      <w:bookmarkEnd w:id="52"/>
    </w:p>
    <w:p w14:paraId="03015795" w14:textId="77777777" w:rsidR="0020035D" w:rsidRDefault="0020035D" w:rsidP="0020035D"/>
    <w:tbl>
      <w:tblPr>
        <w:tblStyle w:val="Tabelraster"/>
        <w:tblW w:w="9745" w:type="dxa"/>
        <w:tblInd w:w="108" w:type="dxa"/>
        <w:tblLayout w:type="fixed"/>
        <w:tblLook w:val="04A0" w:firstRow="1" w:lastRow="0" w:firstColumn="1" w:lastColumn="0" w:noHBand="0" w:noVBand="1"/>
      </w:tblPr>
      <w:tblGrid>
        <w:gridCol w:w="1134"/>
        <w:gridCol w:w="8611"/>
      </w:tblGrid>
      <w:tr w:rsidR="0020035D" w:rsidRPr="0077326D" w14:paraId="6EB20904" w14:textId="77777777" w:rsidTr="6C99B8C5">
        <w:tc>
          <w:tcPr>
            <w:tcW w:w="1134" w:type="dxa"/>
            <w:shd w:val="clear" w:color="auto" w:fill="BFBFBF" w:themeFill="background1" w:themeFillShade="BF"/>
          </w:tcPr>
          <w:p w14:paraId="6589ABE5" w14:textId="77777777" w:rsidR="0020035D" w:rsidRPr="0077326D" w:rsidRDefault="0020035D" w:rsidP="00A42A43">
            <w:pPr>
              <w:rPr>
                <w:b/>
                <w:sz w:val="20"/>
              </w:rPr>
            </w:pPr>
            <w:r w:rsidRPr="0077326D">
              <w:rPr>
                <w:b/>
                <w:sz w:val="20"/>
              </w:rPr>
              <w:t>Nr.</w:t>
            </w:r>
          </w:p>
        </w:tc>
        <w:tc>
          <w:tcPr>
            <w:tcW w:w="8611" w:type="dxa"/>
            <w:shd w:val="clear" w:color="auto" w:fill="BFBFBF" w:themeFill="background1" w:themeFillShade="BF"/>
          </w:tcPr>
          <w:p w14:paraId="6D9455F2" w14:textId="77777777" w:rsidR="0020035D" w:rsidRPr="0077326D" w:rsidRDefault="0020035D" w:rsidP="00A42A43">
            <w:pPr>
              <w:rPr>
                <w:b/>
                <w:sz w:val="20"/>
              </w:rPr>
            </w:pPr>
            <w:r w:rsidRPr="0077326D">
              <w:rPr>
                <w:b/>
                <w:sz w:val="20"/>
              </w:rPr>
              <w:t>Eis</w:t>
            </w:r>
          </w:p>
        </w:tc>
      </w:tr>
      <w:tr w:rsidR="00282403" w:rsidRPr="00393068" w14:paraId="579AC905" w14:textId="77777777" w:rsidTr="6C99B8C5">
        <w:tc>
          <w:tcPr>
            <w:tcW w:w="1134" w:type="dxa"/>
          </w:tcPr>
          <w:p w14:paraId="3F10D211" w14:textId="77777777" w:rsidR="00282403" w:rsidRPr="00393068" w:rsidRDefault="00512037" w:rsidP="00396872">
            <w:pPr>
              <w:rPr>
                <w:bCs/>
                <w:sz w:val="20"/>
              </w:rPr>
            </w:pPr>
            <w:r>
              <w:rPr>
                <w:bCs/>
                <w:sz w:val="20"/>
              </w:rPr>
              <w:t>6.6</w:t>
            </w:r>
            <w:r w:rsidR="00282403" w:rsidRPr="00393068">
              <w:rPr>
                <w:bCs/>
                <w:sz w:val="20"/>
              </w:rPr>
              <w:t>.</w:t>
            </w:r>
            <w:r w:rsidR="00282403">
              <w:rPr>
                <w:bCs/>
                <w:sz w:val="20"/>
              </w:rPr>
              <w:t>1</w:t>
            </w:r>
          </w:p>
        </w:tc>
        <w:tc>
          <w:tcPr>
            <w:tcW w:w="8611" w:type="dxa"/>
          </w:tcPr>
          <w:p w14:paraId="0357BA82" w14:textId="17A4338B" w:rsidR="00282403" w:rsidRPr="008C2CD4" w:rsidRDefault="009E7644" w:rsidP="00282403">
            <w:pPr>
              <w:rPr>
                <w:bCs/>
                <w:sz w:val="20"/>
              </w:rPr>
            </w:pPr>
            <w:r>
              <w:rPr>
                <w:bCs/>
                <w:sz w:val="20"/>
              </w:rPr>
              <w:t>Opdrachtnemer houdt</w:t>
            </w:r>
            <w:r w:rsidR="00282403">
              <w:rPr>
                <w:bCs/>
                <w:sz w:val="20"/>
              </w:rPr>
              <w:t xml:space="preserve"> de onderhoudshistorie </w:t>
            </w:r>
            <w:r w:rsidR="0082237F">
              <w:rPr>
                <w:bCs/>
                <w:sz w:val="20"/>
              </w:rPr>
              <w:t xml:space="preserve">van de </w:t>
            </w:r>
            <w:r w:rsidR="00CD1AB5">
              <w:rPr>
                <w:sz w:val="20"/>
              </w:rPr>
              <w:t>meetlocaties</w:t>
            </w:r>
            <w:r w:rsidR="0082237F">
              <w:rPr>
                <w:bCs/>
                <w:sz w:val="20"/>
              </w:rPr>
              <w:t xml:space="preserve"> </w:t>
            </w:r>
            <w:r w:rsidR="00282403">
              <w:rPr>
                <w:bCs/>
                <w:sz w:val="20"/>
              </w:rPr>
              <w:t>bij in</w:t>
            </w:r>
            <w:r w:rsidR="00282403" w:rsidRPr="008C2CD4">
              <w:rPr>
                <w:bCs/>
                <w:sz w:val="20"/>
              </w:rPr>
              <w:t xml:space="preserve"> </w:t>
            </w:r>
            <w:r w:rsidR="007B2C3D">
              <w:rPr>
                <w:bCs/>
                <w:sz w:val="20"/>
              </w:rPr>
              <w:t xml:space="preserve">een </w:t>
            </w:r>
            <w:r w:rsidR="00282403" w:rsidRPr="008C2CD4">
              <w:rPr>
                <w:bCs/>
                <w:sz w:val="20"/>
              </w:rPr>
              <w:t>digitaal logboek</w:t>
            </w:r>
            <w:r w:rsidR="00282403">
              <w:rPr>
                <w:bCs/>
                <w:sz w:val="20"/>
              </w:rPr>
              <w:t>.</w:t>
            </w:r>
          </w:p>
        </w:tc>
      </w:tr>
      <w:tr w:rsidR="00BF6988" w:rsidRPr="00393068" w14:paraId="7A72508D" w14:textId="77777777" w:rsidTr="6C99B8C5">
        <w:tc>
          <w:tcPr>
            <w:tcW w:w="1134" w:type="dxa"/>
          </w:tcPr>
          <w:p w14:paraId="681E9CB5" w14:textId="77777777" w:rsidR="00BF6988" w:rsidRPr="00393068" w:rsidRDefault="009040DD" w:rsidP="00313BC4">
            <w:pPr>
              <w:rPr>
                <w:bCs/>
                <w:sz w:val="20"/>
              </w:rPr>
            </w:pPr>
            <w:r>
              <w:rPr>
                <w:bCs/>
                <w:sz w:val="20"/>
              </w:rPr>
              <w:t>6</w:t>
            </w:r>
            <w:r w:rsidR="00512037">
              <w:rPr>
                <w:bCs/>
                <w:sz w:val="20"/>
              </w:rPr>
              <w:t>.6</w:t>
            </w:r>
            <w:r w:rsidR="0020035D" w:rsidRPr="00393068">
              <w:rPr>
                <w:bCs/>
                <w:sz w:val="20"/>
              </w:rPr>
              <w:t>.</w:t>
            </w:r>
            <w:r w:rsidR="00282403">
              <w:rPr>
                <w:bCs/>
                <w:sz w:val="20"/>
              </w:rPr>
              <w:t>2</w:t>
            </w:r>
          </w:p>
        </w:tc>
        <w:tc>
          <w:tcPr>
            <w:tcW w:w="8611" w:type="dxa"/>
          </w:tcPr>
          <w:p w14:paraId="796EA810" w14:textId="77777777" w:rsidR="00BF6988" w:rsidRPr="008C2CD4" w:rsidRDefault="00BF6988" w:rsidP="00313BC4">
            <w:pPr>
              <w:rPr>
                <w:bCs/>
                <w:sz w:val="20"/>
              </w:rPr>
            </w:pPr>
            <w:r w:rsidRPr="008C2CD4">
              <w:rPr>
                <w:bCs/>
                <w:sz w:val="20"/>
              </w:rPr>
              <w:t xml:space="preserve">Opdrachtnemer </w:t>
            </w:r>
            <w:r w:rsidR="00282403">
              <w:rPr>
                <w:bCs/>
                <w:sz w:val="20"/>
              </w:rPr>
              <w:t xml:space="preserve">registreert alle onderhoudsbezoeken in het </w:t>
            </w:r>
            <w:r w:rsidRPr="008C2CD4">
              <w:rPr>
                <w:bCs/>
                <w:sz w:val="20"/>
              </w:rPr>
              <w:t>digitaal logboek</w:t>
            </w:r>
            <w:r w:rsidR="00282403">
              <w:rPr>
                <w:bCs/>
                <w:sz w:val="20"/>
              </w:rPr>
              <w:t>. P</w:t>
            </w:r>
            <w:r w:rsidR="0020035D" w:rsidRPr="008C2CD4">
              <w:rPr>
                <w:bCs/>
                <w:sz w:val="20"/>
              </w:rPr>
              <w:t xml:space="preserve">er bezoek </w:t>
            </w:r>
            <w:r w:rsidR="00393068" w:rsidRPr="008C2CD4">
              <w:rPr>
                <w:bCs/>
                <w:sz w:val="20"/>
              </w:rPr>
              <w:t xml:space="preserve">en per </w:t>
            </w:r>
            <w:r w:rsidR="002B28C8">
              <w:rPr>
                <w:bCs/>
                <w:sz w:val="20"/>
              </w:rPr>
              <w:t>meting</w:t>
            </w:r>
            <w:r w:rsidR="00393068" w:rsidRPr="008C2CD4">
              <w:rPr>
                <w:bCs/>
                <w:sz w:val="20"/>
              </w:rPr>
              <w:t xml:space="preserve"> </w:t>
            </w:r>
            <w:r w:rsidR="00282403">
              <w:rPr>
                <w:bCs/>
                <w:sz w:val="20"/>
              </w:rPr>
              <w:t xml:space="preserve">worden </w:t>
            </w:r>
            <w:r w:rsidRPr="008C2CD4">
              <w:rPr>
                <w:bCs/>
                <w:sz w:val="20"/>
              </w:rPr>
              <w:t xml:space="preserve">minimaal </w:t>
            </w:r>
            <w:r w:rsidR="008C2CD4">
              <w:rPr>
                <w:bCs/>
                <w:sz w:val="20"/>
              </w:rPr>
              <w:t xml:space="preserve">de volgende gegevens </w:t>
            </w:r>
            <w:r w:rsidRPr="008C2CD4">
              <w:rPr>
                <w:bCs/>
                <w:sz w:val="20"/>
              </w:rPr>
              <w:t>geregistreerd:</w:t>
            </w:r>
          </w:p>
          <w:p w14:paraId="253265A0" w14:textId="115A198A" w:rsidR="00393068" w:rsidRPr="00174F44" w:rsidRDefault="56C46B04" w:rsidP="0020035D">
            <w:pPr>
              <w:pStyle w:val="Lijstalinea"/>
              <w:numPr>
                <w:ilvl w:val="0"/>
                <w:numId w:val="4"/>
              </w:numPr>
              <w:rPr>
                <w:bCs/>
                <w:sz w:val="20"/>
              </w:rPr>
            </w:pPr>
            <w:r w:rsidRPr="6C99B8C5">
              <w:rPr>
                <w:sz w:val="20"/>
              </w:rPr>
              <w:t xml:space="preserve">XY-coördinaten van de </w:t>
            </w:r>
            <w:r w:rsidR="72088504" w:rsidRPr="6C99B8C5">
              <w:rPr>
                <w:sz w:val="20"/>
              </w:rPr>
              <w:t>meetlocaties</w:t>
            </w:r>
            <w:r w:rsidRPr="6C99B8C5">
              <w:rPr>
                <w:sz w:val="20"/>
              </w:rPr>
              <w:t>.</w:t>
            </w:r>
          </w:p>
          <w:p w14:paraId="408D5861" w14:textId="5D583C03" w:rsidR="00174F44" w:rsidRPr="008C2CD4" w:rsidRDefault="00174F44" w:rsidP="0020035D">
            <w:pPr>
              <w:pStyle w:val="Lijstalinea"/>
              <w:numPr>
                <w:ilvl w:val="0"/>
                <w:numId w:val="4"/>
              </w:numPr>
              <w:rPr>
                <w:bCs/>
                <w:sz w:val="20"/>
              </w:rPr>
            </w:pPr>
            <w:r>
              <w:rPr>
                <w:sz w:val="20"/>
              </w:rPr>
              <w:t>GIS-code van de meetlocaties</w:t>
            </w:r>
          </w:p>
          <w:p w14:paraId="19716FB0" w14:textId="489285E5" w:rsidR="0020035D" w:rsidRPr="008C2CD4" w:rsidRDefault="6F1F89FE" w:rsidP="0020035D">
            <w:pPr>
              <w:pStyle w:val="Lijstalinea"/>
              <w:numPr>
                <w:ilvl w:val="0"/>
                <w:numId w:val="4"/>
              </w:numPr>
              <w:rPr>
                <w:bCs/>
                <w:sz w:val="20"/>
              </w:rPr>
            </w:pPr>
            <w:proofErr w:type="spellStart"/>
            <w:r w:rsidRPr="6C99B8C5">
              <w:rPr>
                <w:sz w:val="20"/>
              </w:rPr>
              <w:t>T</w:t>
            </w:r>
            <w:r w:rsidR="16B78DC2" w:rsidRPr="6C99B8C5">
              <w:rPr>
                <w:sz w:val="20"/>
              </w:rPr>
              <w:t>agcode</w:t>
            </w:r>
            <w:proofErr w:type="spellEnd"/>
            <w:r w:rsidRPr="6C99B8C5">
              <w:rPr>
                <w:sz w:val="20"/>
              </w:rPr>
              <w:t xml:space="preserve"> (Opdrachtgever)</w:t>
            </w:r>
            <w:r w:rsidR="16B78DC2" w:rsidRPr="6C99B8C5">
              <w:rPr>
                <w:sz w:val="20"/>
              </w:rPr>
              <w:t xml:space="preserve"> van </w:t>
            </w:r>
            <w:r w:rsidR="4EA506D9" w:rsidRPr="6C99B8C5">
              <w:rPr>
                <w:sz w:val="20"/>
              </w:rPr>
              <w:t xml:space="preserve">de </w:t>
            </w:r>
            <w:r w:rsidR="72088504" w:rsidRPr="6C99B8C5">
              <w:rPr>
                <w:sz w:val="20"/>
              </w:rPr>
              <w:t>meetlocaties</w:t>
            </w:r>
            <w:r w:rsidR="06411E76" w:rsidRPr="6C99B8C5">
              <w:rPr>
                <w:sz w:val="20"/>
              </w:rPr>
              <w:t>.</w:t>
            </w:r>
          </w:p>
          <w:p w14:paraId="2FD66E22" w14:textId="382775F6" w:rsidR="00BF6988" w:rsidRPr="008C2CD4" w:rsidRDefault="06411E76" w:rsidP="0020035D">
            <w:pPr>
              <w:pStyle w:val="Lijstalinea"/>
              <w:numPr>
                <w:ilvl w:val="0"/>
                <w:numId w:val="4"/>
              </w:numPr>
              <w:rPr>
                <w:bCs/>
                <w:sz w:val="20"/>
              </w:rPr>
            </w:pPr>
            <w:r w:rsidRPr="6C99B8C5">
              <w:rPr>
                <w:sz w:val="20"/>
              </w:rPr>
              <w:t>S</w:t>
            </w:r>
            <w:r w:rsidR="16B78DC2" w:rsidRPr="6C99B8C5">
              <w:rPr>
                <w:sz w:val="20"/>
              </w:rPr>
              <w:t xml:space="preserve">erienummer van </w:t>
            </w:r>
            <w:r w:rsidR="4EA506D9" w:rsidRPr="6C99B8C5">
              <w:rPr>
                <w:sz w:val="20"/>
              </w:rPr>
              <w:t xml:space="preserve">de </w:t>
            </w:r>
            <w:r w:rsidR="72088504" w:rsidRPr="6C99B8C5">
              <w:rPr>
                <w:sz w:val="20"/>
              </w:rPr>
              <w:t>apparatuur op de meetlocaties</w:t>
            </w:r>
            <w:r w:rsidR="4EA506D9" w:rsidRPr="6C99B8C5">
              <w:rPr>
                <w:sz w:val="20"/>
              </w:rPr>
              <w:t>.</w:t>
            </w:r>
          </w:p>
          <w:p w14:paraId="504BD4DC" w14:textId="77777777" w:rsidR="00393068" w:rsidRPr="008C2CD4" w:rsidRDefault="56C46B04" w:rsidP="0020035D">
            <w:pPr>
              <w:pStyle w:val="Lijstalinea"/>
              <w:numPr>
                <w:ilvl w:val="0"/>
                <w:numId w:val="4"/>
              </w:numPr>
              <w:rPr>
                <w:bCs/>
                <w:sz w:val="20"/>
              </w:rPr>
            </w:pPr>
            <w:r w:rsidRPr="6C99B8C5">
              <w:rPr>
                <w:sz w:val="20"/>
              </w:rPr>
              <w:t>Preventief of correctief onderhoud.</w:t>
            </w:r>
          </w:p>
          <w:p w14:paraId="222B9E2F" w14:textId="77777777" w:rsidR="00393068" w:rsidRDefault="56C46B04" w:rsidP="371F6676">
            <w:pPr>
              <w:pStyle w:val="Lijstalinea"/>
              <w:numPr>
                <w:ilvl w:val="0"/>
                <w:numId w:val="4"/>
              </w:numPr>
              <w:rPr>
                <w:sz w:val="20"/>
              </w:rPr>
            </w:pPr>
            <w:r w:rsidRPr="6C99B8C5">
              <w:rPr>
                <w:sz w:val="20"/>
              </w:rPr>
              <w:t>K</w:t>
            </w:r>
            <w:r w:rsidR="16B78DC2" w:rsidRPr="6C99B8C5">
              <w:rPr>
                <w:sz w:val="20"/>
              </w:rPr>
              <w:t xml:space="preserve">orte omschrijving van de ondernomen </w:t>
            </w:r>
            <w:r w:rsidR="0756CCCD" w:rsidRPr="6C99B8C5">
              <w:rPr>
                <w:sz w:val="20"/>
              </w:rPr>
              <w:t>werkzaamheden en acties.</w:t>
            </w:r>
          </w:p>
          <w:p w14:paraId="0831D2D8" w14:textId="2F827C5B" w:rsidR="009F23CE" w:rsidRPr="00BF4B23" w:rsidRDefault="009F23CE" w:rsidP="371F6676">
            <w:pPr>
              <w:pStyle w:val="Lijstalinea"/>
              <w:numPr>
                <w:ilvl w:val="0"/>
                <w:numId w:val="4"/>
              </w:numPr>
              <w:rPr>
                <w:sz w:val="20"/>
              </w:rPr>
            </w:pPr>
            <w:r w:rsidRPr="6C99B8C5">
              <w:rPr>
                <w:sz w:val="20"/>
              </w:rPr>
              <w:t>Foto’s van de meetlocatie</w:t>
            </w:r>
          </w:p>
        </w:tc>
      </w:tr>
      <w:tr w:rsidR="008C2CD4" w:rsidRPr="008C2CD4" w14:paraId="22BEA9C2" w14:textId="77777777" w:rsidTr="6C99B8C5">
        <w:tc>
          <w:tcPr>
            <w:tcW w:w="1134" w:type="dxa"/>
          </w:tcPr>
          <w:p w14:paraId="0E89383F" w14:textId="77777777" w:rsidR="008C2CD4" w:rsidRPr="008C2CD4" w:rsidRDefault="009040DD" w:rsidP="003A62AF">
            <w:pPr>
              <w:rPr>
                <w:bCs/>
                <w:sz w:val="20"/>
              </w:rPr>
            </w:pPr>
            <w:r>
              <w:rPr>
                <w:bCs/>
                <w:sz w:val="20"/>
              </w:rPr>
              <w:t>6</w:t>
            </w:r>
            <w:r w:rsidR="00512037">
              <w:rPr>
                <w:bCs/>
                <w:sz w:val="20"/>
              </w:rPr>
              <w:t>.6</w:t>
            </w:r>
            <w:r w:rsidR="008C2CD4" w:rsidRPr="008C2CD4">
              <w:rPr>
                <w:bCs/>
                <w:sz w:val="20"/>
              </w:rPr>
              <w:t>.</w:t>
            </w:r>
            <w:r w:rsidR="00282403">
              <w:rPr>
                <w:bCs/>
                <w:sz w:val="20"/>
              </w:rPr>
              <w:t>3</w:t>
            </w:r>
          </w:p>
        </w:tc>
        <w:tc>
          <w:tcPr>
            <w:tcW w:w="8611" w:type="dxa"/>
          </w:tcPr>
          <w:p w14:paraId="413F88A7" w14:textId="77777777" w:rsidR="008C2CD4" w:rsidRPr="008C2CD4" w:rsidRDefault="008C2CD4" w:rsidP="003A62AF">
            <w:pPr>
              <w:rPr>
                <w:sz w:val="20"/>
              </w:rPr>
            </w:pPr>
            <w:r w:rsidRPr="008C2CD4">
              <w:rPr>
                <w:sz w:val="20"/>
              </w:rPr>
              <w:t xml:space="preserve">Bij correctief onderhoud </w:t>
            </w:r>
            <w:r>
              <w:rPr>
                <w:sz w:val="20"/>
              </w:rPr>
              <w:t>registreert</w:t>
            </w:r>
            <w:r w:rsidRPr="008C2CD4">
              <w:rPr>
                <w:sz w:val="20"/>
              </w:rPr>
              <w:t xml:space="preserve"> Opdrachtnemer</w:t>
            </w:r>
            <w:r>
              <w:rPr>
                <w:sz w:val="20"/>
              </w:rPr>
              <w:t xml:space="preserve"> tevens</w:t>
            </w:r>
            <w:r w:rsidRPr="008C2CD4">
              <w:rPr>
                <w:sz w:val="20"/>
              </w:rPr>
              <w:t xml:space="preserve"> </w:t>
            </w:r>
            <w:r>
              <w:rPr>
                <w:sz w:val="20"/>
              </w:rPr>
              <w:t xml:space="preserve">minimaal </w:t>
            </w:r>
            <w:r w:rsidRPr="008C2CD4">
              <w:rPr>
                <w:sz w:val="20"/>
              </w:rPr>
              <w:t>de volgende gegevens</w:t>
            </w:r>
            <w:r w:rsidR="0036648D">
              <w:rPr>
                <w:sz w:val="20"/>
              </w:rPr>
              <w:t xml:space="preserve"> in het digitaal logboek</w:t>
            </w:r>
            <w:r w:rsidRPr="008C2CD4">
              <w:rPr>
                <w:sz w:val="20"/>
              </w:rPr>
              <w:t xml:space="preserve">: </w:t>
            </w:r>
          </w:p>
          <w:p w14:paraId="6914AA72" w14:textId="2E10C65F" w:rsidR="00174F44" w:rsidRPr="00174F44" w:rsidRDefault="00174F44" w:rsidP="008C2CD4">
            <w:pPr>
              <w:pStyle w:val="Lijstalinea"/>
              <w:numPr>
                <w:ilvl w:val="0"/>
                <w:numId w:val="4"/>
              </w:numPr>
              <w:rPr>
                <w:bCs/>
                <w:sz w:val="20"/>
              </w:rPr>
            </w:pPr>
            <w:r>
              <w:rPr>
                <w:bCs/>
                <w:sz w:val="20"/>
              </w:rPr>
              <w:t>Storingslocatie incl. GIS-code.</w:t>
            </w:r>
          </w:p>
          <w:p w14:paraId="3D6A383F" w14:textId="70182371" w:rsidR="008C2CD4" w:rsidRPr="008C2CD4" w:rsidRDefault="788D6033" w:rsidP="008C2CD4">
            <w:pPr>
              <w:pStyle w:val="Lijstalinea"/>
              <w:numPr>
                <w:ilvl w:val="0"/>
                <w:numId w:val="4"/>
              </w:numPr>
              <w:rPr>
                <w:bCs/>
                <w:sz w:val="20"/>
              </w:rPr>
            </w:pPr>
            <w:r w:rsidRPr="6C99B8C5">
              <w:rPr>
                <w:sz w:val="20"/>
              </w:rPr>
              <w:t>Datum en tijdstip van melding storing.</w:t>
            </w:r>
          </w:p>
          <w:p w14:paraId="2EFCB0F7" w14:textId="77777777" w:rsidR="008C2CD4" w:rsidRDefault="788D6033" w:rsidP="008C2CD4">
            <w:pPr>
              <w:pStyle w:val="Lijstalinea"/>
              <w:numPr>
                <w:ilvl w:val="0"/>
                <w:numId w:val="4"/>
              </w:numPr>
              <w:rPr>
                <w:bCs/>
                <w:sz w:val="20"/>
              </w:rPr>
            </w:pPr>
            <w:r w:rsidRPr="6C99B8C5">
              <w:rPr>
                <w:sz w:val="20"/>
              </w:rPr>
              <w:t xml:space="preserve">Datum en tijdstip van aankomst op </w:t>
            </w:r>
            <w:r w:rsidR="104817AD" w:rsidRPr="6C99B8C5">
              <w:rPr>
                <w:sz w:val="20"/>
              </w:rPr>
              <w:t>locatie</w:t>
            </w:r>
            <w:r w:rsidRPr="6C99B8C5">
              <w:rPr>
                <w:sz w:val="20"/>
              </w:rPr>
              <w:t>.</w:t>
            </w:r>
          </w:p>
          <w:p w14:paraId="2F1DB2AC" w14:textId="77777777" w:rsidR="00203493" w:rsidRPr="008C2CD4" w:rsidRDefault="029F6ACC" w:rsidP="008C2CD4">
            <w:pPr>
              <w:pStyle w:val="Lijstalinea"/>
              <w:numPr>
                <w:ilvl w:val="0"/>
                <w:numId w:val="4"/>
              </w:numPr>
              <w:rPr>
                <w:bCs/>
                <w:sz w:val="20"/>
              </w:rPr>
            </w:pPr>
            <w:r w:rsidRPr="6C99B8C5">
              <w:rPr>
                <w:sz w:val="20"/>
              </w:rPr>
              <w:t>Datum en tijdstip van herstel (einde reparatie).</w:t>
            </w:r>
          </w:p>
          <w:p w14:paraId="215C3A24" w14:textId="77777777" w:rsidR="008C2CD4" w:rsidRDefault="788D6033" w:rsidP="003A62AF">
            <w:pPr>
              <w:pStyle w:val="Lijstalinea"/>
              <w:numPr>
                <w:ilvl w:val="0"/>
                <w:numId w:val="4"/>
              </w:numPr>
              <w:rPr>
                <w:bCs/>
                <w:sz w:val="20"/>
              </w:rPr>
            </w:pPr>
            <w:r w:rsidRPr="6C99B8C5">
              <w:rPr>
                <w:sz w:val="20"/>
              </w:rPr>
              <w:t>Aard van de storing.</w:t>
            </w:r>
          </w:p>
          <w:p w14:paraId="6A2F3FC2" w14:textId="77777777" w:rsidR="008C2CD4" w:rsidRPr="008C2CD4" w:rsidRDefault="788D6033" w:rsidP="003A62AF">
            <w:pPr>
              <w:pStyle w:val="Lijstalinea"/>
              <w:numPr>
                <w:ilvl w:val="0"/>
                <w:numId w:val="4"/>
              </w:numPr>
              <w:rPr>
                <w:bCs/>
                <w:sz w:val="20"/>
              </w:rPr>
            </w:pPr>
            <w:r w:rsidRPr="6C99B8C5">
              <w:rPr>
                <w:sz w:val="20"/>
              </w:rPr>
              <w:t>Genomen maatregelen om de storing te verhelpen.</w:t>
            </w:r>
          </w:p>
          <w:p w14:paraId="31ADD6A9" w14:textId="77777777" w:rsidR="008C2CD4" w:rsidRPr="008C2CD4" w:rsidRDefault="788D6033" w:rsidP="008C2CD4">
            <w:pPr>
              <w:pStyle w:val="Lijstalinea"/>
              <w:numPr>
                <w:ilvl w:val="0"/>
                <w:numId w:val="4"/>
              </w:numPr>
              <w:rPr>
                <w:bCs/>
                <w:sz w:val="20"/>
              </w:rPr>
            </w:pPr>
            <w:r w:rsidRPr="6C99B8C5">
              <w:rPr>
                <w:sz w:val="20"/>
              </w:rPr>
              <w:t>Verbruikte materialen.</w:t>
            </w:r>
          </w:p>
          <w:p w14:paraId="7510DB6C" w14:textId="77777777" w:rsidR="008C2CD4" w:rsidRPr="00BF4B23" w:rsidRDefault="788D6033" w:rsidP="008C2CD4">
            <w:pPr>
              <w:pStyle w:val="Lijstalinea"/>
              <w:numPr>
                <w:ilvl w:val="0"/>
                <w:numId w:val="4"/>
              </w:numPr>
              <w:rPr>
                <w:sz w:val="20"/>
              </w:rPr>
            </w:pPr>
            <w:r w:rsidRPr="6C99B8C5">
              <w:rPr>
                <w:sz w:val="20"/>
              </w:rPr>
              <w:t>Naam monteur.</w:t>
            </w:r>
          </w:p>
        </w:tc>
      </w:tr>
      <w:tr w:rsidR="001A47B0" w:rsidRPr="00393068" w14:paraId="1EFE65B8" w14:textId="77777777" w:rsidTr="6C99B8C5">
        <w:tc>
          <w:tcPr>
            <w:tcW w:w="1134" w:type="dxa"/>
          </w:tcPr>
          <w:p w14:paraId="07834422" w14:textId="77777777" w:rsidR="001A47B0" w:rsidRPr="001A47B0" w:rsidRDefault="00512037" w:rsidP="003C4F9A">
            <w:pPr>
              <w:rPr>
                <w:bCs/>
                <w:sz w:val="20"/>
                <w:highlight w:val="yellow"/>
              </w:rPr>
            </w:pPr>
            <w:r>
              <w:rPr>
                <w:bCs/>
                <w:sz w:val="20"/>
              </w:rPr>
              <w:t>6.6</w:t>
            </w:r>
            <w:r w:rsidR="001A47B0" w:rsidRPr="008F606F">
              <w:rPr>
                <w:bCs/>
                <w:sz w:val="20"/>
              </w:rPr>
              <w:t>.4</w:t>
            </w:r>
          </w:p>
        </w:tc>
        <w:tc>
          <w:tcPr>
            <w:tcW w:w="8611" w:type="dxa"/>
          </w:tcPr>
          <w:p w14:paraId="51D978DC" w14:textId="77777777" w:rsidR="001A47B0" w:rsidRPr="008C2CD4" w:rsidRDefault="00FB5638" w:rsidP="003C4F9A">
            <w:pPr>
              <w:rPr>
                <w:bCs/>
                <w:sz w:val="20"/>
              </w:rPr>
            </w:pPr>
            <w:r>
              <w:rPr>
                <w:bCs/>
                <w:sz w:val="20"/>
              </w:rPr>
              <w:t>Opdrachtnemer</w:t>
            </w:r>
            <w:r w:rsidR="001A47B0" w:rsidRPr="008F606F">
              <w:rPr>
                <w:bCs/>
                <w:sz w:val="20"/>
              </w:rPr>
              <w:t xml:space="preserve"> </w:t>
            </w:r>
            <w:r w:rsidR="00966DA3" w:rsidRPr="008F606F">
              <w:rPr>
                <w:bCs/>
                <w:sz w:val="20"/>
              </w:rPr>
              <w:t>borgt</w:t>
            </w:r>
            <w:r w:rsidR="001A47B0" w:rsidRPr="008F606F">
              <w:rPr>
                <w:bCs/>
                <w:sz w:val="20"/>
              </w:rPr>
              <w:t xml:space="preserve"> </w:t>
            </w:r>
            <w:r w:rsidR="00966DA3" w:rsidRPr="008F606F">
              <w:rPr>
                <w:bCs/>
                <w:sz w:val="20"/>
              </w:rPr>
              <w:t xml:space="preserve">het </w:t>
            </w:r>
            <w:r w:rsidR="001A47B0" w:rsidRPr="008F606F">
              <w:rPr>
                <w:bCs/>
                <w:sz w:val="20"/>
              </w:rPr>
              <w:t>verzorgend onderhoud</w:t>
            </w:r>
            <w:r w:rsidR="00966DA3" w:rsidRPr="008F606F">
              <w:rPr>
                <w:bCs/>
                <w:sz w:val="20"/>
              </w:rPr>
              <w:t xml:space="preserve"> zodanig dat dit aantoonbaar is.</w:t>
            </w:r>
            <w:r w:rsidR="003138CB">
              <w:rPr>
                <w:bCs/>
                <w:sz w:val="20"/>
              </w:rPr>
              <w:t xml:space="preserve"> </w:t>
            </w:r>
          </w:p>
        </w:tc>
      </w:tr>
      <w:tr w:rsidR="00FB5638" w:rsidRPr="00393068" w14:paraId="5165B975" w14:textId="77777777" w:rsidTr="6C99B8C5">
        <w:tc>
          <w:tcPr>
            <w:tcW w:w="1134" w:type="dxa"/>
          </w:tcPr>
          <w:p w14:paraId="2090F67F" w14:textId="77777777" w:rsidR="00FB5638" w:rsidRPr="00624CA1" w:rsidRDefault="00FB5638" w:rsidP="00624CA1">
            <w:pPr>
              <w:rPr>
                <w:bCs/>
              </w:rPr>
            </w:pPr>
            <w:r w:rsidRPr="00624CA1">
              <w:rPr>
                <w:bCs/>
                <w:sz w:val="20"/>
              </w:rPr>
              <w:t>6.6.5</w:t>
            </w:r>
          </w:p>
        </w:tc>
        <w:tc>
          <w:tcPr>
            <w:tcW w:w="8611" w:type="dxa"/>
          </w:tcPr>
          <w:p w14:paraId="744D37E1" w14:textId="77777777" w:rsidR="00FB5638" w:rsidRPr="001E4328" w:rsidRDefault="00FB5638" w:rsidP="001E4328">
            <w:pPr>
              <w:rPr>
                <w:bCs/>
              </w:rPr>
            </w:pPr>
            <w:r w:rsidRPr="001E4328">
              <w:rPr>
                <w:bCs/>
                <w:sz w:val="20"/>
              </w:rPr>
              <w:t>Opdrachtnemer stelt het digitale logboek maandelijks ter beschikking aan Opdrachtgever zodat de wijzigingen in het beheersysteem van Opdr</w:t>
            </w:r>
            <w:r w:rsidR="00624CA1" w:rsidRPr="001E4328">
              <w:rPr>
                <w:bCs/>
                <w:sz w:val="20"/>
              </w:rPr>
              <w:t>a</w:t>
            </w:r>
            <w:r w:rsidRPr="001E4328">
              <w:rPr>
                <w:bCs/>
                <w:sz w:val="20"/>
              </w:rPr>
              <w:t>chtgever opgenomen kunnen worden</w:t>
            </w:r>
            <w:r w:rsidR="00624CA1" w:rsidRPr="001E4328">
              <w:rPr>
                <w:bCs/>
                <w:sz w:val="20"/>
              </w:rPr>
              <w:t>.</w:t>
            </w:r>
          </w:p>
        </w:tc>
      </w:tr>
    </w:tbl>
    <w:p w14:paraId="2C9D0210" w14:textId="77777777" w:rsidR="0017599A" w:rsidRDefault="0017599A" w:rsidP="001F3679">
      <w:pPr>
        <w:tabs>
          <w:tab w:val="clear" w:pos="-1440"/>
          <w:tab w:val="clear" w:pos="-720"/>
          <w:tab w:val="clear" w:pos="0"/>
          <w:tab w:val="clear" w:pos="380"/>
        </w:tabs>
      </w:pPr>
    </w:p>
    <w:p w14:paraId="1E64E400" w14:textId="77777777" w:rsidR="009246FF" w:rsidRPr="009246FF" w:rsidRDefault="009246FF" w:rsidP="3987DECA">
      <w:pPr>
        <w:tabs>
          <w:tab w:val="clear" w:pos="380"/>
        </w:tabs>
        <w:rPr>
          <w:b/>
          <w:bCs/>
        </w:rPr>
      </w:pPr>
    </w:p>
    <w:p w14:paraId="514AD4A5" w14:textId="6D4774FF" w:rsidR="3987DECA" w:rsidRDefault="3987DECA" w:rsidP="3987DECA">
      <w:pPr>
        <w:tabs>
          <w:tab w:val="clear" w:pos="380"/>
        </w:tabs>
        <w:rPr>
          <w:b/>
          <w:bCs/>
        </w:rPr>
      </w:pPr>
    </w:p>
    <w:p w14:paraId="03349F19" w14:textId="5E856CFE" w:rsidR="3987DECA" w:rsidRDefault="3987DECA" w:rsidP="3987DECA">
      <w:pPr>
        <w:tabs>
          <w:tab w:val="clear" w:pos="380"/>
        </w:tabs>
        <w:rPr>
          <w:b/>
          <w:bCs/>
        </w:rPr>
      </w:pPr>
    </w:p>
    <w:p w14:paraId="385556B8" w14:textId="276B420E" w:rsidR="3987DECA" w:rsidRDefault="3987DECA" w:rsidP="3987DECA">
      <w:pPr>
        <w:tabs>
          <w:tab w:val="clear" w:pos="380"/>
        </w:tabs>
        <w:rPr>
          <w:b/>
          <w:bCs/>
        </w:rPr>
      </w:pPr>
    </w:p>
    <w:sectPr w:rsidR="3987DECA" w:rsidSect="00F20D1E">
      <w:headerReference w:type="even" r:id="rId19"/>
      <w:headerReference w:type="default" r:id="rId20"/>
      <w:footerReference w:type="even" r:id="rId21"/>
      <w:footerReference w:type="default" r:id="rId22"/>
      <w:footerReference w:type="first" r:id="rId23"/>
      <w:pgSz w:w="11906" w:h="16838" w:code="9"/>
      <w:pgMar w:top="1418" w:right="1418" w:bottom="1418" w:left="1418" w:header="709" w:footer="1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C7001" w14:textId="77777777" w:rsidR="001B1E36" w:rsidRDefault="001B1E36">
      <w:r>
        <w:separator/>
      </w:r>
    </w:p>
  </w:endnote>
  <w:endnote w:type="continuationSeparator" w:id="0">
    <w:p w14:paraId="36522A0D" w14:textId="77777777" w:rsidR="001B1E36" w:rsidRDefault="001B1E36">
      <w:r>
        <w:continuationSeparator/>
      </w:r>
    </w:p>
  </w:endnote>
  <w:endnote w:type="continuationNotice" w:id="1">
    <w:p w14:paraId="4452DE63" w14:textId="77777777" w:rsidR="001B1E36" w:rsidRDefault="001B1E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F811A" w14:textId="77777777" w:rsidR="002B2662" w:rsidRDefault="002B2662" w:rsidP="003A5759">
    <w:pPr>
      <w:pStyle w:val="Voettekst"/>
    </w:pPr>
    <w:r>
      <w:t>_______________________________________________________________________</w:t>
    </w:r>
  </w:p>
  <w:p w14:paraId="10753D76" w14:textId="480585DF" w:rsidR="002B2662" w:rsidRPr="00AA7CC1" w:rsidRDefault="002B2662" w:rsidP="003A5759">
    <w:pPr>
      <w:pStyle w:val="Voettekst"/>
      <w:rPr>
        <w:sz w:val="14"/>
        <w:szCs w:val="14"/>
      </w:rPr>
    </w:pPr>
    <w:r w:rsidRPr="00AA7CC1">
      <w:rPr>
        <w:sz w:val="14"/>
        <w:szCs w:val="14"/>
      </w:rPr>
      <w:t>Programma van Eisen voor</w:t>
    </w:r>
    <w:r w:rsidR="00AA7CC1" w:rsidRPr="00AA7CC1">
      <w:rPr>
        <w:sz w:val="14"/>
        <w:szCs w:val="14"/>
      </w:rPr>
      <w:t xml:space="preserve"> het leveren, bedrijfsvaardig installeren en onderhouden van loggers en </w:t>
    </w:r>
    <w:proofErr w:type="spellStart"/>
    <w:r w:rsidR="00AA7CC1" w:rsidRPr="00AA7CC1">
      <w:rPr>
        <w:sz w:val="14"/>
        <w:szCs w:val="14"/>
      </w:rPr>
      <w:t>solar</w:t>
    </w:r>
    <w:proofErr w:type="spellEnd"/>
    <w:r w:rsidR="00AA7CC1" w:rsidRPr="00AA7CC1">
      <w:rPr>
        <w:sz w:val="14"/>
        <w:szCs w:val="14"/>
      </w:rPr>
      <w:t xml:space="preserve"> besturingen van stuwen en inlaten voor beheer oppervlaktewater</w:t>
    </w:r>
    <w:r w:rsidR="00AA7CC1" w:rsidRPr="00AA7CC1">
      <w:rPr>
        <w:sz w:val="14"/>
        <w:szCs w:val="14"/>
      </w:rPr>
      <w:tab/>
    </w:r>
    <w:r w:rsidR="00AA7CC1" w:rsidRPr="00AA7CC1">
      <w:rPr>
        <w:sz w:val="14"/>
        <w:szCs w:val="14"/>
      </w:rPr>
      <w:tab/>
    </w:r>
  </w:p>
  <w:p w14:paraId="1C98B1A4" w14:textId="3B462D25" w:rsidR="002B2662" w:rsidRDefault="002B2662" w:rsidP="003A5759">
    <w:pPr>
      <w:pStyle w:val="Voettekst"/>
    </w:pPr>
    <w:r w:rsidRPr="00AA7CC1">
      <w:tab/>
    </w:r>
    <w:r w:rsidRPr="00AA7CC1">
      <w:rPr>
        <w:sz w:val="14"/>
        <w:szCs w:val="14"/>
      </w:rPr>
      <w:t xml:space="preserve">Pagina </w:t>
    </w:r>
    <w:r w:rsidRPr="00AA7CC1">
      <w:rPr>
        <w:sz w:val="14"/>
        <w:szCs w:val="14"/>
      </w:rPr>
      <w:fldChar w:fldCharType="begin"/>
    </w:r>
    <w:r w:rsidRPr="00AA7CC1">
      <w:rPr>
        <w:sz w:val="14"/>
        <w:szCs w:val="14"/>
      </w:rPr>
      <w:instrText>PAGE  \* Arabic  \* MERGEFORMAT</w:instrText>
    </w:r>
    <w:r w:rsidRPr="00AA7CC1">
      <w:rPr>
        <w:sz w:val="14"/>
        <w:szCs w:val="14"/>
      </w:rPr>
      <w:fldChar w:fldCharType="separate"/>
    </w:r>
    <w:r w:rsidR="00B32304" w:rsidRPr="00AA7CC1">
      <w:rPr>
        <w:noProof/>
        <w:sz w:val="14"/>
        <w:szCs w:val="14"/>
      </w:rPr>
      <w:t>28</w:t>
    </w:r>
    <w:r w:rsidRPr="00AA7CC1">
      <w:rPr>
        <w:sz w:val="14"/>
        <w:szCs w:val="14"/>
      </w:rPr>
      <w:fldChar w:fldCharType="end"/>
    </w:r>
    <w:r w:rsidRPr="00AA7CC1">
      <w:rPr>
        <w:sz w:val="14"/>
        <w:szCs w:val="14"/>
      </w:rPr>
      <w:t xml:space="preserve"> van </w:t>
    </w:r>
    <w:r w:rsidRPr="00AA7CC1">
      <w:rPr>
        <w:sz w:val="14"/>
        <w:szCs w:val="14"/>
      </w:rPr>
      <w:fldChar w:fldCharType="begin"/>
    </w:r>
    <w:r w:rsidRPr="00AA7CC1">
      <w:rPr>
        <w:sz w:val="14"/>
        <w:szCs w:val="14"/>
      </w:rPr>
      <w:instrText>NUMPAGES  \* Arabic  \* MERGEFORMAT</w:instrText>
    </w:r>
    <w:r w:rsidRPr="00AA7CC1">
      <w:rPr>
        <w:sz w:val="14"/>
        <w:szCs w:val="14"/>
      </w:rPr>
      <w:fldChar w:fldCharType="separate"/>
    </w:r>
    <w:r w:rsidR="00B32304" w:rsidRPr="00AA7CC1">
      <w:rPr>
        <w:noProof/>
        <w:sz w:val="14"/>
        <w:szCs w:val="14"/>
      </w:rPr>
      <w:t>28</w:t>
    </w:r>
    <w:r w:rsidRPr="00AA7CC1">
      <w:rPr>
        <w:sz w:val="14"/>
        <w:szCs w:val="14"/>
      </w:rPr>
      <w:fldChar w:fldCharType="end"/>
    </w:r>
    <w:r>
      <w:tab/>
    </w:r>
    <w:r>
      <w:tab/>
    </w:r>
  </w:p>
  <w:p w14:paraId="28E3A956" w14:textId="77777777" w:rsidR="002B2662" w:rsidRDefault="002B2662" w:rsidP="006F48F2">
    <w:pPr>
      <w:pStyle w:val="Voettekst"/>
    </w:pPr>
  </w:p>
  <w:p w14:paraId="40E40A08" w14:textId="77777777" w:rsidR="002B2662" w:rsidRDefault="002B2662" w:rsidP="006F48F2">
    <w:pPr>
      <w:pStyle w:val="Voettekst"/>
    </w:pPr>
  </w:p>
  <w:p w14:paraId="07619AD1" w14:textId="77777777" w:rsidR="002B2662" w:rsidRDefault="002B2662" w:rsidP="00656DE0">
    <w:pPr>
      <w:pStyle w:val="Voettekst"/>
    </w:pPr>
  </w:p>
  <w:p w14:paraId="467D0976" w14:textId="77777777" w:rsidR="002B2662" w:rsidRDefault="002B2662" w:rsidP="00300800">
    <w:pPr>
      <w:tabs>
        <w:tab w:val="clear" w:pos="380"/>
        <w:tab w:val="left" w:pos="39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C8765" w14:textId="77777777" w:rsidR="002B2662" w:rsidRDefault="002B2662" w:rsidP="003A5759">
    <w:pPr>
      <w:pStyle w:val="VoettekstEerste"/>
      <w:ind w:left="0"/>
    </w:pPr>
    <w:r>
      <w:t>____________________________________________________________________________________________________________________</w:t>
    </w:r>
  </w:p>
  <w:p w14:paraId="4BEC6C5A" w14:textId="77777777" w:rsidR="00AA7CC1" w:rsidRDefault="00AA7CC1" w:rsidP="003A5759">
    <w:pPr>
      <w:pStyle w:val="Voettekst"/>
    </w:pPr>
    <w:r w:rsidRPr="00AA7CC1">
      <w:rPr>
        <w:sz w:val="14"/>
        <w:szCs w:val="14"/>
      </w:rPr>
      <w:t xml:space="preserve">Programma van Eisen voor het leveren, bedrijfsvaardig installeren en onderhouden van loggers en </w:t>
    </w:r>
    <w:proofErr w:type="spellStart"/>
    <w:r w:rsidRPr="00AA7CC1">
      <w:rPr>
        <w:sz w:val="14"/>
        <w:szCs w:val="14"/>
      </w:rPr>
      <w:t>solar</w:t>
    </w:r>
    <w:proofErr w:type="spellEnd"/>
    <w:r w:rsidRPr="00AA7CC1">
      <w:rPr>
        <w:sz w:val="14"/>
        <w:szCs w:val="14"/>
      </w:rPr>
      <w:t xml:space="preserve"> besturingen van stuwen en inlaten voor beheer oppervlaktewater</w:t>
    </w:r>
    <w:r w:rsidR="002B2662">
      <w:tab/>
    </w:r>
  </w:p>
  <w:p w14:paraId="1216C69B" w14:textId="47C0D65C" w:rsidR="002B2662" w:rsidRDefault="002B2662" w:rsidP="003A5759">
    <w:pPr>
      <w:pStyle w:val="Voettekst"/>
      <w:rPr>
        <w:sz w:val="14"/>
        <w:szCs w:val="14"/>
      </w:rPr>
    </w:pPr>
    <w:r w:rsidRPr="00F20D1E">
      <w:rPr>
        <w:sz w:val="14"/>
        <w:szCs w:val="14"/>
      </w:rPr>
      <w:t xml:space="preserve">Pagina </w:t>
    </w:r>
    <w:r w:rsidRPr="00F20D1E">
      <w:rPr>
        <w:sz w:val="14"/>
        <w:szCs w:val="14"/>
      </w:rPr>
      <w:fldChar w:fldCharType="begin"/>
    </w:r>
    <w:r w:rsidRPr="00F20D1E">
      <w:rPr>
        <w:sz w:val="14"/>
        <w:szCs w:val="14"/>
      </w:rPr>
      <w:instrText>PAGE  \* Arabic  \* MERGEFORMAT</w:instrText>
    </w:r>
    <w:r w:rsidRPr="00F20D1E">
      <w:rPr>
        <w:sz w:val="14"/>
        <w:szCs w:val="14"/>
      </w:rPr>
      <w:fldChar w:fldCharType="separate"/>
    </w:r>
    <w:r w:rsidR="00B32304">
      <w:rPr>
        <w:noProof/>
        <w:sz w:val="14"/>
        <w:szCs w:val="14"/>
      </w:rPr>
      <w:t>27</w:t>
    </w:r>
    <w:r w:rsidRPr="00F20D1E">
      <w:rPr>
        <w:sz w:val="14"/>
        <w:szCs w:val="14"/>
      </w:rPr>
      <w:fldChar w:fldCharType="end"/>
    </w:r>
    <w:r w:rsidRPr="00F20D1E">
      <w:rPr>
        <w:sz w:val="14"/>
        <w:szCs w:val="14"/>
      </w:rPr>
      <w:t xml:space="preserve"> van </w:t>
    </w:r>
    <w:r w:rsidRPr="00F20D1E">
      <w:rPr>
        <w:sz w:val="14"/>
        <w:szCs w:val="14"/>
      </w:rPr>
      <w:fldChar w:fldCharType="begin"/>
    </w:r>
    <w:r w:rsidRPr="00F20D1E">
      <w:rPr>
        <w:sz w:val="14"/>
        <w:szCs w:val="14"/>
      </w:rPr>
      <w:instrText>NUMPAGES  \* Arabic  \* MERGEFORMAT</w:instrText>
    </w:r>
    <w:r w:rsidRPr="00F20D1E">
      <w:rPr>
        <w:sz w:val="14"/>
        <w:szCs w:val="14"/>
      </w:rPr>
      <w:fldChar w:fldCharType="separate"/>
    </w:r>
    <w:r w:rsidR="00B32304">
      <w:rPr>
        <w:noProof/>
        <w:sz w:val="14"/>
        <w:szCs w:val="14"/>
      </w:rPr>
      <w:t>27</w:t>
    </w:r>
    <w:r w:rsidRPr="00F20D1E">
      <w:rPr>
        <w:sz w:val="14"/>
        <w:szCs w:val="14"/>
      </w:rPr>
      <w:fldChar w:fldCharType="end"/>
    </w:r>
  </w:p>
  <w:p w14:paraId="1E85D6AE" w14:textId="77777777" w:rsidR="002B2662" w:rsidRDefault="002B2662" w:rsidP="003A5759">
    <w:pPr>
      <w:pStyle w:val="Voettekst"/>
      <w:rPr>
        <w:sz w:val="14"/>
        <w:szCs w:val="14"/>
      </w:rPr>
    </w:pPr>
  </w:p>
  <w:p w14:paraId="2C1E29CE" w14:textId="77777777" w:rsidR="002B2662" w:rsidRDefault="002B2662" w:rsidP="003A5759">
    <w:pPr>
      <w:pStyle w:val="Voettekst"/>
      <w:rPr>
        <w:sz w:val="14"/>
        <w:szCs w:val="14"/>
      </w:rPr>
    </w:pPr>
  </w:p>
  <w:p w14:paraId="0ECDEC32" w14:textId="77777777" w:rsidR="002B2662" w:rsidRDefault="002B2662" w:rsidP="003A5759">
    <w:pPr>
      <w:pStyle w:val="Voettekst"/>
      <w:rPr>
        <w:sz w:val="14"/>
        <w:szCs w:val="14"/>
      </w:rPr>
    </w:pPr>
  </w:p>
  <w:p w14:paraId="0CEB035F" w14:textId="77777777" w:rsidR="002B2662" w:rsidRDefault="002B2662" w:rsidP="003A575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2B2662" w14:paraId="46DCB7E0" w14:textId="77777777" w:rsidTr="0064193E">
      <w:tc>
        <w:tcPr>
          <w:tcW w:w="5495" w:type="dxa"/>
        </w:tcPr>
        <w:p w14:paraId="1A71469A" w14:textId="77777777" w:rsidR="002B2662" w:rsidRDefault="002B2662" w:rsidP="00D804FB">
          <w:pPr>
            <w:pStyle w:val="VoettekstEerste"/>
            <w:tabs>
              <w:tab w:val="clear" w:pos="6804"/>
              <w:tab w:val="left" w:pos="6840"/>
            </w:tabs>
            <w:ind w:left="0"/>
          </w:pPr>
          <w:r>
            <w:t>Archimedesweg 1</w:t>
          </w:r>
        </w:p>
        <w:p w14:paraId="086AC75E" w14:textId="77777777" w:rsidR="002B2662" w:rsidRDefault="002B2662" w:rsidP="00D804FB">
          <w:pPr>
            <w:pStyle w:val="VoettekstEerste"/>
            <w:tabs>
              <w:tab w:val="clear" w:pos="6804"/>
              <w:tab w:val="left" w:pos="6840"/>
            </w:tabs>
            <w:ind w:left="0"/>
          </w:pPr>
          <w:r>
            <w:t>2324 LC Leiden</w:t>
          </w:r>
        </w:p>
        <w:p w14:paraId="06AE30C8" w14:textId="036F2437" w:rsidR="002B2662" w:rsidRDefault="002B2662" w:rsidP="00D804FB">
          <w:pPr>
            <w:pStyle w:val="VoettekstEerste"/>
            <w:tabs>
              <w:tab w:val="clear" w:pos="6804"/>
              <w:tab w:val="left" w:pos="6840"/>
            </w:tabs>
            <w:ind w:left="0"/>
          </w:pPr>
          <w:r>
            <w:t>postadres:</w:t>
          </w:r>
        </w:p>
        <w:p w14:paraId="639209EC" w14:textId="77777777" w:rsidR="002B2662" w:rsidRDefault="002B2662" w:rsidP="00D804FB">
          <w:pPr>
            <w:pStyle w:val="VoettekstEerste"/>
            <w:tabs>
              <w:tab w:val="clear" w:pos="6804"/>
              <w:tab w:val="left" w:pos="6840"/>
            </w:tabs>
            <w:ind w:left="0"/>
          </w:pPr>
          <w:r>
            <w:t>postbus 156</w:t>
          </w:r>
        </w:p>
        <w:p w14:paraId="74939572" w14:textId="77777777" w:rsidR="002B2662" w:rsidRDefault="002B2662" w:rsidP="00D804FB">
          <w:pPr>
            <w:pStyle w:val="VoettekstEerste"/>
            <w:tabs>
              <w:tab w:val="clear" w:pos="6804"/>
              <w:tab w:val="left" w:pos="6840"/>
            </w:tabs>
            <w:ind w:left="0"/>
          </w:pPr>
          <w:r>
            <w:t>2300 AD  Leiden</w:t>
          </w:r>
        </w:p>
        <w:p w14:paraId="5CD93A23" w14:textId="20430923" w:rsidR="002B2662" w:rsidRDefault="002B2662" w:rsidP="00D804FB">
          <w:pPr>
            <w:pStyle w:val="VoettekstEerste"/>
            <w:tabs>
              <w:tab w:val="clear" w:pos="6804"/>
              <w:tab w:val="left" w:pos="6840"/>
            </w:tabs>
            <w:ind w:left="0"/>
            <w:rPr>
              <w:szCs w:val="14"/>
            </w:rPr>
          </w:pPr>
          <w:r w:rsidRPr="00FB2658">
            <w:rPr>
              <w:szCs w:val="14"/>
            </w:rPr>
            <w:t>telefoon (071) 306</w:t>
          </w:r>
          <w:r>
            <w:rPr>
              <w:szCs w:val="14"/>
            </w:rPr>
            <w:t xml:space="preserve"> </w:t>
          </w:r>
          <w:r w:rsidRPr="00FB2658">
            <w:rPr>
              <w:szCs w:val="14"/>
            </w:rPr>
            <w:t>306</w:t>
          </w:r>
          <w:r>
            <w:rPr>
              <w:szCs w:val="14"/>
            </w:rPr>
            <w:t xml:space="preserve"> </w:t>
          </w:r>
          <w:r w:rsidRPr="00FB2658">
            <w:rPr>
              <w:szCs w:val="14"/>
            </w:rPr>
            <w:t>3</w:t>
          </w:r>
        </w:p>
        <w:p w14:paraId="3728155E" w14:textId="77777777" w:rsidR="002B2662" w:rsidRDefault="002B2662" w:rsidP="00D804FB">
          <w:pPr>
            <w:pStyle w:val="VoettekstEerste"/>
            <w:tabs>
              <w:tab w:val="clear" w:pos="6804"/>
              <w:tab w:val="left" w:pos="6840"/>
            </w:tabs>
            <w:ind w:left="0"/>
            <w:rPr>
              <w:rFonts w:cs="Arial"/>
              <w:szCs w:val="14"/>
            </w:rPr>
          </w:pPr>
          <w:r w:rsidRPr="00FB2658">
            <w:rPr>
              <w:rFonts w:cs="Arial"/>
              <w:szCs w:val="14"/>
            </w:rPr>
            <w:t>telefax (071) 5 123 916</w:t>
          </w:r>
        </w:p>
        <w:p w14:paraId="17C877BD" w14:textId="77777777" w:rsidR="002B2662" w:rsidRDefault="002B2662" w:rsidP="00D804FB">
          <w:pPr>
            <w:pStyle w:val="VoettekstEerste"/>
            <w:tabs>
              <w:tab w:val="clear" w:pos="6804"/>
              <w:tab w:val="left" w:pos="6840"/>
            </w:tabs>
            <w:ind w:left="0"/>
            <w:rPr>
              <w:rFonts w:cs="Arial"/>
              <w:szCs w:val="14"/>
            </w:rPr>
          </w:pPr>
        </w:p>
        <w:p w14:paraId="14983725" w14:textId="77777777" w:rsidR="002B2662" w:rsidRDefault="002B2662" w:rsidP="00D804FB">
          <w:pPr>
            <w:pStyle w:val="VoettekstEerste"/>
            <w:tabs>
              <w:tab w:val="clear" w:pos="6804"/>
              <w:tab w:val="left" w:pos="6840"/>
            </w:tabs>
            <w:ind w:left="0"/>
          </w:pPr>
        </w:p>
      </w:tc>
      <w:tc>
        <w:tcPr>
          <w:tcW w:w="2374" w:type="dxa"/>
        </w:tcPr>
        <w:p w14:paraId="5AA6AA36" w14:textId="22F5977A" w:rsidR="002B2662" w:rsidRPr="0064193E" w:rsidRDefault="002B2662" w:rsidP="0064193E">
          <w:pPr>
            <w:pStyle w:val="VoettekstEerste"/>
            <w:tabs>
              <w:tab w:val="clear" w:pos="6804"/>
              <w:tab w:val="left" w:pos="6840"/>
            </w:tabs>
            <w:ind w:left="34"/>
            <w:rPr>
              <w:rFonts w:cs="Arial"/>
              <w:szCs w:val="14"/>
            </w:rPr>
          </w:pPr>
        </w:p>
      </w:tc>
    </w:tr>
  </w:tbl>
  <w:p w14:paraId="1C86F98C" w14:textId="2DBFEE5C" w:rsidR="002B2662" w:rsidRPr="00FB2658" w:rsidRDefault="002B2662"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76117" w14:textId="77777777" w:rsidR="001B1E36" w:rsidRDefault="001B1E36">
      <w:r>
        <w:separator/>
      </w:r>
    </w:p>
  </w:footnote>
  <w:footnote w:type="continuationSeparator" w:id="0">
    <w:p w14:paraId="31BC469C" w14:textId="77777777" w:rsidR="001B1E36" w:rsidRDefault="001B1E36">
      <w:r>
        <w:continuationSeparator/>
      </w:r>
    </w:p>
  </w:footnote>
  <w:footnote w:type="continuationNotice" w:id="1">
    <w:p w14:paraId="1F636FE2" w14:textId="77777777" w:rsidR="001B1E36" w:rsidRDefault="001B1E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6750" w14:textId="77777777" w:rsidR="002B2662" w:rsidRDefault="002B2662">
    <w:pPr>
      <w:pStyle w:val="Koptekst"/>
      <w:rPr>
        <w:i/>
      </w:rPr>
    </w:pPr>
  </w:p>
  <w:p w14:paraId="3EA552C3" w14:textId="234CE1A3" w:rsidR="002B2662" w:rsidRPr="00F63D42" w:rsidRDefault="002B2662" w:rsidP="00FF4801">
    <w:pPr>
      <w:pStyle w:val="Koptekst"/>
      <w:tabs>
        <w:tab w:val="clear" w:pos="380"/>
        <w:tab w:val="clear" w:pos="4536"/>
        <w:tab w:val="clear" w:pos="9072"/>
        <w:tab w:val="left" w:pos="1002"/>
      </w:tabs>
      <w:rPr>
        <w:i/>
      </w:rPr>
    </w:pPr>
    <w:r>
      <w:rPr>
        <w:i/>
      </w:rPr>
      <w:tab/>
    </w:r>
  </w:p>
  <w:p w14:paraId="6764CF7D" w14:textId="77354D9F" w:rsidR="002B2662" w:rsidRDefault="002B2662">
    <w:pPr>
      <w:pStyle w:val="Koptekst"/>
      <w:rPr>
        <w:sz w:val="14"/>
        <w:szCs w:val="14"/>
        <w:u w:val="single"/>
      </w:rPr>
    </w:pPr>
    <w:r w:rsidRPr="00F63D42">
      <w:rPr>
        <w:sz w:val="14"/>
        <w:szCs w:val="14"/>
        <w:u w:val="single"/>
      </w:rPr>
      <w:t>Hoogheemraadschap van Rijnland</w:t>
    </w:r>
    <w:r w:rsidRPr="00F63D42">
      <w:rPr>
        <w:sz w:val="14"/>
        <w:szCs w:val="14"/>
        <w:u w:val="single"/>
      </w:rPr>
      <w:tab/>
    </w:r>
    <w:r w:rsidRPr="00AA7CC1">
      <w:rPr>
        <w:sz w:val="14"/>
        <w:szCs w:val="14"/>
        <w:u w:val="single"/>
      </w:rPr>
      <w:t>DIG-</w:t>
    </w:r>
    <w:r w:rsidR="00163A12" w:rsidRPr="00AA7CC1">
      <w:rPr>
        <w:sz w:val="14"/>
        <w:szCs w:val="14"/>
        <w:u w:val="single"/>
      </w:rPr>
      <w:t>15226</w:t>
    </w:r>
    <w:r w:rsidRPr="00F63D42">
      <w:rPr>
        <w:sz w:val="14"/>
        <w:szCs w:val="14"/>
        <w:u w:val="single"/>
      </w:rPr>
      <w:tab/>
    </w:r>
    <w:r>
      <w:rPr>
        <w:sz w:val="14"/>
        <w:szCs w:val="14"/>
        <w:u w:val="single"/>
      </w:rPr>
      <w:t xml:space="preserve">Bijlage </w:t>
    </w:r>
    <w:r w:rsidR="003B5009">
      <w:rPr>
        <w:sz w:val="14"/>
        <w:szCs w:val="14"/>
        <w:u w:val="single"/>
      </w:rPr>
      <w:t>9</w:t>
    </w:r>
  </w:p>
  <w:p w14:paraId="2178E7A5" w14:textId="77777777" w:rsidR="002B2662" w:rsidRPr="00F63D42" w:rsidRDefault="002B2662">
    <w:pPr>
      <w:pStyle w:val="Koptekst"/>
      <w:rPr>
        <w:sz w:val="14"/>
        <w:szCs w:val="1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0574F" w14:textId="77777777" w:rsidR="002B2662" w:rsidRDefault="002B2662" w:rsidP="00F20D1E">
    <w:pPr>
      <w:pStyle w:val="Koptekst"/>
    </w:pPr>
  </w:p>
  <w:p w14:paraId="4CA269CF" w14:textId="77777777" w:rsidR="002B2662" w:rsidRDefault="002B2662" w:rsidP="00F20D1E">
    <w:pPr>
      <w:pStyle w:val="Koptekst"/>
      <w:rPr>
        <w:sz w:val="14"/>
        <w:szCs w:val="14"/>
        <w:u w:val="single"/>
      </w:rPr>
    </w:pPr>
  </w:p>
  <w:p w14:paraId="0DC20AA3" w14:textId="1AF9531B" w:rsidR="002B2662" w:rsidRDefault="002B2662" w:rsidP="00F20D1E">
    <w:pPr>
      <w:pStyle w:val="Koptekst"/>
      <w:rPr>
        <w:sz w:val="14"/>
        <w:szCs w:val="14"/>
        <w:u w:val="single"/>
      </w:rPr>
    </w:pPr>
    <w:r w:rsidRPr="00F63D42">
      <w:rPr>
        <w:sz w:val="14"/>
        <w:szCs w:val="14"/>
        <w:u w:val="single"/>
      </w:rPr>
      <w:t>Hoogheemraadschap van Rijnland</w:t>
    </w:r>
    <w:r w:rsidRPr="00F63D42">
      <w:rPr>
        <w:sz w:val="14"/>
        <w:szCs w:val="14"/>
        <w:u w:val="single"/>
      </w:rPr>
      <w:tab/>
    </w:r>
    <w:r w:rsidRPr="00AA7CC1">
      <w:rPr>
        <w:sz w:val="14"/>
        <w:szCs w:val="14"/>
        <w:u w:val="single"/>
      </w:rPr>
      <w:t>DIG-</w:t>
    </w:r>
    <w:r w:rsidR="00163A12" w:rsidRPr="00AA7CC1">
      <w:rPr>
        <w:sz w:val="14"/>
        <w:szCs w:val="14"/>
        <w:u w:val="single"/>
      </w:rPr>
      <w:t>15226</w:t>
    </w:r>
    <w:r w:rsidRPr="00F63D42">
      <w:rPr>
        <w:sz w:val="14"/>
        <w:szCs w:val="14"/>
        <w:u w:val="single"/>
      </w:rPr>
      <w:tab/>
    </w:r>
    <w:r>
      <w:rPr>
        <w:sz w:val="14"/>
        <w:szCs w:val="14"/>
        <w:u w:val="single"/>
      </w:rPr>
      <w:t xml:space="preserve">Bijlage </w:t>
    </w:r>
    <w:r w:rsidR="003B5009">
      <w:rPr>
        <w:sz w:val="14"/>
        <w:szCs w:val="14"/>
        <w:u w:val="single"/>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numFmt w:val="decimal"/>
      <w:pStyle w:val="Kop1"/>
      <w:lvlText w:val="%1."/>
      <w:legacy w:legacy="1" w:legacySpace="144" w:legacyIndent="0"/>
      <w:lvlJc w:val="left"/>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3870934"/>
    <w:multiLevelType w:val="hybridMultilevel"/>
    <w:tmpl w:val="9E3E44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8F3B2F"/>
    <w:multiLevelType w:val="hybridMultilevel"/>
    <w:tmpl w:val="621887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39B7C5F"/>
    <w:multiLevelType w:val="hybridMultilevel"/>
    <w:tmpl w:val="2D06BE5A"/>
    <w:lvl w:ilvl="0" w:tplc="F1BA23D0">
      <w:start w:val="3"/>
      <w:numFmt w:val="bullet"/>
      <w:lvlText w:val="-"/>
      <w:lvlJc w:val="left"/>
      <w:pPr>
        <w:ind w:left="720" w:hanging="360"/>
      </w:pPr>
      <w:rPr>
        <w:rFonts w:ascii="Segoe UI" w:eastAsia="Times New Roman"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3FF0663"/>
    <w:multiLevelType w:val="hybridMultilevel"/>
    <w:tmpl w:val="47D6734A"/>
    <w:lvl w:ilvl="0" w:tplc="F4A4F158">
      <w:numFmt w:val="bullet"/>
      <w:lvlText w:val="-"/>
      <w:lvlJc w:val="left"/>
      <w:pPr>
        <w:ind w:left="720" w:hanging="360"/>
      </w:pPr>
      <w:rPr>
        <w:rFonts w:ascii="Segoe UI" w:eastAsia="Times New Roman" w:hAnsi="Segoe UI"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57639BC"/>
    <w:multiLevelType w:val="hybridMultilevel"/>
    <w:tmpl w:val="5C2A1D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AE22B0B"/>
    <w:multiLevelType w:val="hybridMultilevel"/>
    <w:tmpl w:val="E668B5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0B711CF7"/>
    <w:multiLevelType w:val="hybridMultilevel"/>
    <w:tmpl w:val="E8BAE832"/>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8" w15:restartNumberingAfterBreak="0">
    <w:nsid w:val="0CE55D29"/>
    <w:multiLevelType w:val="hybridMultilevel"/>
    <w:tmpl w:val="A14204BC"/>
    <w:lvl w:ilvl="0" w:tplc="722C9444">
      <w:start w:val="3"/>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0D423D59"/>
    <w:multiLevelType w:val="hybridMultilevel"/>
    <w:tmpl w:val="A28205A2"/>
    <w:lvl w:ilvl="0" w:tplc="0A047C94">
      <w:start w:val="3"/>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0E230715"/>
    <w:multiLevelType w:val="hybridMultilevel"/>
    <w:tmpl w:val="D83CF3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60739CD"/>
    <w:multiLevelType w:val="multilevel"/>
    <w:tmpl w:val="58BA3EE2"/>
    <w:lvl w:ilvl="0">
      <w:start w:val="1"/>
      <w:numFmt w:val="bullet"/>
      <w:lvlText w:val=""/>
      <w:lvlJc w:val="left"/>
      <w:pPr>
        <w:tabs>
          <w:tab w:val="num" w:pos="301"/>
        </w:tabs>
        <w:ind w:left="301" w:hanging="301"/>
      </w:pPr>
      <w:rPr>
        <w:rFonts w:ascii="Symbol" w:hAnsi="Symbol"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12" w15:restartNumberingAfterBreak="0">
    <w:nsid w:val="1ADB00F5"/>
    <w:multiLevelType w:val="hybridMultilevel"/>
    <w:tmpl w:val="EC6A45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2096164"/>
    <w:multiLevelType w:val="hybridMultilevel"/>
    <w:tmpl w:val="0F4C1C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53F0DAE"/>
    <w:multiLevelType w:val="multilevel"/>
    <w:tmpl w:val="FFFFFFFF"/>
    <w:lvl w:ilvl="0">
      <w:start w:val="1"/>
      <w:numFmt w:val="bullet"/>
      <w:lvlText w:val="-"/>
      <w:lvlJc w:val="left"/>
      <w:pPr>
        <w:ind w:left="301" w:hanging="301"/>
      </w:pPr>
      <w:rPr>
        <w:rFonts w:ascii="Segoe UI" w:hAnsi="Segoe U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A56684"/>
    <w:multiLevelType w:val="hybridMultilevel"/>
    <w:tmpl w:val="2F22B9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1540F2D"/>
    <w:multiLevelType w:val="hybridMultilevel"/>
    <w:tmpl w:val="F12E0B9A"/>
    <w:lvl w:ilvl="0" w:tplc="B434CB3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2634A8E"/>
    <w:multiLevelType w:val="hybridMultilevel"/>
    <w:tmpl w:val="F29E40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2B20FED"/>
    <w:multiLevelType w:val="hybridMultilevel"/>
    <w:tmpl w:val="64D253FA"/>
    <w:lvl w:ilvl="0" w:tplc="0413000F">
      <w:start w:val="1"/>
      <w:numFmt w:val="decimal"/>
      <w:lvlText w:val="%1."/>
      <w:lvlJc w:val="left"/>
      <w:pPr>
        <w:ind w:left="1428" w:hanging="360"/>
      </w:p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9" w15:restartNumberingAfterBreak="0">
    <w:nsid w:val="3E01202E"/>
    <w:multiLevelType w:val="multilevel"/>
    <w:tmpl w:val="FFFFFFFF"/>
    <w:lvl w:ilvl="0">
      <w:start w:val="1"/>
      <w:numFmt w:val="bullet"/>
      <w:lvlText w:val="-"/>
      <w:lvlJc w:val="left"/>
      <w:pPr>
        <w:ind w:left="301" w:hanging="301"/>
      </w:pPr>
      <w:rPr>
        <w:rFonts w:ascii="Segoe UI" w:hAnsi="Segoe U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5C006A"/>
    <w:multiLevelType w:val="hybridMultilevel"/>
    <w:tmpl w:val="B28408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1D7B75"/>
    <w:multiLevelType w:val="hybridMultilevel"/>
    <w:tmpl w:val="4F8C400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67B7DD3"/>
    <w:multiLevelType w:val="hybridMultilevel"/>
    <w:tmpl w:val="C520E99C"/>
    <w:lvl w:ilvl="0" w:tplc="9238EE66">
      <w:numFmt w:val="bullet"/>
      <w:lvlText w:val="-"/>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8242347"/>
    <w:multiLevelType w:val="multilevel"/>
    <w:tmpl w:val="A5449E3A"/>
    <w:styleLink w:val="Opsomming"/>
    <w:lvl w:ilvl="0">
      <w:start w:val="1"/>
      <w:numFmt w:val="bullet"/>
      <w:lvlText w:val="-"/>
      <w:lvlJc w:val="left"/>
      <w:pPr>
        <w:tabs>
          <w:tab w:val="num" w:pos="301"/>
        </w:tabs>
        <w:ind w:left="301" w:hanging="301"/>
      </w:pPr>
      <w:rPr>
        <w:rFonts w:ascii="Segoe UI" w:hAnsi="Segoe UI"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24" w15:restartNumberingAfterBreak="0">
    <w:nsid w:val="5DB95360"/>
    <w:multiLevelType w:val="hybridMultilevel"/>
    <w:tmpl w:val="8398C4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DDB5343"/>
    <w:multiLevelType w:val="hybridMultilevel"/>
    <w:tmpl w:val="3572B266"/>
    <w:lvl w:ilvl="0" w:tplc="8CD082D2">
      <w:start w:val="2"/>
      <w:numFmt w:val="bullet"/>
      <w:lvlText w:val="-"/>
      <w:lvlJc w:val="left"/>
      <w:pPr>
        <w:ind w:left="360" w:hanging="360"/>
      </w:pPr>
      <w:rPr>
        <w:rFonts w:ascii="Verdana" w:eastAsiaTheme="minorHAns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EFE024E"/>
    <w:multiLevelType w:val="hybridMultilevel"/>
    <w:tmpl w:val="37CACA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0A72FC2"/>
    <w:multiLevelType w:val="hybridMultilevel"/>
    <w:tmpl w:val="E71CC5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54600EA"/>
    <w:multiLevelType w:val="hybridMultilevel"/>
    <w:tmpl w:val="9A66C9A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69577FC8"/>
    <w:multiLevelType w:val="hybridMultilevel"/>
    <w:tmpl w:val="D906551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6B5E5045"/>
    <w:multiLevelType w:val="multilevel"/>
    <w:tmpl w:val="5BEAB540"/>
    <w:lvl w:ilvl="0">
      <w:start w:val="1"/>
      <w:numFmt w:val="decimal"/>
      <w:lvlText w:val="%1."/>
      <w:lvlJc w:val="left"/>
      <w:pPr>
        <w:tabs>
          <w:tab w:val="num" w:pos="301"/>
        </w:tabs>
        <w:ind w:left="301" w:hanging="301"/>
      </w:pPr>
      <w:rPr>
        <w:rFonts w:hint="default"/>
      </w:rPr>
    </w:lvl>
    <w:lvl w:ilvl="1">
      <w:start w:val="1"/>
      <w:numFmt w:val="bullet"/>
      <w:lvlText w:val="·"/>
      <w:lvlJc w:val="left"/>
      <w:pPr>
        <w:tabs>
          <w:tab w:val="num" w:pos="601"/>
        </w:tabs>
        <w:ind w:left="601" w:hanging="300"/>
      </w:pPr>
      <w:rPr>
        <w:rFonts w:ascii="Segoe UI" w:hAnsi="Segoe UI" w:hint="default"/>
      </w:rPr>
    </w:lvl>
    <w:lvl w:ilvl="2">
      <w:start w:val="1"/>
      <w:numFmt w:val="bullet"/>
      <w:lvlText w:val="-"/>
      <w:lvlJc w:val="left"/>
      <w:pPr>
        <w:tabs>
          <w:tab w:val="num" w:pos="902"/>
        </w:tabs>
        <w:ind w:left="902" w:hanging="301"/>
      </w:pPr>
      <w:rPr>
        <w:rFonts w:ascii="Segoe UI" w:hAnsi="Segoe UI" w:hint="default"/>
      </w:rPr>
    </w:lvl>
    <w:lvl w:ilvl="3">
      <w:start w:val="1"/>
      <w:numFmt w:val="bullet"/>
      <w:lvlText w:val="-"/>
      <w:lvlJc w:val="left"/>
      <w:pPr>
        <w:tabs>
          <w:tab w:val="num" w:pos="902"/>
        </w:tabs>
        <w:ind w:left="902" w:hanging="301"/>
      </w:pPr>
      <w:rPr>
        <w:rFonts w:ascii="Arial" w:hAnsi="Arial" w:hint="default"/>
      </w:rPr>
    </w:lvl>
    <w:lvl w:ilvl="4">
      <w:start w:val="1"/>
      <w:numFmt w:val="bullet"/>
      <w:lvlText w:val="-"/>
      <w:lvlJc w:val="left"/>
      <w:pPr>
        <w:tabs>
          <w:tab w:val="num" w:pos="902"/>
        </w:tabs>
        <w:ind w:left="902" w:hanging="301"/>
      </w:pPr>
      <w:rPr>
        <w:rFonts w:ascii="Arial" w:hAnsi="Arial" w:hint="default"/>
      </w:rPr>
    </w:lvl>
    <w:lvl w:ilvl="5">
      <w:start w:val="1"/>
      <w:numFmt w:val="bullet"/>
      <w:lvlText w:val="-"/>
      <w:lvlJc w:val="left"/>
      <w:pPr>
        <w:tabs>
          <w:tab w:val="num" w:pos="902"/>
        </w:tabs>
        <w:ind w:left="902" w:hanging="301"/>
      </w:pPr>
      <w:rPr>
        <w:rFonts w:ascii="Arial" w:hAnsi="Arial" w:hint="default"/>
      </w:rPr>
    </w:lvl>
    <w:lvl w:ilvl="6">
      <w:start w:val="1"/>
      <w:numFmt w:val="bullet"/>
      <w:lvlText w:val="-"/>
      <w:lvlJc w:val="left"/>
      <w:pPr>
        <w:tabs>
          <w:tab w:val="num" w:pos="902"/>
        </w:tabs>
        <w:ind w:left="902" w:hanging="301"/>
      </w:pPr>
      <w:rPr>
        <w:rFonts w:ascii="Arial" w:hAnsi="Arial" w:hint="default"/>
      </w:rPr>
    </w:lvl>
    <w:lvl w:ilvl="7">
      <w:start w:val="1"/>
      <w:numFmt w:val="bullet"/>
      <w:lvlText w:val="-"/>
      <w:lvlJc w:val="left"/>
      <w:pPr>
        <w:tabs>
          <w:tab w:val="num" w:pos="902"/>
        </w:tabs>
        <w:ind w:left="902" w:hanging="301"/>
      </w:pPr>
      <w:rPr>
        <w:rFonts w:ascii="Arial" w:hAnsi="Arial" w:hint="default"/>
      </w:rPr>
    </w:lvl>
    <w:lvl w:ilvl="8">
      <w:start w:val="1"/>
      <w:numFmt w:val="bullet"/>
      <w:lvlText w:val="-"/>
      <w:lvlJc w:val="left"/>
      <w:pPr>
        <w:tabs>
          <w:tab w:val="num" w:pos="902"/>
        </w:tabs>
        <w:ind w:left="902" w:hanging="301"/>
      </w:pPr>
      <w:rPr>
        <w:rFonts w:ascii="Arial" w:hAnsi="Arial" w:hint="default"/>
      </w:rPr>
    </w:lvl>
  </w:abstractNum>
  <w:abstractNum w:abstractNumId="31" w15:restartNumberingAfterBreak="0">
    <w:nsid w:val="6D0D4CD9"/>
    <w:multiLevelType w:val="hybridMultilevel"/>
    <w:tmpl w:val="DF2C31CA"/>
    <w:lvl w:ilvl="0" w:tplc="04130001">
      <w:start w:val="1"/>
      <w:numFmt w:val="bullet"/>
      <w:lvlText w:val=""/>
      <w:lvlJc w:val="left"/>
      <w:pPr>
        <w:ind w:left="1021" w:hanging="360"/>
      </w:pPr>
      <w:rPr>
        <w:rFonts w:ascii="Symbol" w:hAnsi="Symbol" w:hint="default"/>
      </w:rPr>
    </w:lvl>
    <w:lvl w:ilvl="1" w:tplc="04130003" w:tentative="1">
      <w:start w:val="1"/>
      <w:numFmt w:val="bullet"/>
      <w:lvlText w:val="o"/>
      <w:lvlJc w:val="left"/>
      <w:pPr>
        <w:ind w:left="1741" w:hanging="360"/>
      </w:pPr>
      <w:rPr>
        <w:rFonts w:ascii="Courier New" w:hAnsi="Courier New" w:cs="Courier New" w:hint="default"/>
      </w:rPr>
    </w:lvl>
    <w:lvl w:ilvl="2" w:tplc="04130005" w:tentative="1">
      <w:start w:val="1"/>
      <w:numFmt w:val="bullet"/>
      <w:lvlText w:val=""/>
      <w:lvlJc w:val="left"/>
      <w:pPr>
        <w:ind w:left="2461" w:hanging="360"/>
      </w:pPr>
      <w:rPr>
        <w:rFonts w:ascii="Wingdings" w:hAnsi="Wingdings" w:hint="default"/>
      </w:rPr>
    </w:lvl>
    <w:lvl w:ilvl="3" w:tplc="04130001" w:tentative="1">
      <w:start w:val="1"/>
      <w:numFmt w:val="bullet"/>
      <w:lvlText w:val=""/>
      <w:lvlJc w:val="left"/>
      <w:pPr>
        <w:ind w:left="3181" w:hanging="360"/>
      </w:pPr>
      <w:rPr>
        <w:rFonts w:ascii="Symbol" w:hAnsi="Symbol" w:hint="default"/>
      </w:rPr>
    </w:lvl>
    <w:lvl w:ilvl="4" w:tplc="04130003" w:tentative="1">
      <w:start w:val="1"/>
      <w:numFmt w:val="bullet"/>
      <w:lvlText w:val="o"/>
      <w:lvlJc w:val="left"/>
      <w:pPr>
        <w:ind w:left="3901" w:hanging="360"/>
      </w:pPr>
      <w:rPr>
        <w:rFonts w:ascii="Courier New" w:hAnsi="Courier New" w:cs="Courier New" w:hint="default"/>
      </w:rPr>
    </w:lvl>
    <w:lvl w:ilvl="5" w:tplc="04130005" w:tentative="1">
      <w:start w:val="1"/>
      <w:numFmt w:val="bullet"/>
      <w:lvlText w:val=""/>
      <w:lvlJc w:val="left"/>
      <w:pPr>
        <w:ind w:left="4621" w:hanging="360"/>
      </w:pPr>
      <w:rPr>
        <w:rFonts w:ascii="Wingdings" w:hAnsi="Wingdings" w:hint="default"/>
      </w:rPr>
    </w:lvl>
    <w:lvl w:ilvl="6" w:tplc="04130001" w:tentative="1">
      <w:start w:val="1"/>
      <w:numFmt w:val="bullet"/>
      <w:lvlText w:val=""/>
      <w:lvlJc w:val="left"/>
      <w:pPr>
        <w:ind w:left="5341" w:hanging="360"/>
      </w:pPr>
      <w:rPr>
        <w:rFonts w:ascii="Symbol" w:hAnsi="Symbol" w:hint="default"/>
      </w:rPr>
    </w:lvl>
    <w:lvl w:ilvl="7" w:tplc="04130003" w:tentative="1">
      <w:start w:val="1"/>
      <w:numFmt w:val="bullet"/>
      <w:lvlText w:val="o"/>
      <w:lvlJc w:val="left"/>
      <w:pPr>
        <w:ind w:left="6061" w:hanging="360"/>
      </w:pPr>
      <w:rPr>
        <w:rFonts w:ascii="Courier New" w:hAnsi="Courier New" w:cs="Courier New" w:hint="default"/>
      </w:rPr>
    </w:lvl>
    <w:lvl w:ilvl="8" w:tplc="04130005" w:tentative="1">
      <w:start w:val="1"/>
      <w:numFmt w:val="bullet"/>
      <w:lvlText w:val=""/>
      <w:lvlJc w:val="left"/>
      <w:pPr>
        <w:ind w:left="6781" w:hanging="360"/>
      </w:pPr>
      <w:rPr>
        <w:rFonts w:ascii="Wingdings" w:hAnsi="Wingdings" w:hint="default"/>
      </w:rPr>
    </w:lvl>
  </w:abstractNum>
  <w:abstractNum w:abstractNumId="32" w15:restartNumberingAfterBreak="0">
    <w:nsid w:val="71505453"/>
    <w:multiLevelType w:val="hybridMultilevel"/>
    <w:tmpl w:val="58A65E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15B7C78"/>
    <w:multiLevelType w:val="hybridMultilevel"/>
    <w:tmpl w:val="3C30803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16D451F"/>
    <w:multiLevelType w:val="hybridMultilevel"/>
    <w:tmpl w:val="0BE219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9F5C15"/>
    <w:multiLevelType w:val="hybridMultilevel"/>
    <w:tmpl w:val="4B4E5D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15:restartNumberingAfterBreak="0">
    <w:nsid w:val="7807030B"/>
    <w:multiLevelType w:val="hybridMultilevel"/>
    <w:tmpl w:val="F76A59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786E6BF4"/>
    <w:multiLevelType w:val="hybridMultilevel"/>
    <w:tmpl w:val="7422DA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AA262B7"/>
    <w:multiLevelType w:val="hybridMultilevel"/>
    <w:tmpl w:val="CA34AF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213691"/>
    <w:multiLevelType w:val="hybridMultilevel"/>
    <w:tmpl w:val="1C203D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766927667">
    <w:abstractNumId w:val="14"/>
  </w:num>
  <w:num w:numId="2" w16cid:durableId="2062091292">
    <w:abstractNumId w:val="19"/>
  </w:num>
  <w:num w:numId="3" w16cid:durableId="1892888937">
    <w:abstractNumId w:val="0"/>
  </w:num>
  <w:num w:numId="4" w16cid:durableId="1464732545">
    <w:abstractNumId w:val="23"/>
  </w:num>
  <w:num w:numId="5" w16cid:durableId="2034649957">
    <w:abstractNumId w:val="30"/>
  </w:num>
  <w:num w:numId="6" w16cid:durableId="902714276">
    <w:abstractNumId w:val="6"/>
  </w:num>
  <w:num w:numId="7" w16cid:durableId="1861040705">
    <w:abstractNumId w:val="12"/>
  </w:num>
  <w:num w:numId="8" w16cid:durableId="58939654">
    <w:abstractNumId w:val="21"/>
  </w:num>
  <w:num w:numId="9" w16cid:durableId="145127519">
    <w:abstractNumId w:val="1"/>
  </w:num>
  <w:num w:numId="10" w16cid:durableId="365059693">
    <w:abstractNumId w:val="7"/>
  </w:num>
  <w:num w:numId="11" w16cid:durableId="1419670456">
    <w:abstractNumId w:val="31"/>
  </w:num>
  <w:num w:numId="12" w16cid:durableId="638266032">
    <w:abstractNumId w:val="0"/>
  </w:num>
  <w:num w:numId="13" w16cid:durableId="1841197366">
    <w:abstractNumId w:val="34"/>
  </w:num>
  <w:num w:numId="14" w16cid:durableId="2049335269">
    <w:abstractNumId w:val="36"/>
  </w:num>
  <w:num w:numId="15" w16cid:durableId="723479712">
    <w:abstractNumId w:val="17"/>
  </w:num>
  <w:num w:numId="16" w16cid:durableId="1993631827">
    <w:abstractNumId w:val="28"/>
  </w:num>
  <w:num w:numId="17" w16cid:durableId="112750139">
    <w:abstractNumId w:val="35"/>
  </w:num>
  <w:num w:numId="18" w16cid:durableId="160004164">
    <w:abstractNumId w:val="2"/>
  </w:num>
  <w:num w:numId="19" w16cid:durableId="476529871">
    <w:abstractNumId w:val="33"/>
  </w:num>
  <w:num w:numId="20" w16cid:durableId="2030328963">
    <w:abstractNumId w:val="32"/>
  </w:num>
  <w:num w:numId="21" w16cid:durableId="1566647464">
    <w:abstractNumId w:val="15"/>
  </w:num>
  <w:num w:numId="22" w16cid:durableId="175463999">
    <w:abstractNumId w:val="20"/>
  </w:num>
  <w:num w:numId="23" w16cid:durableId="1472016349">
    <w:abstractNumId w:val="24"/>
  </w:num>
  <w:num w:numId="24" w16cid:durableId="16955017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1366221">
    <w:abstractNumId w:val="13"/>
  </w:num>
  <w:num w:numId="26" w16cid:durableId="1537962737">
    <w:abstractNumId w:val="39"/>
  </w:num>
  <w:num w:numId="27" w16cid:durableId="1727487888">
    <w:abstractNumId w:val="26"/>
  </w:num>
  <w:num w:numId="28" w16cid:durableId="1687781292">
    <w:abstractNumId w:val="27"/>
  </w:num>
  <w:num w:numId="29" w16cid:durableId="1274022327">
    <w:abstractNumId w:val="25"/>
  </w:num>
  <w:num w:numId="30" w16cid:durableId="1591890640">
    <w:abstractNumId w:val="0"/>
  </w:num>
  <w:num w:numId="31" w16cid:durableId="1042944932">
    <w:abstractNumId w:val="4"/>
  </w:num>
  <w:num w:numId="32" w16cid:durableId="611858924">
    <w:abstractNumId w:val="3"/>
  </w:num>
  <w:num w:numId="33" w16cid:durableId="1407991213">
    <w:abstractNumId w:val="18"/>
  </w:num>
  <w:num w:numId="34" w16cid:durableId="1625231802">
    <w:abstractNumId w:val="10"/>
  </w:num>
  <w:num w:numId="35" w16cid:durableId="873807030">
    <w:abstractNumId w:val="38"/>
  </w:num>
  <w:num w:numId="36" w16cid:durableId="1389453569">
    <w:abstractNumId w:val="37"/>
  </w:num>
  <w:num w:numId="37" w16cid:durableId="1070036054">
    <w:abstractNumId w:val="16"/>
  </w:num>
  <w:num w:numId="38" w16cid:durableId="1726487437">
    <w:abstractNumId w:val="22"/>
  </w:num>
  <w:num w:numId="39" w16cid:durableId="865606652">
    <w:abstractNumId w:val="8"/>
  </w:num>
  <w:num w:numId="40" w16cid:durableId="1236356293">
    <w:abstractNumId w:val="9"/>
  </w:num>
  <w:num w:numId="41" w16cid:durableId="1918586793">
    <w:abstractNumId w:val="0"/>
  </w:num>
  <w:num w:numId="42" w16cid:durableId="1166554427">
    <w:abstractNumId w:val="0"/>
  </w:num>
  <w:num w:numId="43" w16cid:durableId="1718774033">
    <w:abstractNumId w:val="0"/>
  </w:num>
  <w:num w:numId="44" w16cid:durableId="7409958">
    <w:abstractNumId w:val="0"/>
  </w:num>
  <w:num w:numId="45" w16cid:durableId="325718112">
    <w:abstractNumId w:val="0"/>
  </w:num>
  <w:num w:numId="46" w16cid:durableId="1950240776">
    <w:abstractNumId w:val="5"/>
  </w:num>
  <w:num w:numId="47" w16cid:durableId="373121846">
    <w:abstractNumId w:val="11"/>
  </w:num>
  <w:num w:numId="48" w16cid:durableId="1833333558">
    <w:abstractNumId w:val="29"/>
  </w:num>
  <w:num w:numId="49" w16cid:durableId="92638166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Titel id=&quot;VV19642A5032755043904731207C653F03&quot; prop=&quot;onderwerp&quot; def=&quot;&quot; dst=&quot;0&quot; changed=&quot;false&quot; &gt;FUNCTIONELE ONTWERP&lt;/Titel&gt;_x000d__x000a_&lt;Subtitel id=&quot;VV3135751A369CDF4A8F23576732B5018A&quot; prop=&quot;inhoud&quot; def=&quot;&quot; dst=&quot;0&quot; changed=&quot;true&quot; &gt;Standaard software objecten &amp;amp; Regelingen watersystemen&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23 januari 2018&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AB503F"/>
    <w:rsid w:val="0000028C"/>
    <w:rsid w:val="000006ED"/>
    <w:rsid w:val="00000988"/>
    <w:rsid w:val="00001052"/>
    <w:rsid w:val="000015A8"/>
    <w:rsid w:val="00001920"/>
    <w:rsid w:val="000034C0"/>
    <w:rsid w:val="00004629"/>
    <w:rsid w:val="00004D58"/>
    <w:rsid w:val="00004D98"/>
    <w:rsid w:val="00004DB7"/>
    <w:rsid w:val="0000601C"/>
    <w:rsid w:val="000071B3"/>
    <w:rsid w:val="000101D9"/>
    <w:rsid w:val="00010438"/>
    <w:rsid w:val="00010FD2"/>
    <w:rsid w:val="000114BC"/>
    <w:rsid w:val="00012194"/>
    <w:rsid w:val="00012A82"/>
    <w:rsid w:val="00015542"/>
    <w:rsid w:val="00016B1D"/>
    <w:rsid w:val="0001726E"/>
    <w:rsid w:val="0002026B"/>
    <w:rsid w:val="00020F08"/>
    <w:rsid w:val="00022375"/>
    <w:rsid w:val="00023117"/>
    <w:rsid w:val="000252B0"/>
    <w:rsid w:val="000259C1"/>
    <w:rsid w:val="00025B10"/>
    <w:rsid w:val="000261D4"/>
    <w:rsid w:val="000267EB"/>
    <w:rsid w:val="00027570"/>
    <w:rsid w:val="00032B5B"/>
    <w:rsid w:val="000335F1"/>
    <w:rsid w:val="00034423"/>
    <w:rsid w:val="00034577"/>
    <w:rsid w:val="00034619"/>
    <w:rsid w:val="00034E8D"/>
    <w:rsid w:val="00035DCC"/>
    <w:rsid w:val="000362AD"/>
    <w:rsid w:val="000363E2"/>
    <w:rsid w:val="00036E90"/>
    <w:rsid w:val="0003785B"/>
    <w:rsid w:val="00040575"/>
    <w:rsid w:val="000411B7"/>
    <w:rsid w:val="000422B8"/>
    <w:rsid w:val="00042D3B"/>
    <w:rsid w:val="0004389D"/>
    <w:rsid w:val="00043CE6"/>
    <w:rsid w:val="00043FFF"/>
    <w:rsid w:val="0004486F"/>
    <w:rsid w:val="00044AB9"/>
    <w:rsid w:val="0004779C"/>
    <w:rsid w:val="00047898"/>
    <w:rsid w:val="00047A62"/>
    <w:rsid w:val="00050411"/>
    <w:rsid w:val="00050697"/>
    <w:rsid w:val="00052044"/>
    <w:rsid w:val="00052B27"/>
    <w:rsid w:val="00052F93"/>
    <w:rsid w:val="00055FC1"/>
    <w:rsid w:val="000568E2"/>
    <w:rsid w:val="00056FB4"/>
    <w:rsid w:val="00060171"/>
    <w:rsid w:val="00060F70"/>
    <w:rsid w:val="00061305"/>
    <w:rsid w:val="000615BD"/>
    <w:rsid w:val="0006213E"/>
    <w:rsid w:val="000621AE"/>
    <w:rsid w:val="000627E8"/>
    <w:rsid w:val="00062BC9"/>
    <w:rsid w:val="00062D8B"/>
    <w:rsid w:val="000631F0"/>
    <w:rsid w:val="000639FC"/>
    <w:rsid w:val="000644DF"/>
    <w:rsid w:val="000649B1"/>
    <w:rsid w:val="00064EEC"/>
    <w:rsid w:val="00064F4A"/>
    <w:rsid w:val="000652A1"/>
    <w:rsid w:val="00066749"/>
    <w:rsid w:val="00067411"/>
    <w:rsid w:val="000676AB"/>
    <w:rsid w:val="00067B0A"/>
    <w:rsid w:val="000709AD"/>
    <w:rsid w:val="00070B7B"/>
    <w:rsid w:val="00070DF4"/>
    <w:rsid w:val="000711CE"/>
    <w:rsid w:val="00071323"/>
    <w:rsid w:val="00071E84"/>
    <w:rsid w:val="00072E8F"/>
    <w:rsid w:val="00072F48"/>
    <w:rsid w:val="000735F0"/>
    <w:rsid w:val="0007434A"/>
    <w:rsid w:val="000745F1"/>
    <w:rsid w:val="000748F3"/>
    <w:rsid w:val="00076BC9"/>
    <w:rsid w:val="00076EAB"/>
    <w:rsid w:val="0008002C"/>
    <w:rsid w:val="00080FD8"/>
    <w:rsid w:val="00081F51"/>
    <w:rsid w:val="000825C7"/>
    <w:rsid w:val="00082D1D"/>
    <w:rsid w:val="0008355E"/>
    <w:rsid w:val="0008410B"/>
    <w:rsid w:val="00084736"/>
    <w:rsid w:val="000862D1"/>
    <w:rsid w:val="00087095"/>
    <w:rsid w:val="000878C0"/>
    <w:rsid w:val="00087B2D"/>
    <w:rsid w:val="00090060"/>
    <w:rsid w:val="000905D9"/>
    <w:rsid w:val="000910D7"/>
    <w:rsid w:val="00091659"/>
    <w:rsid w:val="00091765"/>
    <w:rsid w:val="000921EE"/>
    <w:rsid w:val="00093936"/>
    <w:rsid w:val="00093FD6"/>
    <w:rsid w:val="00094E69"/>
    <w:rsid w:val="00095108"/>
    <w:rsid w:val="00095527"/>
    <w:rsid w:val="00095F15"/>
    <w:rsid w:val="00096A3B"/>
    <w:rsid w:val="00096B35"/>
    <w:rsid w:val="00097239"/>
    <w:rsid w:val="00097361"/>
    <w:rsid w:val="00097734"/>
    <w:rsid w:val="00097FB6"/>
    <w:rsid w:val="000A02BC"/>
    <w:rsid w:val="000A0833"/>
    <w:rsid w:val="000A0AC5"/>
    <w:rsid w:val="000A232B"/>
    <w:rsid w:val="000A2403"/>
    <w:rsid w:val="000A48A3"/>
    <w:rsid w:val="000A705B"/>
    <w:rsid w:val="000A7715"/>
    <w:rsid w:val="000A798B"/>
    <w:rsid w:val="000A7EF0"/>
    <w:rsid w:val="000B00D7"/>
    <w:rsid w:val="000B0934"/>
    <w:rsid w:val="000B1D45"/>
    <w:rsid w:val="000B2FDF"/>
    <w:rsid w:val="000B5692"/>
    <w:rsid w:val="000B59B8"/>
    <w:rsid w:val="000B5D3B"/>
    <w:rsid w:val="000B60D9"/>
    <w:rsid w:val="000B6D02"/>
    <w:rsid w:val="000C0B23"/>
    <w:rsid w:val="000C10E3"/>
    <w:rsid w:val="000C1155"/>
    <w:rsid w:val="000C129A"/>
    <w:rsid w:val="000C1379"/>
    <w:rsid w:val="000C1867"/>
    <w:rsid w:val="000C18AA"/>
    <w:rsid w:val="000C2312"/>
    <w:rsid w:val="000C2A59"/>
    <w:rsid w:val="000C2B01"/>
    <w:rsid w:val="000C405A"/>
    <w:rsid w:val="000C4656"/>
    <w:rsid w:val="000C4A46"/>
    <w:rsid w:val="000C5232"/>
    <w:rsid w:val="000C5B6D"/>
    <w:rsid w:val="000C7453"/>
    <w:rsid w:val="000C745A"/>
    <w:rsid w:val="000C775D"/>
    <w:rsid w:val="000D0B16"/>
    <w:rsid w:val="000D1018"/>
    <w:rsid w:val="000D15FA"/>
    <w:rsid w:val="000D173B"/>
    <w:rsid w:val="000D1A11"/>
    <w:rsid w:val="000D2385"/>
    <w:rsid w:val="000D2687"/>
    <w:rsid w:val="000D26B0"/>
    <w:rsid w:val="000D2816"/>
    <w:rsid w:val="000D284E"/>
    <w:rsid w:val="000D4978"/>
    <w:rsid w:val="000D49DD"/>
    <w:rsid w:val="000D4CE3"/>
    <w:rsid w:val="000D4DB6"/>
    <w:rsid w:val="000D5365"/>
    <w:rsid w:val="000D5FE3"/>
    <w:rsid w:val="000D716E"/>
    <w:rsid w:val="000D7654"/>
    <w:rsid w:val="000D79A8"/>
    <w:rsid w:val="000D7E64"/>
    <w:rsid w:val="000E07FE"/>
    <w:rsid w:val="000E0956"/>
    <w:rsid w:val="000E0FE5"/>
    <w:rsid w:val="000E1AE6"/>
    <w:rsid w:val="000E2606"/>
    <w:rsid w:val="000E302F"/>
    <w:rsid w:val="000E38ED"/>
    <w:rsid w:val="000E3C51"/>
    <w:rsid w:val="000E4087"/>
    <w:rsid w:val="000E409E"/>
    <w:rsid w:val="000E5A9D"/>
    <w:rsid w:val="000E6E23"/>
    <w:rsid w:val="000E7C0E"/>
    <w:rsid w:val="000E7D66"/>
    <w:rsid w:val="000F0525"/>
    <w:rsid w:val="000F0DF6"/>
    <w:rsid w:val="000F12DA"/>
    <w:rsid w:val="000F22D7"/>
    <w:rsid w:val="000F3320"/>
    <w:rsid w:val="000F3351"/>
    <w:rsid w:val="000F340B"/>
    <w:rsid w:val="000F3FD2"/>
    <w:rsid w:val="000F446F"/>
    <w:rsid w:val="000F547D"/>
    <w:rsid w:val="000F5B2A"/>
    <w:rsid w:val="000F6D68"/>
    <w:rsid w:val="00100057"/>
    <w:rsid w:val="001004AB"/>
    <w:rsid w:val="001007EC"/>
    <w:rsid w:val="00101859"/>
    <w:rsid w:val="00101A30"/>
    <w:rsid w:val="00101DFF"/>
    <w:rsid w:val="001020F6"/>
    <w:rsid w:val="00102986"/>
    <w:rsid w:val="00102E3C"/>
    <w:rsid w:val="00103445"/>
    <w:rsid w:val="00103743"/>
    <w:rsid w:val="0010375B"/>
    <w:rsid w:val="001047AD"/>
    <w:rsid w:val="00104887"/>
    <w:rsid w:val="00104965"/>
    <w:rsid w:val="00104BEE"/>
    <w:rsid w:val="001063BB"/>
    <w:rsid w:val="00107D4D"/>
    <w:rsid w:val="00107F8E"/>
    <w:rsid w:val="00110FB3"/>
    <w:rsid w:val="00112D6E"/>
    <w:rsid w:val="001137A4"/>
    <w:rsid w:val="00114420"/>
    <w:rsid w:val="00114E16"/>
    <w:rsid w:val="001158FC"/>
    <w:rsid w:val="00116CA1"/>
    <w:rsid w:val="00116FC9"/>
    <w:rsid w:val="001170A9"/>
    <w:rsid w:val="00117794"/>
    <w:rsid w:val="00123E50"/>
    <w:rsid w:val="00123EDB"/>
    <w:rsid w:val="00124897"/>
    <w:rsid w:val="001248F9"/>
    <w:rsid w:val="001256A3"/>
    <w:rsid w:val="00130156"/>
    <w:rsid w:val="0013140D"/>
    <w:rsid w:val="00131509"/>
    <w:rsid w:val="00131B3B"/>
    <w:rsid w:val="00133787"/>
    <w:rsid w:val="001340FD"/>
    <w:rsid w:val="001368B1"/>
    <w:rsid w:val="00136F27"/>
    <w:rsid w:val="00140A56"/>
    <w:rsid w:val="0014100D"/>
    <w:rsid w:val="00141047"/>
    <w:rsid w:val="00141100"/>
    <w:rsid w:val="0014127A"/>
    <w:rsid w:val="0014157A"/>
    <w:rsid w:val="001417D7"/>
    <w:rsid w:val="00141BFB"/>
    <w:rsid w:val="00141E84"/>
    <w:rsid w:val="00142801"/>
    <w:rsid w:val="00142E33"/>
    <w:rsid w:val="00142F61"/>
    <w:rsid w:val="001434FB"/>
    <w:rsid w:val="00143533"/>
    <w:rsid w:val="00143769"/>
    <w:rsid w:val="00143832"/>
    <w:rsid w:val="001442A2"/>
    <w:rsid w:val="001454A9"/>
    <w:rsid w:val="00146A69"/>
    <w:rsid w:val="00147215"/>
    <w:rsid w:val="00150422"/>
    <w:rsid w:val="00150423"/>
    <w:rsid w:val="001506D3"/>
    <w:rsid w:val="00150884"/>
    <w:rsid w:val="001510E5"/>
    <w:rsid w:val="0015132F"/>
    <w:rsid w:val="001519B3"/>
    <w:rsid w:val="00152168"/>
    <w:rsid w:val="00152279"/>
    <w:rsid w:val="001524AD"/>
    <w:rsid w:val="00152780"/>
    <w:rsid w:val="00153257"/>
    <w:rsid w:val="0015448D"/>
    <w:rsid w:val="001549D9"/>
    <w:rsid w:val="0015513C"/>
    <w:rsid w:val="00155B77"/>
    <w:rsid w:val="00155EE6"/>
    <w:rsid w:val="00155FD5"/>
    <w:rsid w:val="00156627"/>
    <w:rsid w:val="00156ECB"/>
    <w:rsid w:val="00157923"/>
    <w:rsid w:val="00157C0A"/>
    <w:rsid w:val="00157CDC"/>
    <w:rsid w:val="0016076A"/>
    <w:rsid w:val="00160FFB"/>
    <w:rsid w:val="00161383"/>
    <w:rsid w:val="001619D8"/>
    <w:rsid w:val="00161C4F"/>
    <w:rsid w:val="00162F9D"/>
    <w:rsid w:val="0016315E"/>
    <w:rsid w:val="00163A12"/>
    <w:rsid w:val="00163C23"/>
    <w:rsid w:val="001640A4"/>
    <w:rsid w:val="00164339"/>
    <w:rsid w:val="00165305"/>
    <w:rsid w:val="00165611"/>
    <w:rsid w:val="00165C04"/>
    <w:rsid w:val="00165E40"/>
    <w:rsid w:val="001665E7"/>
    <w:rsid w:val="00166817"/>
    <w:rsid w:val="00166BAD"/>
    <w:rsid w:val="00166C90"/>
    <w:rsid w:val="00167260"/>
    <w:rsid w:val="00170A25"/>
    <w:rsid w:val="0017107E"/>
    <w:rsid w:val="00171A2C"/>
    <w:rsid w:val="001723E8"/>
    <w:rsid w:val="00172F32"/>
    <w:rsid w:val="00173CA5"/>
    <w:rsid w:val="00173F40"/>
    <w:rsid w:val="00174F44"/>
    <w:rsid w:val="0017590B"/>
    <w:rsid w:val="0017599A"/>
    <w:rsid w:val="0017655F"/>
    <w:rsid w:val="00176BF4"/>
    <w:rsid w:val="00176CD1"/>
    <w:rsid w:val="001801BE"/>
    <w:rsid w:val="00180910"/>
    <w:rsid w:val="00181443"/>
    <w:rsid w:val="00181956"/>
    <w:rsid w:val="00181AD8"/>
    <w:rsid w:val="00181CDC"/>
    <w:rsid w:val="00182385"/>
    <w:rsid w:val="0018246D"/>
    <w:rsid w:val="001828C0"/>
    <w:rsid w:val="001841AD"/>
    <w:rsid w:val="0018445A"/>
    <w:rsid w:val="0018482F"/>
    <w:rsid w:val="0018590D"/>
    <w:rsid w:val="00186FA0"/>
    <w:rsid w:val="001870AE"/>
    <w:rsid w:val="001874CB"/>
    <w:rsid w:val="00187830"/>
    <w:rsid w:val="00187F70"/>
    <w:rsid w:val="00190154"/>
    <w:rsid w:val="001904AC"/>
    <w:rsid w:val="00191806"/>
    <w:rsid w:val="00191CF9"/>
    <w:rsid w:val="00192978"/>
    <w:rsid w:val="00193362"/>
    <w:rsid w:val="00193B68"/>
    <w:rsid w:val="00193D23"/>
    <w:rsid w:val="00194714"/>
    <w:rsid w:val="00194737"/>
    <w:rsid w:val="00194877"/>
    <w:rsid w:val="001948DA"/>
    <w:rsid w:val="001960B6"/>
    <w:rsid w:val="00196834"/>
    <w:rsid w:val="00196DB8"/>
    <w:rsid w:val="00196FFC"/>
    <w:rsid w:val="0019738C"/>
    <w:rsid w:val="001A16DB"/>
    <w:rsid w:val="001A372D"/>
    <w:rsid w:val="001A3E4E"/>
    <w:rsid w:val="001A47B0"/>
    <w:rsid w:val="001A6069"/>
    <w:rsid w:val="001A6A84"/>
    <w:rsid w:val="001A6D62"/>
    <w:rsid w:val="001A7882"/>
    <w:rsid w:val="001A7D4C"/>
    <w:rsid w:val="001B0818"/>
    <w:rsid w:val="001B1E36"/>
    <w:rsid w:val="001B2637"/>
    <w:rsid w:val="001B2939"/>
    <w:rsid w:val="001B36AD"/>
    <w:rsid w:val="001B3CBD"/>
    <w:rsid w:val="001B3F33"/>
    <w:rsid w:val="001B4143"/>
    <w:rsid w:val="001B5A2E"/>
    <w:rsid w:val="001B5BB6"/>
    <w:rsid w:val="001B5D2B"/>
    <w:rsid w:val="001B7A30"/>
    <w:rsid w:val="001C010C"/>
    <w:rsid w:val="001C1148"/>
    <w:rsid w:val="001C1159"/>
    <w:rsid w:val="001C1197"/>
    <w:rsid w:val="001C3203"/>
    <w:rsid w:val="001C3210"/>
    <w:rsid w:val="001C4C77"/>
    <w:rsid w:val="001C5017"/>
    <w:rsid w:val="001C5451"/>
    <w:rsid w:val="001C60EF"/>
    <w:rsid w:val="001C67BC"/>
    <w:rsid w:val="001C72A9"/>
    <w:rsid w:val="001C7A5B"/>
    <w:rsid w:val="001C7CA5"/>
    <w:rsid w:val="001D0105"/>
    <w:rsid w:val="001D04AA"/>
    <w:rsid w:val="001D05A4"/>
    <w:rsid w:val="001D072A"/>
    <w:rsid w:val="001D0ACF"/>
    <w:rsid w:val="001D1C9A"/>
    <w:rsid w:val="001D245C"/>
    <w:rsid w:val="001D3474"/>
    <w:rsid w:val="001D5293"/>
    <w:rsid w:val="001D618B"/>
    <w:rsid w:val="001D6B67"/>
    <w:rsid w:val="001D6C1F"/>
    <w:rsid w:val="001E0147"/>
    <w:rsid w:val="001E01A4"/>
    <w:rsid w:val="001E114F"/>
    <w:rsid w:val="001E1BAF"/>
    <w:rsid w:val="001E211A"/>
    <w:rsid w:val="001E21E6"/>
    <w:rsid w:val="001E2470"/>
    <w:rsid w:val="001E26AC"/>
    <w:rsid w:val="001E2C84"/>
    <w:rsid w:val="001E2E89"/>
    <w:rsid w:val="001E3494"/>
    <w:rsid w:val="001E4328"/>
    <w:rsid w:val="001E4374"/>
    <w:rsid w:val="001E4A3D"/>
    <w:rsid w:val="001E57DA"/>
    <w:rsid w:val="001E6FC2"/>
    <w:rsid w:val="001E731E"/>
    <w:rsid w:val="001E76B6"/>
    <w:rsid w:val="001E7FDA"/>
    <w:rsid w:val="001F0C7A"/>
    <w:rsid w:val="001F1418"/>
    <w:rsid w:val="001F1CF3"/>
    <w:rsid w:val="001F1E5F"/>
    <w:rsid w:val="001F2373"/>
    <w:rsid w:val="001F2B4E"/>
    <w:rsid w:val="001F3559"/>
    <w:rsid w:val="001F3679"/>
    <w:rsid w:val="001F498B"/>
    <w:rsid w:val="001F4F7B"/>
    <w:rsid w:val="001F5C0E"/>
    <w:rsid w:val="001F5C28"/>
    <w:rsid w:val="001F6A52"/>
    <w:rsid w:val="001F715A"/>
    <w:rsid w:val="0020035D"/>
    <w:rsid w:val="00200621"/>
    <w:rsid w:val="00200A45"/>
    <w:rsid w:val="00201FF1"/>
    <w:rsid w:val="00202403"/>
    <w:rsid w:val="0020246A"/>
    <w:rsid w:val="00202F52"/>
    <w:rsid w:val="00203493"/>
    <w:rsid w:val="002038E8"/>
    <w:rsid w:val="00204D57"/>
    <w:rsid w:val="0020549C"/>
    <w:rsid w:val="00206778"/>
    <w:rsid w:val="0021019D"/>
    <w:rsid w:val="0021062E"/>
    <w:rsid w:val="00210B63"/>
    <w:rsid w:val="0021109B"/>
    <w:rsid w:val="002114E9"/>
    <w:rsid w:val="00211634"/>
    <w:rsid w:val="00211CA4"/>
    <w:rsid w:val="00212188"/>
    <w:rsid w:val="00212764"/>
    <w:rsid w:val="00213115"/>
    <w:rsid w:val="00214248"/>
    <w:rsid w:val="00214EB4"/>
    <w:rsid w:val="00215008"/>
    <w:rsid w:val="00217F75"/>
    <w:rsid w:val="00220134"/>
    <w:rsid w:val="0022036F"/>
    <w:rsid w:val="00221164"/>
    <w:rsid w:val="002222B2"/>
    <w:rsid w:val="00222C10"/>
    <w:rsid w:val="002232E2"/>
    <w:rsid w:val="00223869"/>
    <w:rsid w:val="00223959"/>
    <w:rsid w:val="00223A11"/>
    <w:rsid w:val="00223A47"/>
    <w:rsid w:val="00226779"/>
    <w:rsid w:val="00226BDE"/>
    <w:rsid w:val="002277C7"/>
    <w:rsid w:val="00227F2C"/>
    <w:rsid w:val="002308C4"/>
    <w:rsid w:val="00230F0D"/>
    <w:rsid w:val="002340BC"/>
    <w:rsid w:val="002345A5"/>
    <w:rsid w:val="002346C0"/>
    <w:rsid w:val="00235AB2"/>
    <w:rsid w:val="00236378"/>
    <w:rsid w:val="0023698E"/>
    <w:rsid w:val="002409FD"/>
    <w:rsid w:val="00242320"/>
    <w:rsid w:val="002423B9"/>
    <w:rsid w:val="002423FD"/>
    <w:rsid w:val="0024254B"/>
    <w:rsid w:val="00242DDC"/>
    <w:rsid w:val="00242EFD"/>
    <w:rsid w:val="00243496"/>
    <w:rsid w:val="002436D6"/>
    <w:rsid w:val="00244227"/>
    <w:rsid w:val="002462BF"/>
    <w:rsid w:val="00246FF4"/>
    <w:rsid w:val="002470BA"/>
    <w:rsid w:val="0025003C"/>
    <w:rsid w:val="00250556"/>
    <w:rsid w:val="00251352"/>
    <w:rsid w:val="002516F8"/>
    <w:rsid w:val="00251B8F"/>
    <w:rsid w:val="0025246A"/>
    <w:rsid w:val="0025271B"/>
    <w:rsid w:val="00252942"/>
    <w:rsid w:val="002533BB"/>
    <w:rsid w:val="002534A7"/>
    <w:rsid w:val="00253815"/>
    <w:rsid w:val="0025438C"/>
    <w:rsid w:val="002548CA"/>
    <w:rsid w:val="00256180"/>
    <w:rsid w:val="0025733B"/>
    <w:rsid w:val="00257ABC"/>
    <w:rsid w:val="00257BD1"/>
    <w:rsid w:val="00260F5E"/>
    <w:rsid w:val="00261E5A"/>
    <w:rsid w:val="0026333A"/>
    <w:rsid w:val="00263C50"/>
    <w:rsid w:val="00263CD4"/>
    <w:rsid w:val="0026449E"/>
    <w:rsid w:val="00264A6A"/>
    <w:rsid w:val="00265125"/>
    <w:rsid w:val="00266038"/>
    <w:rsid w:val="0026780B"/>
    <w:rsid w:val="0027008C"/>
    <w:rsid w:val="002719DA"/>
    <w:rsid w:val="00271EDE"/>
    <w:rsid w:val="002721F5"/>
    <w:rsid w:val="00272E88"/>
    <w:rsid w:val="0027358F"/>
    <w:rsid w:val="00274421"/>
    <w:rsid w:val="002749D5"/>
    <w:rsid w:val="00276782"/>
    <w:rsid w:val="00277072"/>
    <w:rsid w:val="00280DFA"/>
    <w:rsid w:val="002813C9"/>
    <w:rsid w:val="00282403"/>
    <w:rsid w:val="00282E6A"/>
    <w:rsid w:val="0028373C"/>
    <w:rsid w:val="00284E3E"/>
    <w:rsid w:val="00285E8A"/>
    <w:rsid w:val="00285ED0"/>
    <w:rsid w:val="00285F73"/>
    <w:rsid w:val="0028795E"/>
    <w:rsid w:val="002909D6"/>
    <w:rsid w:val="0029134D"/>
    <w:rsid w:val="002918D3"/>
    <w:rsid w:val="00292466"/>
    <w:rsid w:val="00292AD5"/>
    <w:rsid w:val="00293206"/>
    <w:rsid w:val="002948F4"/>
    <w:rsid w:val="00295321"/>
    <w:rsid w:val="00295AE2"/>
    <w:rsid w:val="002963B2"/>
    <w:rsid w:val="0029662D"/>
    <w:rsid w:val="00296CA7"/>
    <w:rsid w:val="002977C0"/>
    <w:rsid w:val="0029780D"/>
    <w:rsid w:val="00297E55"/>
    <w:rsid w:val="00297EA5"/>
    <w:rsid w:val="002A04A7"/>
    <w:rsid w:val="002A1317"/>
    <w:rsid w:val="002A242A"/>
    <w:rsid w:val="002A408C"/>
    <w:rsid w:val="002A446C"/>
    <w:rsid w:val="002A4BD0"/>
    <w:rsid w:val="002A5813"/>
    <w:rsid w:val="002A5A0D"/>
    <w:rsid w:val="002A5B07"/>
    <w:rsid w:val="002A61DD"/>
    <w:rsid w:val="002A6E18"/>
    <w:rsid w:val="002A7196"/>
    <w:rsid w:val="002A7282"/>
    <w:rsid w:val="002A7C15"/>
    <w:rsid w:val="002B0C04"/>
    <w:rsid w:val="002B117A"/>
    <w:rsid w:val="002B22AC"/>
    <w:rsid w:val="002B249E"/>
    <w:rsid w:val="002B2662"/>
    <w:rsid w:val="002B28C8"/>
    <w:rsid w:val="002B2E06"/>
    <w:rsid w:val="002B3915"/>
    <w:rsid w:val="002B3CDD"/>
    <w:rsid w:val="002B3F1D"/>
    <w:rsid w:val="002B49F5"/>
    <w:rsid w:val="002B4E9B"/>
    <w:rsid w:val="002B50AB"/>
    <w:rsid w:val="002B5208"/>
    <w:rsid w:val="002B5CBC"/>
    <w:rsid w:val="002B5DFC"/>
    <w:rsid w:val="002B6431"/>
    <w:rsid w:val="002B68B7"/>
    <w:rsid w:val="002B6F59"/>
    <w:rsid w:val="002B7683"/>
    <w:rsid w:val="002B76BE"/>
    <w:rsid w:val="002B7E20"/>
    <w:rsid w:val="002B7F8F"/>
    <w:rsid w:val="002C1795"/>
    <w:rsid w:val="002C1982"/>
    <w:rsid w:val="002C29E5"/>
    <w:rsid w:val="002C36B0"/>
    <w:rsid w:val="002C4124"/>
    <w:rsid w:val="002C412F"/>
    <w:rsid w:val="002C4D35"/>
    <w:rsid w:val="002C5558"/>
    <w:rsid w:val="002C58C6"/>
    <w:rsid w:val="002C6FF5"/>
    <w:rsid w:val="002D0D9B"/>
    <w:rsid w:val="002D1249"/>
    <w:rsid w:val="002D14DB"/>
    <w:rsid w:val="002D2CCD"/>
    <w:rsid w:val="002D42BB"/>
    <w:rsid w:val="002D52AE"/>
    <w:rsid w:val="002D59EE"/>
    <w:rsid w:val="002D5B3B"/>
    <w:rsid w:val="002D6A35"/>
    <w:rsid w:val="002D6B75"/>
    <w:rsid w:val="002D6C29"/>
    <w:rsid w:val="002D7356"/>
    <w:rsid w:val="002E0072"/>
    <w:rsid w:val="002E0E88"/>
    <w:rsid w:val="002E1A4A"/>
    <w:rsid w:val="002E29ED"/>
    <w:rsid w:val="002E3746"/>
    <w:rsid w:val="002E3D9C"/>
    <w:rsid w:val="002E41AE"/>
    <w:rsid w:val="002E49E1"/>
    <w:rsid w:val="002E4FC9"/>
    <w:rsid w:val="002E5C2B"/>
    <w:rsid w:val="002E6368"/>
    <w:rsid w:val="002E659C"/>
    <w:rsid w:val="002E7926"/>
    <w:rsid w:val="002E7AE2"/>
    <w:rsid w:val="002E7E1B"/>
    <w:rsid w:val="002F0F72"/>
    <w:rsid w:val="002F16D0"/>
    <w:rsid w:val="002F2037"/>
    <w:rsid w:val="002F21EC"/>
    <w:rsid w:val="002F2765"/>
    <w:rsid w:val="002F2DA1"/>
    <w:rsid w:val="002F3796"/>
    <w:rsid w:val="002F3AD3"/>
    <w:rsid w:val="002F5AA4"/>
    <w:rsid w:val="002F65BF"/>
    <w:rsid w:val="002F6879"/>
    <w:rsid w:val="002F71BD"/>
    <w:rsid w:val="002F758B"/>
    <w:rsid w:val="002F773E"/>
    <w:rsid w:val="002F7854"/>
    <w:rsid w:val="002F7A28"/>
    <w:rsid w:val="003007CC"/>
    <w:rsid w:val="00300800"/>
    <w:rsid w:val="0030146A"/>
    <w:rsid w:val="00301A79"/>
    <w:rsid w:val="00301AD4"/>
    <w:rsid w:val="00302B20"/>
    <w:rsid w:val="00302B2B"/>
    <w:rsid w:val="00302C9F"/>
    <w:rsid w:val="00304481"/>
    <w:rsid w:val="003046EE"/>
    <w:rsid w:val="00304DE6"/>
    <w:rsid w:val="003056A7"/>
    <w:rsid w:val="003116C2"/>
    <w:rsid w:val="00311BB9"/>
    <w:rsid w:val="003122A3"/>
    <w:rsid w:val="003138CB"/>
    <w:rsid w:val="00313BC4"/>
    <w:rsid w:val="00314DCF"/>
    <w:rsid w:val="00316222"/>
    <w:rsid w:val="00316B84"/>
    <w:rsid w:val="003172A4"/>
    <w:rsid w:val="00317444"/>
    <w:rsid w:val="003200D5"/>
    <w:rsid w:val="00320554"/>
    <w:rsid w:val="00321EA0"/>
    <w:rsid w:val="00322382"/>
    <w:rsid w:val="00322EBB"/>
    <w:rsid w:val="00323B3A"/>
    <w:rsid w:val="00325914"/>
    <w:rsid w:val="003268F2"/>
    <w:rsid w:val="00326F80"/>
    <w:rsid w:val="003278B4"/>
    <w:rsid w:val="0033056A"/>
    <w:rsid w:val="00330F9D"/>
    <w:rsid w:val="00331C8B"/>
    <w:rsid w:val="00331E41"/>
    <w:rsid w:val="00332173"/>
    <w:rsid w:val="00333E9C"/>
    <w:rsid w:val="00334237"/>
    <w:rsid w:val="00334371"/>
    <w:rsid w:val="00334BA1"/>
    <w:rsid w:val="00334C44"/>
    <w:rsid w:val="0033509D"/>
    <w:rsid w:val="00336528"/>
    <w:rsid w:val="0033675A"/>
    <w:rsid w:val="0033689D"/>
    <w:rsid w:val="00340311"/>
    <w:rsid w:val="003409BC"/>
    <w:rsid w:val="003430A7"/>
    <w:rsid w:val="00343259"/>
    <w:rsid w:val="00343851"/>
    <w:rsid w:val="0034426E"/>
    <w:rsid w:val="0034464C"/>
    <w:rsid w:val="003463CD"/>
    <w:rsid w:val="00346B55"/>
    <w:rsid w:val="00346F1B"/>
    <w:rsid w:val="003515E9"/>
    <w:rsid w:val="00351835"/>
    <w:rsid w:val="00352AC8"/>
    <w:rsid w:val="00352CE3"/>
    <w:rsid w:val="00353D88"/>
    <w:rsid w:val="003550C9"/>
    <w:rsid w:val="0035639D"/>
    <w:rsid w:val="00356CD9"/>
    <w:rsid w:val="00356DA1"/>
    <w:rsid w:val="0036022E"/>
    <w:rsid w:val="00360E54"/>
    <w:rsid w:val="00361659"/>
    <w:rsid w:val="0036191F"/>
    <w:rsid w:val="00363310"/>
    <w:rsid w:val="003648CB"/>
    <w:rsid w:val="0036648D"/>
    <w:rsid w:val="00366792"/>
    <w:rsid w:val="00366904"/>
    <w:rsid w:val="00366C9B"/>
    <w:rsid w:val="00366FB5"/>
    <w:rsid w:val="003701F6"/>
    <w:rsid w:val="0037063C"/>
    <w:rsid w:val="003734DE"/>
    <w:rsid w:val="003743BF"/>
    <w:rsid w:val="00374A84"/>
    <w:rsid w:val="00374F01"/>
    <w:rsid w:val="003762B5"/>
    <w:rsid w:val="003765DF"/>
    <w:rsid w:val="00376CFF"/>
    <w:rsid w:val="00376F96"/>
    <w:rsid w:val="003800D6"/>
    <w:rsid w:val="0038013C"/>
    <w:rsid w:val="003809EA"/>
    <w:rsid w:val="00380DD7"/>
    <w:rsid w:val="00382839"/>
    <w:rsid w:val="00382D58"/>
    <w:rsid w:val="00383CC2"/>
    <w:rsid w:val="00384CBC"/>
    <w:rsid w:val="003868FD"/>
    <w:rsid w:val="00387CF6"/>
    <w:rsid w:val="003903A4"/>
    <w:rsid w:val="00390560"/>
    <w:rsid w:val="00390D0F"/>
    <w:rsid w:val="003913C8"/>
    <w:rsid w:val="00391426"/>
    <w:rsid w:val="003917AA"/>
    <w:rsid w:val="00391C3C"/>
    <w:rsid w:val="00391E1B"/>
    <w:rsid w:val="00391EFA"/>
    <w:rsid w:val="003921F5"/>
    <w:rsid w:val="003927F1"/>
    <w:rsid w:val="00393068"/>
    <w:rsid w:val="0039318E"/>
    <w:rsid w:val="003963DB"/>
    <w:rsid w:val="00396872"/>
    <w:rsid w:val="00397325"/>
    <w:rsid w:val="00397865"/>
    <w:rsid w:val="003A0660"/>
    <w:rsid w:val="003A0DF5"/>
    <w:rsid w:val="003A1B4B"/>
    <w:rsid w:val="003A2F03"/>
    <w:rsid w:val="003A3F8E"/>
    <w:rsid w:val="003A4244"/>
    <w:rsid w:val="003A5582"/>
    <w:rsid w:val="003A5759"/>
    <w:rsid w:val="003A5B2F"/>
    <w:rsid w:val="003A62AF"/>
    <w:rsid w:val="003A74A9"/>
    <w:rsid w:val="003B00FE"/>
    <w:rsid w:val="003B0439"/>
    <w:rsid w:val="003B12E9"/>
    <w:rsid w:val="003B1C6E"/>
    <w:rsid w:val="003B28A7"/>
    <w:rsid w:val="003B29A1"/>
    <w:rsid w:val="003B4C1D"/>
    <w:rsid w:val="003B4F75"/>
    <w:rsid w:val="003B5009"/>
    <w:rsid w:val="003B6D20"/>
    <w:rsid w:val="003B73B9"/>
    <w:rsid w:val="003C07C4"/>
    <w:rsid w:val="003C2242"/>
    <w:rsid w:val="003C2437"/>
    <w:rsid w:val="003C25AF"/>
    <w:rsid w:val="003C463E"/>
    <w:rsid w:val="003C48ED"/>
    <w:rsid w:val="003C4F9A"/>
    <w:rsid w:val="003C55A2"/>
    <w:rsid w:val="003C5B80"/>
    <w:rsid w:val="003C5FD1"/>
    <w:rsid w:val="003C613D"/>
    <w:rsid w:val="003C6910"/>
    <w:rsid w:val="003C7419"/>
    <w:rsid w:val="003D146A"/>
    <w:rsid w:val="003D1CAB"/>
    <w:rsid w:val="003D4920"/>
    <w:rsid w:val="003D4ACD"/>
    <w:rsid w:val="003D4CDF"/>
    <w:rsid w:val="003D4D86"/>
    <w:rsid w:val="003D5750"/>
    <w:rsid w:val="003D6D0D"/>
    <w:rsid w:val="003D7186"/>
    <w:rsid w:val="003D79DA"/>
    <w:rsid w:val="003D7F3B"/>
    <w:rsid w:val="003E0848"/>
    <w:rsid w:val="003E1669"/>
    <w:rsid w:val="003E221F"/>
    <w:rsid w:val="003E29A7"/>
    <w:rsid w:val="003E29D7"/>
    <w:rsid w:val="003E38A5"/>
    <w:rsid w:val="003E3B91"/>
    <w:rsid w:val="003E3E97"/>
    <w:rsid w:val="003E408A"/>
    <w:rsid w:val="003E4B1C"/>
    <w:rsid w:val="003E4C0E"/>
    <w:rsid w:val="003E55BD"/>
    <w:rsid w:val="003E566B"/>
    <w:rsid w:val="003E57CD"/>
    <w:rsid w:val="003E5B21"/>
    <w:rsid w:val="003E7405"/>
    <w:rsid w:val="003E7898"/>
    <w:rsid w:val="003E7BFC"/>
    <w:rsid w:val="003E7D49"/>
    <w:rsid w:val="003F0ACB"/>
    <w:rsid w:val="003F0ED7"/>
    <w:rsid w:val="003F14F0"/>
    <w:rsid w:val="003F17E4"/>
    <w:rsid w:val="003F1AEA"/>
    <w:rsid w:val="003F1FE9"/>
    <w:rsid w:val="003F276C"/>
    <w:rsid w:val="003F2A5F"/>
    <w:rsid w:val="003F3E08"/>
    <w:rsid w:val="003F507A"/>
    <w:rsid w:val="003F60E6"/>
    <w:rsid w:val="003F7347"/>
    <w:rsid w:val="004006AD"/>
    <w:rsid w:val="004047F8"/>
    <w:rsid w:val="00404803"/>
    <w:rsid w:val="00404C1F"/>
    <w:rsid w:val="00406B0B"/>
    <w:rsid w:val="00406E68"/>
    <w:rsid w:val="0040752F"/>
    <w:rsid w:val="0040785C"/>
    <w:rsid w:val="004100A7"/>
    <w:rsid w:val="004115D7"/>
    <w:rsid w:val="004119AF"/>
    <w:rsid w:val="004119BF"/>
    <w:rsid w:val="00412A54"/>
    <w:rsid w:val="00413E5E"/>
    <w:rsid w:val="00416287"/>
    <w:rsid w:val="004172EA"/>
    <w:rsid w:val="00420CF6"/>
    <w:rsid w:val="00421192"/>
    <w:rsid w:val="00421640"/>
    <w:rsid w:val="0042173F"/>
    <w:rsid w:val="004217D0"/>
    <w:rsid w:val="00421EE9"/>
    <w:rsid w:val="004226D7"/>
    <w:rsid w:val="00422D07"/>
    <w:rsid w:val="004241B8"/>
    <w:rsid w:val="0042431D"/>
    <w:rsid w:val="00425CB5"/>
    <w:rsid w:val="004263B2"/>
    <w:rsid w:val="004268A6"/>
    <w:rsid w:val="0042694E"/>
    <w:rsid w:val="00427D72"/>
    <w:rsid w:val="004328BE"/>
    <w:rsid w:val="00432CB1"/>
    <w:rsid w:val="00433405"/>
    <w:rsid w:val="00433740"/>
    <w:rsid w:val="00434049"/>
    <w:rsid w:val="00435241"/>
    <w:rsid w:val="004357FE"/>
    <w:rsid w:val="00435815"/>
    <w:rsid w:val="00436038"/>
    <w:rsid w:val="00437421"/>
    <w:rsid w:val="004376BD"/>
    <w:rsid w:val="00437702"/>
    <w:rsid w:val="00440646"/>
    <w:rsid w:val="004429BA"/>
    <w:rsid w:val="00443519"/>
    <w:rsid w:val="0044477C"/>
    <w:rsid w:val="0044481D"/>
    <w:rsid w:val="004450D7"/>
    <w:rsid w:val="004454A9"/>
    <w:rsid w:val="004462E4"/>
    <w:rsid w:val="004468D9"/>
    <w:rsid w:val="004476A1"/>
    <w:rsid w:val="00447CE9"/>
    <w:rsid w:val="0045029B"/>
    <w:rsid w:val="00450C51"/>
    <w:rsid w:val="00450FA2"/>
    <w:rsid w:val="004511F5"/>
    <w:rsid w:val="004513E3"/>
    <w:rsid w:val="004514BA"/>
    <w:rsid w:val="004518A7"/>
    <w:rsid w:val="00452EE9"/>
    <w:rsid w:val="00453A16"/>
    <w:rsid w:val="00453C18"/>
    <w:rsid w:val="00454401"/>
    <w:rsid w:val="0045554E"/>
    <w:rsid w:val="00456AFF"/>
    <w:rsid w:val="00460127"/>
    <w:rsid w:val="00460DD8"/>
    <w:rsid w:val="00461E87"/>
    <w:rsid w:val="0046223E"/>
    <w:rsid w:val="00462E49"/>
    <w:rsid w:val="00463294"/>
    <w:rsid w:val="0046339B"/>
    <w:rsid w:val="004635BD"/>
    <w:rsid w:val="0046369E"/>
    <w:rsid w:val="00463BFD"/>
    <w:rsid w:val="00463C3E"/>
    <w:rsid w:val="00464773"/>
    <w:rsid w:val="00465189"/>
    <w:rsid w:val="004651B4"/>
    <w:rsid w:val="00465807"/>
    <w:rsid w:val="00466244"/>
    <w:rsid w:val="00466B76"/>
    <w:rsid w:val="00467EDE"/>
    <w:rsid w:val="00470485"/>
    <w:rsid w:val="00470A1D"/>
    <w:rsid w:val="004715E4"/>
    <w:rsid w:val="00472029"/>
    <w:rsid w:val="00473943"/>
    <w:rsid w:val="00473B1A"/>
    <w:rsid w:val="0047432E"/>
    <w:rsid w:val="00474F21"/>
    <w:rsid w:val="004761FC"/>
    <w:rsid w:val="00476626"/>
    <w:rsid w:val="0047667B"/>
    <w:rsid w:val="004774E9"/>
    <w:rsid w:val="004805AE"/>
    <w:rsid w:val="00480786"/>
    <w:rsid w:val="00480819"/>
    <w:rsid w:val="00481384"/>
    <w:rsid w:val="00482666"/>
    <w:rsid w:val="004836DB"/>
    <w:rsid w:val="0048380B"/>
    <w:rsid w:val="00484568"/>
    <w:rsid w:val="00484BAA"/>
    <w:rsid w:val="00484FCB"/>
    <w:rsid w:val="00485006"/>
    <w:rsid w:val="00485A49"/>
    <w:rsid w:val="00486C7C"/>
    <w:rsid w:val="00486DCD"/>
    <w:rsid w:val="004876FA"/>
    <w:rsid w:val="00487AE4"/>
    <w:rsid w:val="0049054E"/>
    <w:rsid w:val="004905BE"/>
    <w:rsid w:val="004910A4"/>
    <w:rsid w:val="004918A4"/>
    <w:rsid w:val="004947CF"/>
    <w:rsid w:val="0049510B"/>
    <w:rsid w:val="00495AF8"/>
    <w:rsid w:val="00495DA3"/>
    <w:rsid w:val="004976B5"/>
    <w:rsid w:val="0049790E"/>
    <w:rsid w:val="004A03FE"/>
    <w:rsid w:val="004A139E"/>
    <w:rsid w:val="004A198E"/>
    <w:rsid w:val="004A1CA4"/>
    <w:rsid w:val="004A257A"/>
    <w:rsid w:val="004A277E"/>
    <w:rsid w:val="004A2CF8"/>
    <w:rsid w:val="004A2FAA"/>
    <w:rsid w:val="004A3DEF"/>
    <w:rsid w:val="004A69F4"/>
    <w:rsid w:val="004A6A99"/>
    <w:rsid w:val="004A6AD1"/>
    <w:rsid w:val="004A72D6"/>
    <w:rsid w:val="004B02B4"/>
    <w:rsid w:val="004B04D3"/>
    <w:rsid w:val="004B0ECA"/>
    <w:rsid w:val="004B196A"/>
    <w:rsid w:val="004B2214"/>
    <w:rsid w:val="004B2412"/>
    <w:rsid w:val="004B257B"/>
    <w:rsid w:val="004B3036"/>
    <w:rsid w:val="004B4AE7"/>
    <w:rsid w:val="004B5465"/>
    <w:rsid w:val="004B5960"/>
    <w:rsid w:val="004B62B7"/>
    <w:rsid w:val="004C01B5"/>
    <w:rsid w:val="004C0DFC"/>
    <w:rsid w:val="004C0E28"/>
    <w:rsid w:val="004C197C"/>
    <w:rsid w:val="004C19C9"/>
    <w:rsid w:val="004C3F2F"/>
    <w:rsid w:val="004C6AE5"/>
    <w:rsid w:val="004C7154"/>
    <w:rsid w:val="004C7A07"/>
    <w:rsid w:val="004C7B6C"/>
    <w:rsid w:val="004D09C3"/>
    <w:rsid w:val="004D0EB2"/>
    <w:rsid w:val="004D116F"/>
    <w:rsid w:val="004D1DD7"/>
    <w:rsid w:val="004D1EC1"/>
    <w:rsid w:val="004D1F66"/>
    <w:rsid w:val="004D2910"/>
    <w:rsid w:val="004D2A66"/>
    <w:rsid w:val="004D2D63"/>
    <w:rsid w:val="004D2F6D"/>
    <w:rsid w:val="004D49C8"/>
    <w:rsid w:val="004D4C14"/>
    <w:rsid w:val="004D513E"/>
    <w:rsid w:val="004D5D4F"/>
    <w:rsid w:val="004D6701"/>
    <w:rsid w:val="004D72CC"/>
    <w:rsid w:val="004D7676"/>
    <w:rsid w:val="004D776D"/>
    <w:rsid w:val="004E097F"/>
    <w:rsid w:val="004E187A"/>
    <w:rsid w:val="004E1F47"/>
    <w:rsid w:val="004E2DF7"/>
    <w:rsid w:val="004E3814"/>
    <w:rsid w:val="004E40CD"/>
    <w:rsid w:val="004E490F"/>
    <w:rsid w:val="004E4B0D"/>
    <w:rsid w:val="004E4B13"/>
    <w:rsid w:val="004E6018"/>
    <w:rsid w:val="004E60AB"/>
    <w:rsid w:val="004E630D"/>
    <w:rsid w:val="004E659D"/>
    <w:rsid w:val="004E7447"/>
    <w:rsid w:val="004F0180"/>
    <w:rsid w:val="004F07A9"/>
    <w:rsid w:val="004F099A"/>
    <w:rsid w:val="004F0D81"/>
    <w:rsid w:val="004F169C"/>
    <w:rsid w:val="004F19A2"/>
    <w:rsid w:val="004F1F68"/>
    <w:rsid w:val="004F23C5"/>
    <w:rsid w:val="004F2437"/>
    <w:rsid w:val="004F25DC"/>
    <w:rsid w:val="004F3DBF"/>
    <w:rsid w:val="004F3E95"/>
    <w:rsid w:val="004F40AD"/>
    <w:rsid w:val="004F4156"/>
    <w:rsid w:val="004F4F10"/>
    <w:rsid w:val="004F5C4F"/>
    <w:rsid w:val="004F5D18"/>
    <w:rsid w:val="004F5EE7"/>
    <w:rsid w:val="004F6450"/>
    <w:rsid w:val="004F7C3C"/>
    <w:rsid w:val="005001F3"/>
    <w:rsid w:val="005003C0"/>
    <w:rsid w:val="00503AAB"/>
    <w:rsid w:val="005040B3"/>
    <w:rsid w:val="00504369"/>
    <w:rsid w:val="005046EC"/>
    <w:rsid w:val="00505032"/>
    <w:rsid w:val="0050558E"/>
    <w:rsid w:val="00506289"/>
    <w:rsid w:val="00506D0A"/>
    <w:rsid w:val="0051021F"/>
    <w:rsid w:val="005104CA"/>
    <w:rsid w:val="00511F3F"/>
    <w:rsid w:val="00512037"/>
    <w:rsid w:val="005125E4"/>
    <w:rsid w:val="005133B5"/>
    <w:rsid w:val="005137AE"/>
    <w:rsid w:val="005146F4"/>
    <w:rsid w:val="005147FF"/>
    <w:rsid w:val="00514A56"/>
    <w:rsid w:val="00514B75"/>
    <w:rsid w:val="00514DCB"/>
    <w:rsid w:val="0051696D"/>
    <w:rsid w:val="00516A7B"/>
    <w:rsid w:val="00516D4F"/>
    <w:rsid w:val="005172F2"/>
    <w:rsid w:val="00517433"/>
    <w:rsid w:val="005177A4"/>
    <w:rsid w:val="005179F5"/>
    <w:rsid w:val="005220C6"/>
    <w:rsid w:val="00522133"/>
    <w:rsid w:val="00522DB0"/>
    <w:rsid w:val="00523250"/>
    <w:rsid w:val="00523AD1"/>
    <w:rsid w:val="00523CB7"/>
    <w:rsid w:val="005249A0"/>
    <w:rsid w:val="00525CBB"/>
    <w:rsid w:val="0052669F"/>
    <w:rsid w:val="00526CA0"/>
    <w:rsid w:val="005271FB"/>
    <w:rsid w:val="00527548"/>
    <w:rsid w:val="005279CE"/>
    <w:rsid w:val="00527B24"/>
    <w:rsid w:val="00530B88"/>
    <w:rsid w:val="00531A75"/>
    <w:rsid w:val="00531C78"/>
    <w:rsid w:val="00532D4A"/>
    <w:rsid w:val="00533CED"/>
    <w:rsid w:val="00533DBB"/>
    <w:rsid w:val="00537320"/>
    <w:rsid w:val="00540CDE"/>
    <w:rsid w:val="0054157F"/>
    <w:rsid w:val="005416B6"/>
    <w:rsid w:val="00541983"/>
    <w:rsid w:val="00542723"/>
    <w:rsid w:val="0054293C"/>
    <w:rsid w:val="005433D0"/>
    <w:rsid w:val="005446A9"/>
    <w:rsid w:val="00545EC1"/>
    <w:rsid w:val="005462F6"/>
    <w:rsid w:val="0054685D"/>
    <w:rsid w:val="005469ED"/>
    <w:rsid w:val="00547630"/>
    <w:rsid w:val="00550D0A"/>
    <w:rsid w:val="005519EF"/>
    <w:rsid w:val="0055309F"/>
    <w:rsid w:val="00553330"/>
    <w:rsid w:val="00553F0C"/>
    <w:rsid w:val="00554BE8"/>
    <w:rsid w:val="005556A8"/>
    <w:rsid w:val="0055643D"/>
    <w:rsid w:val="0055657B"/>
    <w:rsid w:val="005579BA"/>
    <w:rsid w:val="00557BF7"/>
    <w:rsid w:val="005615EE"/>
    <w:rsid w:val="0056194B"/>
    <w:rsid w:val="00561B20"/>
    <w:rsid w:val="005657A2"/>
    <w:rsid w:val="005661F8"/>
    <w:rsid w:val="005667FA"/>
    <w:rsid w:val="00567116"/>
    <w:rsid w:val="00567718"/>
    <w:rsid w:val="00567C63"/>
    <w:rsid w:val="00571E0D"/>
    <w:rsid w:val="00572343"/>
    <w:rsid w:val="00572A3A"/>
    <w:rsid w:val="00572E57"/>
    <w:rsid w:val="005738A3"/>
    <w:rsid w:val="005741D0"/>
    <w:rsid w:val="005752D4"/>
    <w:rsid w:val="0057620A"/>
    <w:rsid w:val="0057656F"/>
    <w:rsid w:val="00576CDC"/>
    <w:rsid w:val="00580C5A"/>
    <w:rsid w:val="00582160"/>
    <w:rsid w:val="00583439"/>
    <w:rsid w:val="005835A6"/>
    <w:rsid w:val="00583EAB"/>
    <w:rsid w:val="00584664"/>
    <w:rsid w:val="00585789"/>
    <w:rsid w:val="00586213"/>
    <w:rsid w:val="005863E8"/>
    <w:rsid w:val="00586BA5"/>
    <w:rsid w:val="005877C4"/>
    <w:rsid w:val="005924FF"/>
    <w:rsid w:val="00593972"/>
    <w:rsid w:val="00593E8E"/>
    <w:rsid w:val="00594385"/>
    <w:rsid w:val="00595D34"/>
    <w:rsid w:val="0059612A"/>
    <w:rsid w:val="00596295"/>
    <w:rsid w:val="0059657C"/>
    <w:rsid w:val="005972C2"/>
    <w:rsid w:val="005A077D"/>
    <w:rsid w:val="005A1CA3"/>
    <w:rsid w:val="005A345D"/>
    <w:rsid w:val="005A4DB7"/>
    <w:rsid w:val="005A5648"/>
    <w:rsid w:val="005A66C4"/>
    <w:rsid w:val="005A6D8A"/>
    <w:rsid w:val="005A6E10"/>
    <w:rsid w:val="005A75B6"/>
    <w:rsid w:val="005A7740"/>
    <w:rsid w:val="005A7CE4"/>
    <w:rsid w:val="005B0CC0"/>
    <w:rsid w:val="005B17E5"/>
    <w:rsid w:val="005B19E9"/>
    <w:rsid w:val="005B1EC4"/>
    <w:rsid w:val="005B203A"/>
    <w:rsid w:val="005B238E"/>
    <w:rsid w:val="005B2EB4"/>
    <w:rsid w:val="005B2FDD"/>
    <w:rsid w:val="005B3A5F"/>
    <w:rsid w:val="005B3C16"/>
    <w:rsid w:val="005B4FB4"/>
    <w:rsid w:val="005B56C3"/>
    <w:rsid w:val="005B58DC"/>
    <w:rsid w:val="005B5AA8"/>
    <w:rsid w:val="005B7D75"/>
    <w:rsid w:val="005C08F3"/>
    <w:rsid w:val="005C0CD1"/>
    <w:rsid w:val="005C1145"/>
    <w:rsid w:val="005C25BF"/>
    <w:rsid w:val="005C2B33"/>
    <w:rsid w:val="005C4C7F"/>
    <w:rsid w:val="005C67DF"/>
    <w:rsid w:val="005C698A"/>
    <w:rsid w:val="005C6BB3"/>
    <w:rsid w:val="005C72CB"/>
    <w:rsid w:val="005C7A4D"/>
    <w:rsid w:val="005D1548"/>
    <w:rsid w:val="005D154D"/>
    <w:rsid w:val="005D1881"/>
    <w:rsid w:val="005D222B"/>
    <w:rsid w:val="005D227B"/>
    <w:rsid w:val="005D31A1"/>
    <w:rsid w:val="005D3783"/>
    <w:rsid w:val="005D3C43"/>
    <w:rsid w:val="005D3CFF"/>
    <w:rsid w:val="005D3F7C"/>
    <w:rsid w:val="005D44DD"/>
    <w:rsid w:val="005D5081"/>
    <w:rsid w:val="005D636C"/>
    <w:rsid w:val="005D66FF"/>
    <w:rsid w:val="005D71DA"/>
    <w:rsid w:val="005D7697"/>
    <w:rsid w:val="005D7789"/>
    <w:rsid w:val="005E0025"/>
    <w:rsid w:val="005E0672"/>
    <w:rsid w:val="005E0A62"/>
    <w:rsid w:val="005E2035"/>
    <w:rsid w:val="005E2071"/>
    <w:rsid w:val="005E234E"/>
    <w:rsid w:val="005E2C95"/>
    <w:rsid w:val="005E3D9B"/>
    <w:rsid w:val="005E404B"/>
    <w:rsid w:val="005E59F1"/>
    <w:rsid w:val="005E5CAE"/>
    <w:rsid w:val="005E6908"/>
    <w:rsid w:val="005E6FC5"/>
    <w:rsid w:val="005E7531"/>
    <w:rsid w:val="005F0BF7"/>
    <w:rsid w:val="005F0C21"/>
    <w:rsid w:val="005F0D56"/>
    <w:rsid w:val="005F28FD"/>
    <w:rsid w:val="005F316B"/>
    <w:rsid w:val="005F3A3C"/>
    <w:rsid w:val="005F3F38"/>
    <w:rsid w:val="005F422E"/>
    <w:rsid w:val="005F4EFB"/>
    <w:rsid w:val="005F5CDF"/>
    <w:rsid w:val="005F66C8"/>
    <w:rsid w:val="005F6F57"/>
    <w:rsid w:val="005F753A"/>
    <w:rsid w:val="005F76B8"/>
    <w:rsid w:val="00600B98"/>
    <w:rsid w:val="00601282"/>
    <w:rsid w:val="006013E6"/>
    <w:rsid w:val="00601469"/>
    <w:rsid w:val="00603793"/>
    <w:rsid w:val="0060429F"/>
    <w:rsid w:val="00604919"/>
    <w:rsid w:val="006050AD"/>
    <w:rsid w:val="00605912"/>
    <w:rsid w:val="0060799A"/>
    <w:rsid w:val="00607CD7"/>
    <w:rsid w:val="00611E1F"/>
    <w:rsid w:val="00612958"/>
    <w:rsid w:val="00613531"/>
    <w:rsid w:val="006139FF"/>
    <w:rsid w:val="00613C78"/>
    <w:rsid w:val="00613F41"/>
    <w:rsid w:val="006144B1"/>
    <w:rsid w:val="00614FF4"/>
    <w:rsid w:val="0061502C"/>
    <w:rsid w:val="006156AC"/>
    <w:rsid w:val="00616841"/>
    <w:rsid w:val="00617958"/>
    <w:rsid w:val="006208BF"/>
    <w:rsid w:val="006217C6"/>
    <w:rsid w:val="00621C60"/>
    <w:rsid w:val="0062373E"/>
    <w:rsid w:val="00624285"/>
    <w:rsid w:val="006243F8"/>
    <w:rsid w:val="00624CA1"/>
    <w:rsid w:val="00625768"/>
    <w:rsid w:val="0062667F"/>
    <w:rsid w:val="00626872"/>
    <w:rsid w:val="006274D5"/>
    <w:rsid w:val="0062778D"/>
    <w:rsid w:val="006306D1"/>
    <w:rsid w:val="0063187E"/>
    <w:rsid w:val="0063279A"/>
    <w:rsid w:val="00632E5F"/>
    <w:rsid w:val="0063301D"/>
    <w:rsid w:val="0063302C"/>
    <w:rsid w:val="006334CD"/>
    <w:rsid w:val="0063421E"/>
    <w:rsid w:val="0063429A"/>
    <w:rsid w:val="00635B33"/>
    <w:rsid w:val="006364EE"/>
    <w:rsid w:val="00636C05"/>
    <w:rsid w:val="00640915"/>
    <w:rsid w:val="0064110E"/>
    <w:rsid w:val="0064193E"/>
    <w:rsid w:val="00641AA8"/>
    <w:rsid w:val="00642B0C"/>
    <w:rsid w:val="00643DE7"/>
    <w:rsid w:val="00644572"/>
    <w:rsid w:val="006464DB"/>
    <w:rsid w:val="006470D5"/>
    <w:rsid w:val="0064724E"/>
    <w:rsid w:val="00647519"/>
    <w:rsid w:val="00650406"/>
    <w:rsid w:val="006518EE"/>
    <w:rsid w:val="00651D13"/>
    <w:rsid w:val="00652025"/>
    <w:rsid w:val="006524DB"/>
    <w:rsid w:val="00653092"/>
    <w:rsid w:val="006536E6"/>
    <w:rsid w:val="0065592D"/>
    <w:rsid w:val="00656DE0"/>
    <w:rsid w:val="0065794C"/>
    <w:rsid w:val="006612DC"/>
    <w:rsid w:val="006614B9"/>
    <w:rsid w:val="006624A9"/>
    <w:rsid w:val="006639F0"/>
    <w:rsid w:val="00663CE4"/>
    <w:rsid w:val="0066438D"/>
    <w:rsid w:val="00666E4F"/>
    <w:rsid w:val="00667BC6"/>
    <w:rsid w:val="00671C23"/>
    <w:rsid w:val="00672E93"/>
    <w:rsid w:val="00673889"/>
    <w:rsid w:val="006739D6"/>
    <w:rsid w:val="00674585"/>
    <w:rsid w:val="00674822"/>
    <w:rsid w:val="00674F8F"/>
    <w:rsid w:val="00675A04"/>
    <w:rsid w:val="00675AF7"/>
    <w:rsid w:val="006773DB"/>
    <w:rsid w:val="0067791E"/>
    <w:rsid w:val="00677D7E"/>
    <w:rsid w:val="00680B0F"/>
    <w:rsid w:val="00680F9F"/>
    <w:rsid w:val="00681AD4"/>
    <w:rsid w:val="00681D9D"/>
    <w:rsid w:val="00682173"/>
    <w:rsid w:val="006821FE"/>
    <w:rsid w:val="0068227D"/>
    <w:rsid w:val="00682E70"/>
    <w:rsid w:val="00683F6F"/>
    <w:rsid w:val="006842AD"/>
    <w:rsid w:val="00685A46"/>
    <w:rsid w:val="006861A7"/>
    <w:rsid w:val="00690C38"/>
    <w:rsid w:val="00690DC7"/>
    <w:rsid w:val="00691064"/>
    <w:rsid w:val="00693873"/>
    <w:rsid w:val="00693B3A"/>
    <w:rsid w:val="00693BC5"/>
    <w:rsid w:val="006948A4"/>
    <w:rsid w:val="00694C3D"/>
    <w:rsid w:val="0069508C"/>
    <w:rsid w:val="006950C5"/>
    <w:rsid w:val="00695B6A"/>
    <w:rsid w:val="0069635C"/>
    <w:rsid w:val="00696F9C"/>
    <w:rsid w:val="00697436"/>
    <w:rsid w:val="00697B61"/>
    <w:rsid w:val="006A011B"/>
    <w:rsid w:val="006A0E49"/>
    <w:rsid w:val="006A0F17"/>
    <w:rsid w:val="006A34AF"/>
    <w:rsid w:val="006A4399"/>
    <w:rsid w:val="006A5760"/>
    <w:rsid w:val="006A5A62"/>
    <w:rsid w:val="006A6CC1"/>
    <w:rsid w:val="006B0923"/>
    <w:rsid w:val="006B1B30"/>
    <w:rsid w:val="006B2145"/>
    <w:rsid w:val="006B37D9"/>
    <w:rsid w:val="006B59D9"/>
    <w:rsid w:val="006B6D68"/>
    <w:rsid w:val="006B77AC"/>
    <w:rsid w:val="006B7B67"/>
    <w:rsid w:val="006C0DEC"/>
    <w:rsid w:val="006C19C2"/>
    <w:rsid w:val="006C4BC7"/>
    <w:rsid w:val="006C5A36"/>
    <w:rsid w:val="006C5DCB"/>
    <w:rsid w:val="006C641E"/>
    <w:rsid w:val="006C7680"/>
    <w:rsid w:val="006C7B14"/>
    <w:rsid w:val="006D0D45"/>
    <w:rsid w:val="006D0F75"/>
    <w:rsid w:val="006D168B"/>
    <w:rsid w:val="006D1A47"/>
    <w:rsid w:val="006D1DFF"/>
    <w:rsid w:val="006D2619"/>
    <w:rsid w:val="006D2A68"/>
    <w:rsid w:val="006D3B34"/>
    <w:rsid w:val="006D511F"/>
    <w:rsid w:val="006D54C6"/>
    <w:rsid w:val="006D55C8"/>
    <w:rsid w:val="006D61EF"/>
    <w:rsid w:val="006D6D3B"/>
    <w:rsid w:val="006D74D9"/>
    <w:rsid w:val="006D7BB8"/>
    <w:rsid w:val="006D7E2E"/>
    <w:rsid w:val="006E0698"/>
    <w:rsid w:val="006E0736"/>
    <w:rsid w:val="006E23C7"/>
    <w:rsid w:val="006E3841"/>
    <w:rsid w:val="006E3E49"/>
    <w:rsid w:val="006E3E53"/>
    <w:rsid w:val="006E4935"/>
    <w:rsid w:val="006E5110"/>
    <w:rsid w:val="006E6104"/>
    <w:rsid w:val="006E6A09"/>
    <w:rsid w:val="006E6BBD"/>
    <w:rsid w:val="006F0F04"/>
    <w:rsid w:val="006F1685"/>
    <w:rsid w:val="006F1840"/>
    <w:rsid w:val="006F18E6"/>
    <w:rsid w:val="006F197E"/>
    <w:rsid w:val="006F32A8"/>
    <w:rsid w:val="006F48F2"/>
    <w:rsid w:val="006F5D91"/>
    <w:rsid w:val="006F717B"/>
    <w:rsid w:val="007001F6"/>
    <w:rsid w:val="007018D9"/>
    <w:rsid w:val="0070196E"/>
    <w:rsid w:val="00701D99"/>
    <w:rsid w:val="0070353B"/>
    <w:rsid w:val="00703E75"/>
    <w:rsid w:val="007040BB"/>
    <w:rsid w:val="00704609"/>
    <w:rsid w:val="00705224"/>
    <w:rsid w:val="007057B2"/>
    <w:rsid w:val="00705C1C"/>
    <w:rsid w:val="00705EAB"/>
    <w:rsid w:val="0070660C"/>
    <w:rsid w:val="00707278"/>
    <w:rsid w:val="0070744F"/>
    <w:rsid w:val="007075C5"/>
    <w:rsid w:val="0070766D"/>
    <w:rsid w:val="00710FE1"/>
    <w:rsid w:val="00711CDB"/>
    <w:rsid w:val="00711D4D"/>
    <w:rsid w:val="00713A89"/>
    <w:rsid w:val="00713C11"/>
    <w:rsid w:val="00715F0D"/>
    <w:rsid w:val="00716409"/>
    <w:rsid w:val="007217E6"/>
    <w:rsid w:val="007228B2"/>
    <w:rsid w:val="007229B0"/>
    <w:rsid w:val="00723292"/>
    <w:rsid w:val="0072381C"/>
    <w:rsid w:val="00724DE0"/>
    <w:rsid w:val="00726DB1"/>
    <w:rsid w:val="00730470"/>
    <w:rsid w:val="00731187"/>
    <w:rsid w:val="00732079"/>
    <w:rsid w:val="007320DE"/>
    <w:rsid w:val="00733F56"/>
    <w:rsid w:val="00734F88"/>
    <w:rsid w:val="007355F4"/>
    <w:rsid w:val="007361AA"/>
    <w:rsid w:val="0073682F"/>
    <w:rsid w:val="00740A06"/>
    <w:rsid w:val="0074284B"/>
    <w:rsid w:val="00742B19"/>
    <w:rsid w:val="00743DAE"/>
    <w:rsid w:val="00744ACF"/>
    <w:rsid w:val="00744F15"/>
    <w:rsid w:val="00745D8A"/>
    <w:rsid w:val="00745EAF"/>
    <w:rsid w:val="00746043"/>
    <w:rsid w:val="00746905"/>
    <w:rsid w:val="00746A15"/>
    <w:rsid w:val="00750BC7"/>
    <w:rsid w:val="00751593"/>
    <w:rsid w:val="0075190C"/>
    <w:rsid w:val="007528C2"/>
    <w:rsid w:val="00753AE7"/>
    <w:rsid w:val="0075435A"/>
    <w:rsid w:val="00754CC1"/>
    <w:rsid w:val="00754F3F"/>
    <w:rsid w:val="0075512B"/>
    <w:rsid w:val="00757055"/>
    <w:rsid w:val="007579B7"/>
    <w:rsid w:val="00757E90"/>
    <w:rsid w:val="00760BAE"/>
    <w:rsid w:val="00760CB8"/>
    <w:rsid w:val="00761BFD"/>
    <w:rsid w:val="00762E95"/>
    <w:rsid w:val="00763EE5"/>
    <w:rsid w:val="00765F04"/>
    <w:rsid w:val="007666A2"/>
    <w:rsid w:val="00766CF9"/>
    <w:rsid w:val="00767367"/>
    <w:rsid w:val="0077054F"/>
    <w:rsid w:val="00770F67"/>
    <w:rsid w:val="00771095"/>
    <w:rsid w:val="00771775"/>
    <w:rsid w:val="0077215D"/>
    <w:rsid w:val="0077218E"/>
    <w:rsid w:val="00772493"/>
    <w:rsid w:val="00772FEB"/>
    <w:rsid w:val="0077326D"/>
    <w:rsid w:val="007732B7"/>
    <w:rsid w:val="0077358B"/>
    <w:rsid w:val="0077359D"/>
    <w:rsid w:val="00773B3A"/>
    <w:rsid w:val="007748E6"/>
    <w:rsid w:val="0077564D"/>
    <w:rsid w:val="0077574F"/>
    <w:rsid w:val="00775E22"/>
    <w:rsid w:val="00776D3C"/>
    <w:rsid w:val="007771DC"/>
    <w:rsid w:val="00780348"/>
    <w:rsid w:val="007811FD"/>
    <w:rsid w:val="0078197F"/>
    <w:rsid w:val="00782BFD"/>
    <w:rsid w:val="00783CA2"/>
    <w:rsid w:val="00783F52"/>
    <w:rsid w:val="00784436"/>
    <w:rsid w:val="00784AFD"/>
    <w:rsid w:val="00785908"/>
    <w:rsid w:val="00785CB0"/>
    <w:rsid w:val="007861D9"/>
    <w:rsid w:val="007868D8"/>
    <w:rsid w:val="00787F53"/>
    <w:rsid w:val="00787F5E"/>
    <w:rsid w:val="00790456"/>
    <w:rsid w:val="00790DCD"/>
    <w:rsid w:val="00790E83"/>
    <w:rsid w:val="00791727"/>
    <w:rsid w:val="007919CF"/>
    <w:rsid w:val="007927BF"/>
    <w:rsid w:val="00792DAF"/>
    <w:rsid w:val="007943C1"/>
    <w:rsid w:val="00794828"/>
    <w:rsid w:val="00794953"/>
    <w:rsid w:val="00794D22"/>
    <w:rsid w:val="0079545E"/>
    <w:rsid w:val="00795581"/>
    <w:rsid w:val="00795C1C"/>
    <w:rsid w:val="007A0183"/>
    <w:rsid w:val="007A0DAE"/>
    <w:rsid w:val="007A104A"/>
    <w:rsid w:val="007A1529"/>
    <w:rsid w:val="007A20B3"/>
    <w:rsid w:val="007A25ED"/>
    <w:rsid w:val="007A2F99"/>
    <w:rsid w:val="007A3405"/>
    <w:rsid w:val="007A4856"/>
    <w:rsid w:val="007A48F8"/>
    <w:rsid w:val="007A4958"/>
    <w:rsid w:val="007A4C24"/>
    <w:rsid w:val="007A4CC9"/>
    <w:rsid w:val="007A578E"/>
    <w:rsid w:val="007A7B5F"/>
    <w:rsid w:val="007B1EDB"/>
    <w:rsid w:val="007B1EFB"/>
    <w:rsid w:val="007B202A"/>
    <w:rsid w:val="007B29EC"/>
    <w:rsid w:val="007B2C3D"/>
    <w:rsid w:val="007B4173"/>
    <w:rsid w:val="007B4864"/>
    <w:rsid w:val="007B4869"/>
    <w:rsid w:val="007B5823"/>
    <w:rsid w:val="007B60CC"/>
    <w:rsid w:val="007B62AD"/>
    <w:rsid w:val="007B6406"/>
    <w:rsid w:val="007B662E"/>
    <w:rsid w:val="007B6B7A"/>
    <w:rsid w:val="007B79AC"/>
    <w:rsid w:val="007C0711"/>
    <w:rsid w:val="007C19E5"/>
    <w:rsid w:val="007C1AE9"/>
    <w:rsid w:val="007C2645"/>
    <w:rsid w:val="007C2846"/>
    <w:rsid w:val="007C2B82"/>
    <w:rsid w:val="007C3363"/>
    <w:rsid w:val="007C4117"/>
    <w:rsid w:val="007C486F"/>
    <w:rsid w:val="007C525E"/>
    <w:rsid w:val="007C5CE1"/>
    <w:rsid w:val="007C636B"/>
    <w:rsid w:val="007C65B1"/>
    <w:rsid w:val="007C6E13"/>
    <w:rsid w:val="007C6FC5"/>
    <w:rsid w:val="007C715A"/>
    <w:rsid w:val="007C7766"/>
    <w:rsid w:val="007C7B79"/>
    <w:rsid w:val="007C7FC6"/>
    <w:rsid w:val="007D0321"/>
    <w:rsid w:val="007D0C95"/>
    <w:rsid w:val="007D12E9"/>
    <w:rsid w:val="007D138E"/>
    <w:rsid w:val="007D1391"/>
    <w:rsid w:val="007D270B"/>
    <w:rsid w:val="007D2F30"/>
    <w:rsid w:val="007D3361"/>
    <w:rsid w:val="007D3742"/>
    <w:rsid w:val="007D378D"/>
    <w:rsid w:val="007D3CBB"/>
    <w:rsid w:val="007D43A6"/>
    <w:rsid w:val="007D4C55"/>
    <w:rsid w:val="007D4DCC"/>
    <w:rsid w:val="007D6113"/>
    <w:rsid w:val="007D73D7"/>
    <w:rsid w:val="007D7A2D"/>
    <w:rsid w:val="007D7CB8"/>
    <w:rsid w:val="007E015A"/>
    <w:rsid w:val="007E02F6"/>
    <w:rsid w:val="007E0A47"/>
    <w:rsid w:val="007E1523"/>
    <w:rsid w:val="007E1B39"/>
    <w:rsid w:val="007E2461"/>
    <w:rsid w:val="007E2A59"/>
    <w:rsid w:val="007E47A2"/>
    <w:rsid w:val="007E5728"/>
    <w:rsid w:val="007E5CAD"/>
    <w:rsid w:val="007F00A8"/>
    <w:rsid w:val="007F0564"/>
    <w:rsid w:val="007F0ACF"/>
    <w:rsid w:val="007F13F6"/>
    <w:rsid w:val="007F269D"/>
    <w:rsid w:val="007F370B"/>
    <w:rsid w:val="007F40C2"/>
    <w:rsid w:val="007F416A"/>
    <w:rsid w:val="007F50E9"/>
    <w:rsid w:val="007F524C"/>
    <w:rsid w:val="007F54B7"/>
    <w:rsid w:val="007F5E13"/>
    <w:rsid w:val="007F62EB"/>
    <w:rsid w:val="007F68E0"/>
    <w:rsid w:val="007F741A"/>
    <w:rsid w:val="00800ADD"/>
    <w:rsid w:val="00801780"/>
    <w:rsid w:val="008017B1"/>
    <w:rsid w:val="008022AB"/>
    <w:rsid w:val="008023F4"/>
    <w:rsid w:val="00803663"/>
    <w:rsid w:val="00803E47"/>
    <w:rsid w:val="00804108"/>
    <w:rsid w:val="0080605A"/>
    <w:rsid w:val="00806844"/>
    <w:rsid w:val="00806F2F"/>
    <w:rsid w:val="00807444"/>
    <w:rsid w:val="00810923"/>
    <w:rsid w:val="00810C6A"/>
    <w:rsid w:val="00811538"/>
    <w:rsid w:val="00811FA4"/>
    <w:rsid w:val="0081241C"/>
    <w:rsid w:val="00812ABD"/>
    <w:rsid w:val="00812ED6"/>
    <w:rsid w:val="00813926"/>
    <w:rsid w:val="00814768"/>
    <w:rsid w:val="00814E9E"/>
    <w:rsid w:val="008151FA"/>
    <w:rsid w:val="00815CFF"/>
    <w:rsid w:val="0081629C"/>
    <w:rsid w:val="00816AAD"/>
    <w:rsid w:val="00816F5B"/>
    <w:rsid w:val="00820B21"/>
    <w:rsid w:val="0082237F"/>
    <w:rsid w:val="00823401"/>
    <w:rsid w:val="00823507"/>
    <w:rsid w:val="00823A4A"/>
    <w:rsid w:val="00823F65"/>
    <w:rsid w:val="00823FF0"/>
    <w:rsid w:val="00824D4E"/>
    <w:rsid w:val="008257FC"/>
    <w:rsid w:val="00826B52"/>
    <w:rsid w:val="00826E20"/>
    <w:rsid w:val="00826FE1"/>
    <w:rsid w:val="00831255"/>
    <w:rsid w:val="00831311"/>
    <w:rsid w:val="008318BB"/>
    <w:rsid w:val="00831E57"/>
    <w:rsid w:val="00833D41"/>
    <w:rsid w:val="00834188"/>
    <w:rsid w:val="008344AB"/>
    <w:rsid w:val="00834D02"/>
    <w:rsid w:val="00834FD5"/>
    <w:rsid w:val="00836D5C"/>
    <w:rsid w:val="0084059D"/>
    <w:rsid w:val="008405A2"/>
    <w:rsid w:val="0084071A"/>
    <w:rsid w:val="008413F0"/>
    <w:rsid w:val="00841DAF"/>
    <w:rsid w:val="00842138"/>
    <w:rsid w:val="00842739"/>
    <w:rsid w:val="00842CBD"/>
    <w:rsid w:val="00843D13"/>
    <w:rsid w:val="00844591"/>
    <w:rsid w:val="0084550A"/>
    <w:rsid w:val="00846F24"/>
    <w:rsid w:val="0084706A"/>
    <w:rsid w:val="008476BE"/>
    <w:rsid w:val="0085005B"/>
    <w:rsid w:val="008500DA"/>
    <w:rsid w:val="0085097A"/>
    <w:rsid w:val="0085207A"/>
    <w:rsid w:val="00853B1A"/>
    <w:rsid w:val="00854104"/>
    <w:rsid w:val="008544FA"/>
    <w:rsid w:val="00854945"/>
    <w:rsid w:val="00855AAB"/>
    <w:rsid w:val="00855DAB"/>
    <w:rsid w:val="00855F4D"/>
    <w:rsid w:val="008569E0"/>
    <w:rsid w:val="008573CE"/>
    <w:rsid w:val="008600B9"/>
    <w:rsid w:val="008609D9"/>
    <w:rsid w:val="00860B3B"/>
    <w:rsid w:val="00861ABC"/>
    <w:rsid w:val="00861AF8"/>
    <w:rsid w:val="0086278B"/>
    <w:rsid w:val="00863A8F"/>
    <w:rsid w:val="0086599C"/>
    <w:rsid w:val="0086639E"/>
    <w:rsid w:val="008669D7"/>
    <w:rsid w:val="00866D86"/>
    <w:rsid w:val="0086711A"/>
    <w:rsid w:val="0087015E"/>
    <w:rsid w:val="00870338"/>
    <w:rsid w:val="008717AC"/>
    <w:rsid w:val="00871973"/>
    <w:rsid w:val="00872369"/>
    <w:rsid w:val="00872E86"/>
    <w:rsid w:val="008737A8"/>
    <w:rsid w:val="00873D03"/>
    <w:rsid w:val="00874240"/>
    <w:rsid w:val="008750FB"/>
    <w:rsid w:val="008751C4"/>
    <w:rsid w:val="00875643"/>
    <w:rsid w:val="008764C7"/>
    <w:rsid w:val="008765BB"/>
    <w:rsid w:val="00876F76"/>
    <w:rsid w:val="008775E8"/>
    <w:rsid w:val="00877F80"/>
    <w:rsid w:val="00880FB8"/>
    <w:rsid w:val="0088182A"/>
    <w:rsid w:val="008819FF"/>
    <w:rsid w:val="00881E31"/>
    <w:rsid w:val="0088377E"/>
    <w:rsid w:val="0088432A"/>
    <w:rsid w:val="00884DBD"/>
    <w:rsid w:val="00884F65"/>
    <w:rsid w:val="008851A5"/>
    <w:rsid w:val="00885911"/>
    <w:rsid w:val="00885BC8"/>
    <w:rsid w:val="0088681E"/>
    <w:rsid w:val="0088726A"/>
    <w:rsid w:val="008877A9"/>
    <w:rsid w:val="00887D4A"/>
    <w:rsid w:val="008907E2"/>
    <w:rsid w:val="008911EA"/>
    <w:rsid w:val="00891286"/>
    <w:rsid w:val="00891C1E"/>
    <w:rsid w:val="008921A8"/>
    <w:rsid w:val="00892715"/>
    <w:rsid w:val="00893C58"/>
    <w:rsid w:val="00893CF8"/>
    <w:rsid w:val="0089400C"/>
    <w:rsid w:val="008963C6"/>
    <w:rsid w:val="00896769"/>
    <w:rsid w:val="0089736C"/>
    <w:rsid w:val="00897B83"/>
    <w:rsid w:val="00897CA5"/>
    <w:rsid w:val="00897CDF"/>
    <w:rsid w:val="00897D59"/>
    <w:rsid w:val="008A05AF"/>
    <w:rsid w:val="008A07BD"/>
    <w:rsid w:val="008A197F"/>
    <w:rsid w:val="008A2642"/>
    <w:rsid w:val="008A2708"/>
    <w:rsid w:val="008A3FDE"/>
    <w:rsid w:val="008A54BD"/>
    <w:rsid w:val="008A59AC"/>
    <w:rsid w:val="008A63F7"/>
    <w:rsid w:val="008A697D"/>
    <w:rsid w:val="008A72B3"/>
    <w:rsid w:val="008A7CB5"/>
    <w:rsid w:val="008B0163"/>
    <w:rsid w:val="008B0403"/>
    <w:rsid w:val="008B0867"/>
    <w:rsid w:val="008B0C46"/>
    <w:rsid w:val="008B2292"/>
    <w:rsid w:val="008B22FB"/>
    <w:rsid w:val="008B25B4"/>
    <w:rsid w:val="008B2A59"/>
    <w:rsid w:val="008B5A39"/>
    <w:rsid w:val="008B6AD4"/>
    <w:rsid w:val="008B7121"/>
    <w:rsid w:val="008B7663"/>
    <w:rsid w:val="008B76D1"/>
    <w:rsid w:val="008C0D5C"/>
    <w:rsid w:val="008C2779"/>
    <w:rsid w:val="008C2CD4"/>
    <w:rsid w:val="008C364C"/>
    <w:rsid w:val="008C45E8"/>
    <w:rsid w:val="008C4AB4"/>
    <w:rsid w:val="008C53D9"/>
    <w:rsid w:val="008C6A68"/>
    <w:rsid w:val="008C7200"/>
    <w:rsid w:val="008D09F2"/>
    <w:rsid w:val="008D1A0D"/>
    <w:rsid w:val="008D2745"/>
    <w:rsid w:val="008D3EBF"/>
    <w:rsid w:val="008D50A2"/>
    <w:rsid w:val="008D5461"/>
    <w:rsid w:val="008D6232"/>
    <w:rsid w:val="008D62C5"/>
    <w:rsid w:val="008D6A11"/>
    <w:rsid w:val="008D6D75"/>
    <w:rsid w:val="008D7400"/>
    <w:rsid w:val="008D7639"/>
    <w:rsid w:val="008E1069"/>
    <w:rsid w:val="008E1A2A"/>
    <w:rsid w:val="008E1FA0"/>
    <w:rsid w:val="008E4D64"/>
    <w:rsid w:val="008E502D"/>
    <w:rsid w:val="008E5544"/>
    <w:rsid w:val="008E56B0"/>
    <w:rsid w:val="008E59A6"/>
    <w:rsid w:val="008F0412"/>
    <w:rsid w:val="008F097E"/>
    <w:rsid w:val="008F1A7A"/>
    <w:rsid w:val="008F5367"/>
    <w:rsid w:val="008F551B"/>
    <w:rsid w:val="008F5557"/>
    <w:rsid w:val="008F606F"/>
    <w:rsid w:val="008F75BF"/>
    <w:rsid w:val="00901354"/>
    <w:rsid w:val="009015EC"/>
    <w:rsid w:val="009019A2"/>
    <w:rsid w:val="0090366E"/>
    <w:rsid w:val="00903F74"/>
    <w:rsid w:val="009040DD"/>
    <w:rsid w:val="00904952"/>
    <w:rsid w:val="00904D77"/>
    <w:rsid w:val="00905563"/>
    <w:rsid w:val="009066B2"/>
    <w:rsid w:val="00906B4E"/>
    <w:rsid w:val="00907289"/>
    <w:rsid w:val="009101CF"/>
    <w:rsid w:val="009106AE"/>
    <w:rsid w:val="00910F13"/>
    <w:rsid w:val="0091101C"/>
    <w:rsid w:val="009117FC"/>
    <w:rsid w:val="009120E2"/>
    <w:rsid w:val="009132C9"/>
    <w:rsid w:val="00913421"/>
    <w:rsid w:val="00915AC9"/>
    <w:rsid w:val="00915C72"/>
    <w:rsid w:val="009167D7"/>
    <w:rsid w:val="00916EC8"/>
    <w:rsid w:val="009173B2"/>
    <w:rsid w:val="00917E8C"/>
    <w:rsid w:val="00920CA2"/>
    <w:rsid w:val="009212F7"/>
    <w:rsid w:val="00921ACE"/>
    <w:rsid w:val="00921EBF"/>
    <w:rsid w:val="009223FA"/>
    <w:rsid w:val="00922F10"/>
    <w:rsid w:val="00924536"/>
    <w:rsid w:val="009245A8"/>
    <w:rsid w:val="009246FF"/>
    <w:rsid w:val="00924774"/>
    <w:rsid w:val="00924D3A"/>
    <w:rsid w:val="00926214"/>
    <w:rsid w:val="00927C97"/>
    <w:rsid w:val="009302CC"/>
    <w:rsid w:val="009308C3"/>
    <w:rsid w:val="00930A9D"/>
    <w:rsid w:val="0093126D"/>
    <w:rsid w:val="009316FF"/>
    <w:rsid w:val="0093297D"/>
    <w:rsid w:val="00932B3B"/>
    <w:rsid w:val="0093354C"/>
    <w:rsid w:val="00934C03"/>
    <w:rsid w:val="009351C4"/>
    <w:rsid w:val="00935E3F"/>
    <w:rsid w:val="009360BB"/>
    <w:rsid w:val="00937475"/>
    <w:rsid w:val="00937CDB"/>
    <w:rsid w:val="00941044"/>
    <w:rsid w:val="00942140"/>
    <w:rsid w:val="0094224B"/>
    <w:rsid w:val="00942508"/>
    <w:rsid w:val="009431F4"/>
    <w:rsid w:val="009448F8"/>
    <w:rsid w:val="00945B7F"/>
    <w:rsid w:val="009463C4"/>
    <w:rsid w:val="0094643D"/>
    <w:rsid w:val="009475FE"/>
    <w:rsid w:val="00947A4D"/>
    <w:rsid w:val="00947BF6"/>
    <w:rsid w:val="00947F8D"/>
    <w:rsid w:val="00950779"/>
    <w:rsid w:val="00951192"/>
    <w:rsid w:val="009516BC"/>
    <w:rsid w:val="00951EA6"/>
    <w:rsid w:val="00952B01"/>
    <w:rsid w:val="00952BD5"/>
    <w:rsid w:val="00954461"/>
    <w:rsid w:val="00954483"/>
    <w:rsid w:val="009548C5"/>
    <w:rsid w:val="00954F85"/>
    <w:rsid w:val="00956278"/>
    <w:rsid w:val="00956F33"/>
    <w:rsid w:val="009570B0"/>
    <w:rsid w:val="00957A6B"/>
    <w:rsid w:val="00957ABF"/>
    <w:rsid w:val="009606C2"/>
    <w:rsid w:val="00961AFB"/>
    <w:rsid w:val="00962428"/>
    <w:rsid w:val="00962734"/>
    <w:rsid w:val="00966641"/>
    <w:rsid w:val="009666E4"/>
    <w:rsid w:val="00966DA3"/>
    <w:rsid w:val="00966EB5"/>
    <w:rsid w:val="00967AF3"/>
    <w:rsid w:val="00967CF2"/>
    <w:rsid w:val="00970107"/>
    <w:rsid w:val="009706E4"/>
    <w:rsid w:val="009716FD"/>
    <w:rsid w:val="00972117"/>
    <w:rsid w:val="00972326"/>
    <w:rsid w:val="009724BD"/>
    <w:rsid w:val="00972FDD"/>
    <w:rsid w:val="009735D9"/>
    <w:rsid w:val="00973D4F"/>
    <w:rsid w:val="009745A9"/>
    <w:rsid w:val="00974666"/>
    <w:rsid w:val="009754AF"/>
    <w:rsid w:val="00976084"/>
    <w:rsid w:val="00976259"/>
    <w:rsid w:val="0097689E"/>
    <w:rsid w:val="00976BFC"/>
    <w:rsid w:val="00976E85"/>
    <w:rsid w:val="00977B84"/>
    <w:rsid w:val="00977E62"/>
    <w:rsid w:val="00977FA0"/>
    <w:rsid w:val="00980721"/>
    <w:rsid w:val="009807A6"/>
    <w:rsid w:val="00980DC5"/>
    <w:rsid w:val="00982288"/>
    <w:rsid w:val="00982302"/>
    <w:rsid w:val="00983006"/>
    <w:rsid w:val="00984FAB"/>
    <w:rsid w:val="00985DE4"/>
    <w:rsid w:val="0098622E"/>
    <w:rsid w:val="00986384"/>
    <w:rsid w:val="00986AC4"/>
    <w:rsid w:val="00987E0C"/>
    <w:rsid w:val="00990691"/>
    <w:rsid w:val="00990912"/>
    <w:rsid w:val="00992A25"/>
    <w:rsid w:val="00993BA5"/>
    <w:rsid w:val="00995C1F"/>
    <w:rsid w:val="00995E3F"/>
    <w:rsid w:val="0099616B"/>
    <w:rsid w:val="0099616D"/>
    <w:rsid w:val="0099727F"/>
    <w:rsid w:val="00997638"/>
    <w:rsid w:val="00997DCA"/>
    <w:rsid w:val="009A0D45"/>
    <w:rsid w:val="009A1586"/>
    <w:rsid w:val="009A197D"/>
    <w:rsid w:val="009A1EBC"/>
    <w:rsid w:val="009A291F"/>
    <w:rsid w:val="009A2E18"/>
    <w:rsid w:val="009A3045"/>
    <w:rsid w:val="009A4574"/>
    <w:rsid w:val="009A6E17"/>
    <w:rsid w:val="009A7BEF"/>
    <w:rsid w:val="009A7D87"/>
    <w:rsid w:val="009B028E"/>
    <w:rsid w:val="009B04D0"/>
    <w:rsid w:val="009B39E0"/>
    <w:rsid w:val="009B4398"/>
    <w:rsid w:val="009B58C1"/>
    <w:rsid w:val="009B691F"/>
    <w:rsid w:val="009B733D"/>
    <w:rsid w:val="009B73F6"/>
    <w:rsid w:val="009B78B3"/>
    <w:rsid w:val="009B7DA7"/>
    <w:rsid w:val="009C09D1"/>
    <w:rsid w:val="009C0E43"/>
    <w:rsid w:val="009C2BC3"/>
    <w:rsid w:val="009C3A7E"/>
    <w:rsid w:val="009C4EB8"/>
    <w:rsid w:val="009C570F"/>
    <w:rsid w:val="009C6B9B"/>
    <w:rsid w:val="009C6BA9"/>
    <w:rsid w:val="009C6F59"/>
    <w:rsid w:val="009C778E"/>
    <w:rsid w:val="009C7E2C"/>
    <w:rsid w:val="009D08AB"/>
    <w:rsid w:val="009D0BFE"/>
    <w:rsid w:val="009D0E17"/>
    <w:rsid w:val="009D1CCD"/>
    <w:rsid w:val="009D231D"/>
    <w:rsid w:val="009D256E"/>
    <w:rsid w:val="009D2D5F"/>
    <w:rsid w:val="009D3FDD"/>
    <w:rsid w:val="009D5429"/>
    <w:rsid w:val="009D6090"/>
    <w:rsid w:val="009D616C"/>
    <w:rsid w:val="009D6FCE"/>
    <w:rsid w:val="009D78A7"/>
    <w:rsid w:val="009D7F03"/>
    <w:rsid w:val="009E05FE"/>
    <w:rsid w:val="009E095B"/>
    <w:rsid w:val="009E166D"/>
    <w:rsid w:val="009E1793"/>
    <w:rsid w:val="009E1A47"/>
    <w:rsid w:val="009E281D"/>
    <w:rsid w:val="009E2B21"/>
    <w:rsid w:val="009E4F14"/>
    <w:rsid w:val="009E6CB4"/>
    <w:rsid w:val="009E7644"/>
    <w:rsid w:val="009F1175"/>
    <w:rsid w:val="009F23CE"/>
    <w:rsid w:val="009F2930"/>
    <w:rsid w:val="009F4C09"/>
    <w:rsid w:val="009F5024"/>
    <w:rsid w:val="009F6D0A"/>
    <w:rsid w:val="009F78C4"/>
    <w:rsid w:val="009F7E89"/>
    <w:rsid w:val="00A00EEB"/>
    <w:rsid w:val="00A010E2"/>
    <w:rsid w:val="00A017C2"/>
    <w:rsid w:val="00A0188F"/>
    <w:rsid w:val="00A02257"/>
    <w:rsid w:val="00A0347B"/>
    <w:rsid w:val="00A03D71"/>
    <w:rsid w:val="00A0451A"/>
    <w:rsid w:val="00A04740"/>
    <w:rsid w:val="00A052AE"/>
    <w:rsid w:val="00A06140"/>
    <w:rsid w:val="00A06B72"/>
    <w:rsid w:val="00A07280"/>
    <w:rsid w:val="00A07AD4"/>
    <w:rsid w:val="00A1059C"/>
    <w:rsid w:val="00A1085F"/>
    <w:rsid w:val="00A11E60"/>
    <w:rsid w:val="00A12046"/>
    <w:rsid w:val="00A1243A"/>
    <w:rsid w:val="00A12B13"/>
    <w:rsid w:val="00A1377C"/>
    <w:rsid w:val="00A13B3B"/>
    <w:rsid w:val="00A13CA9"/>
    <w:rsid w:val="00A13E0E"/>
    <w:rsid w:val="00A161A4"/>
    <w:rsid w:val="00A16615"/>
    <w:rsid w:val="00A170F9"/>
    <w:rsid w:val="00A177E9"/>
    <w:rsid w:val="00A2166C"/>
    <w:rsid w:val="00A22614"/>
    <w:rsid w:val="00A22931"/>
    <w:rsid w:val="00A2313C"/>
    <w:rsid w:val="00A23486"/>
    <w:rsid w:val="00A23CCA"/>
    <w:rsid w:val="00A23F07"/>
    <w:rsid w:val="00A24E21"/>
    <w:rsid w:val="00A25D90"/>
    <w:rsid w:val="00A25FA0"/>
    <w:rsid w:val="00A2602F"/>
    <w:rsid w:val="00A27822"/>
    <w:rsid w:val="00A27D9B"/>
    <w:rsid w:val="00A27E08"/>
    <w:rsid w:val="00A3093E"/>
    <w:rsid w:val="00A309A8"/>
    <w:rsid w:val="00A314A3"/>
    <w:rsid w:val="00A3187C"/>
    <w:rsid w:val="00A321FB"/>
    <w:rsid w:val="00A323F6"/>
    <w:rsid w:val="00A3259A"/>
    <w:rsid w:val="00A32968"/>
    <w:rsid w:val="00A332B3"/>
    <w:rsid w:val="00A33FD1"/>
    <w:rsid w:val="00A347AA"/>
    <w:rsid w:val="00A3510A"/>
    <w:rsid w:val="00A3527E"/>
    <w:rsid w:val="00A35A29"/>
    <w:rsid w:val="00A367ED"/>
    <w:rsid w:val="00A36E20"/>
    <w:rsid w:val="00A371FF"/>
    <w:rsid w:val="00A40E7B"/>
    <w:rsid w:val="00A4101E"/>
    <w:rsid w:val="00A412B7"/>
    <w:rsid w:val="00A42085"/>
    <w:rsid w:val="00A42A43"/>
    <w:rsid w:val="00A432B1"/>
    <w:rsid w:val="00A4355A"/>
    <w:rsid w:val="00A45C36"/>
    <w:rsid w:val="00A46700"/>
    <w:rsid w:val="00A47810"/>
    <w:rsid w:val="00A47D39"/>
    <w:rsid w:val="00A5017A"/>
    <w:rsid w:val="00A518F9"/>
    <w:rsid w:val="00A526E3"/>
    <w:rsid w:val="00A5291F"/>
    <w:rsid w:val="00A55354"/>
    <w:rsid w:val="00A55782"/>
    <w:rsid w:val="00A55887"/>
    <w:rsid w:val="00A56468"/>
    <w:rsid w:val="00A60561"/>
    <w:rsid w:val="00A6219A"/>
    <w:rsid w:val="00A623B5"/>
    <w:rsid w:val="00A626B4"/>
    <w:rsid w:val="00A63FDC"/>
    <w:rsid w:val="00A64651"/>
    <w:rsid w:val="00A64ADA"/>
    <w:rsid w:val="00A64D0E"/>
    <w:rsid w:val="00A658A8"/>
    <w:rsid w:val="00A65E17"/>
    <w:rsid w:val="00A660AB"/>
    <w:rsid w:val="00A66396"/>
    <w:rsid w:val="00A677C5"/>
    <w:rsid w:val="00A67847"/>
    <w:rsid w:val="00A70D5C"/>
    <w:rsid w:val="00A71795"/>
    <w:rsid w:val="00A71A91"/>
    <w:rsid w:val="00A72A9D"/>
    <w:rsid w:val="00A73215"/>
    <w:rsid w:val="00A73445"/>
    <w:rsid w:val="00A73684"/>
    <w:rsid w:val="00A7368B"/>
    <w:rsid w:val="00A73888"/>
    <w:rsid w:val="00A73F6D"/>
    <w:rsid w:val="00A76364"/>
    <w:rsid w:val="00A7777A"/>
    <w:rsid w:val="00A8103E"/>
    <w:rsid w:val="00A822E1"/>
    <w:rsid w:val="00A82D9F"/>
    <w:rsid w:val="00A83158"/>
    <w:rsid w:val="00A8380A"/>
    <w:rsid w:val="00A83B80"/>
    <w:rsid w:val="00A84041"/>
    <w:rsid w:val="00A84BB7"/>
    <w:rsid w:val="00A8517D"/>
    <w:rsid w:val="00A8566C"/>
    <w:rsid w:val="00A86504"/>
    <w:rsid w:val="00A86CBD"/>
    <w:rsid w:val="00A870F5"/>
    <w:rsid w:val="00A90588"/>
    <w:rsid w:val="00A90FD4"/>
    <w:rsid w:val="00A92742"/>
    <w:rsid w:val="00A9297F"/>
    <w:rsid w:val="00A9495D"/>
    <w:rsid w:val="00A96104"/>
    <w:rsid w:val="00A9615B"/>
    <w:rsid w:val="00A97627"/>
    <w:rsid w:val="00AA2120"/>
    <w:rsid w:val="00AA2A5A"/>
    <w:rsid w:val="00AA3CA7"/>
    <w:rsid w:val="00AA4CCE"/>
    <w:rsid w:val="00AA7790"/>
    <w:rsid w:val="00AA79DD"/>
    <w:rsid w:val="00AA7CC1"/>
    <w:rsid w:val="00AB047A"/>
    <w:rsid w:val="00AB0B59"/>
    <w:rsid w:val="00AB1347"/>
    <w:rsid w:val="00AB1A63"/>
    <w:rsid w:val="00AB1BC4"/>
    <w:rsid w:val="00AB1F0F"/>
    <w:rsid w:val="00AB43D6"/>
    <w:rsid w:val="00AB4ABF"/>
    <w:rsid w:val="00AB503F"/>
    <w:rsid w:val="00AB5168"/>
    <w:rsid w:val="00AB54AA"/>
    <w:rsid w:val="00AB6350"/>
    <w:rsid w:val="00AB65F0"/>
    <w:rsid w:val="00AB6A33"/>
    <w:rsid w:val="00AB72AE"/>
    <w:rsid w:val="00AB7E0F"/>
    <w:rsid w:val="00AC042E"/>
    <w:rsid w:val="00AC0659"/>
    <w:rsid w:val="00AC13EA"/>
    <w:rsid w:val="00AC1573"/>
    <w:rsid w:val="00AC1D6C"/>
    <w:rsid w:val="00AC2427"/>
    <w:rsid w:val="00AC2C7B"/>
    <w:rsid w:val="00AC2CCB"/>
    <w:rsid w:val="00AC2CE8"/>
    <w:rsid w:val="00AC4160"/>
    <w:rsid w:val="00AC43C8"/>
    <w:rsid w:val="00AC65BB"/>
    <w:rsid w:val="00AC7CA8"/>
    <w:rsid w:val="00AD1FA6"/>
    <w:rsid w:val="00AD27AB"/>
    <w:rsid w:val="00AD3146"/>
    <w:rsid w:val="00AD4228"/>
    <w:rsid w:val="00AD4E7B"/>
    <w:rsid w:val="00AD5515"/>
    <w:rsid w:val="00AD5957"/>
    <w:rsid w:val="00AD7C92"/>
    <w:rsid w:val="00AE2A99"/>
    <w:rsid w:val="00AE2BF8"/>
    <w:rsid w:val="00AE2E1C"/>
    <w:rsid w:val="00AE4CA1"/>
    <w:rsid w:val="00AE72A7"/>
    <w:rsid w:val="00AE73E6"/>
    <w:rsid w:val="00AF05B1"/>
    <w:rsid w:val="00AF0CE5"/>
    <w:rsid w:val="00AF1462"/>
    <w:rsid w:val="00AF24BF"/>
    <w:rsid w:val="00AF25AD"/>
    <w:rsid w:val="00AF26D0"/>
    <w:rsid w:val="00AF2C79"/>
    <w:rsid w:val="00AF323C"/>
    <w:rsid w:val="00AF3F0E"/>
    <w:rsid w:val="00AF471F"/>
    <w:rsid w:val="00AF4B39"/>
    <w:rsid w:val="00AF5349"/>
    <w:rsid w:val="00AF6411"/>
    <w:rsid w:val="00AF665D"/>
    <w:rsid w:val="00AF7A24"/>
    <w:rsid w:val="00B003D8"/>
    <w:rsid w:val="00B010F5"/>
    <w:rsid w:val="00B01DD8"/>
    <w:rsid w:val="00B028D3"/>
    <w:rsid w:val="00B05697"/>
    <w:rsid w:val="00B06974"/>
    <w:rsid w:val="00B06A6F"/>
    <w:rsid w:val="00B070C7"/>
    <w:rsid w:val="00B07246"/>
    <w:rsid w:val="00B077D1"/>
    <w:rsid w:val="00B07D30"/>
    <w:rsid w:val="00B1170C"/>
    <w:rsid w:val="00B11752"/>
    <w:rsid w:val="00B12466"/>
    <w:rsid w:val="00B1364E"/>
    <w:rsid w:val="00B13F07"/>
    <w:rsid w:val="00B15824"/>
    <w:rsid w:val="00B16230"/>
    <w:rsid w:val="00B16AAE"/>
    <w:rsid w:val="00B16BDB"/>
    <w:rsid w:val="00B16D78"/>
    <w:rsid w:val="00B176E3"/>
    <w:rsid w:val="00B2116B"/>
    <w:rsid w:val="00B21A02"/>
    <w:rsid w:val="00B22063"/>
    <w:rsid w:val="00B2241D"/>
    <w:rsid w:val="00B23012"/>
    <w:rsid w:val="00B23EC3"/>
    <w:rsid w:val="00B24BE0"/>
    <w:rsid w:val="00B2625D"/>
    <w:rsid w:val="00B270B5"/>
    <w:rsid w:val="00B27986"/>
    <w:rsid w:val="00B30723"/>
    <w:rsid w:val="00B30BC1"/>
    <w:rsid w:val="00B31778"/>
    <w:rsid w:val="00B3193D"/>
    <w:rsid w:val="00B32304"/>
    <w:rsid w:val="00B325C4"/>
    <w:rsid w:val="00B328F1"/>
    <w:rsid w:val="00B32BF2"/>
    <w:rsid w:val="00B32D18"/>
    <w:rsid w:val="00B35153"/>
    <w:rsid w:val="00B35514"/>
    <w:rsid w:val="00B35E21"/>
    <w:rsid w:val="00B36396"/>
    <w:rsid w:val="00B36B73"/>
    <w:rsid w:val="00B36F2F"/>
    <w:rsid w:val="00B37593"/>
    <w:rsid w:val="00B377F1"/>
    <w:rsid w:val="00B40594"/>
    <w:rsid w:val="00B40616"/>
    <w:rsid w:val="00B40F4C"/>
    <w:rsid w:val="00B41ED9"/>
    <w:rsid w:val="00B423AC"/>
    <w:rsid w:val="00B42BC9"/>
    <w:rsid w:val="00B435BF"/>
    <w:rsid w:val="00B43B45"/>
    <w:rsid w:val="00B43DB1"/>
    <w:rsid w:val="00B4426C"/>
    <w:rsid w:val="00B4429E"/>
    <w:rsid w:val="00B44814"/>
    <w:rsid w:val="00B4493F"/>
    <w:rsid w:val="00B44CC8"/>
    <w:rsid w:val="00B4619A"/>
    <w:rsid w:val="00B466DC"/>
    <w:rsid w:val="00B46BEC"/>
    <w:rsid w:val="00B46CC2"/>
    <w:rsid w:val="00B47245"/>
    <w:rsid w:val="00B500A9"/>
    <w:rsid w:val="00B50BBD"/>
    <w:rsid w:val="00B51D54"/>
    <w:rsid w:val="00B5257B"/>
    <w:rsid w:val="00B52C28"/>
    <w:rsid w:val="00B52DCE"/>
    <w:rsid w:val="00B531B6"/>
    <w:rsid w:val="00B53CF5"/>
    <w:rsid w:val="00B54747"/>
    <w:rsid w:val="00B557EB"/>
    <w:rsid w:val="00B56B4B"/>
    <w:rsid w:val="00B56F9F"/>
    <w:rsid w:val="00B5724F"/>
    <w:rsid w:val="00B57CCF"/>
    <w:rsid w:val="00B6002A"/>
    <w:rsid w:val="00B61D66"/>
    <w:rsid w:val="00B62B6C"/>
    <w:rsid w:val="00B63092"/>
    <w:rsid w:val="00B63132"/>
    <w:rsid w:val="00B63AB1"/>
    <w:rsid w:val="00B641FC"/>
    <w:rsid w:val="00B6440B"/>
    <w:rsid w:val="00B64561"/>
    <w:rsid w:val="00B6524D"/>
    <w:rsid w:val="00B659CB"/>
    <w:rsid w:val="00B669D3"/>
    <w:rsid w:val="00B67A05"/>
    <w:rsid w:val="00B703AE"/>
    <w:rsid w:val="00B71902"/>
    <w:rsid w:val="00B7210A"/>
    <w:rsid w:val="00B72E9B"/>
    <w:rsid w:val="00B73185"/>
    <w:rsid w:val="00B7445A"/>
    <w:rsid w:val="00B74B6D"/>
    <w:rsid w:val="00B75B00"/>
    <w:rsid w:val="00B766DE"/>
    <w:rsid w:val="00B77E12"/>
    <w:rsid w:val="00B82598"/>
    <w:rsid w:val="00B84049"/>
    <w:rsid w:val="00B84137"/>
    <w:rsid w:val="00B84DD4"/>
    <w:rsid w:val="00B86774"/>
    <w:rsid w:val="00B869DF"/>
    <w:rsid w:val="00B86ED9"/>
    <w:rsid w:val="00B877B7"/>
    <w:rsid w:val="00B903A9"/>
    <w:rsid w:val="00B91A7D"/>
    <w:rsid w:val="00B91D7B"/>
    <w:rsid w:val="00B925A5"/>
    <w:rsid w:val="00B92942"/>
    <w:rsid w:val="00B93ACD"/>
    <w:rsid w:val="00B93F32"/>
    <w:rsid w:val="00B95C33"/>
    <w:rsid w:val="00B968EC"/>
    <w:rsid w:val="00B97F35"/>
    <w:rsid w:val="00BA01F7"/>
    <w:rsid w:val="00BA1467"/>
    <w:rsid w:val="00BA1CD1"/>
    <w:rsid w:val="00BA1D4E"/>
    <w:rsid w:val="00BA203C"/>
    <w:rsid w:val="00BA23A3"/>
    <w:rsid w:val="00BA2457"/>
    <w:rsid w:val="00BA2D4E"/>
    <w:rsid w:val="00BA2E5D"/>
    <w:rsid w:val="00BA35CF"/>
    <w:rsid w:val="00BA436A"/>
    <w:rsid w:val="00BA43E5"/>
    <w:rsid w:val="00BA4965"/>
    <w:rsid w:val="00BA6438"/>
    <w:rsid w:val="00BA7333"/>
    <w:rsid w:val="00BB0918"/>
    <w:rsid w:val="00BB1A00"/>
    <w:rsid w:val="00BB25FC"/>
    <w:rsid w:val="00BB39DD"/>
    <w:rsid w:val="00BB5201"/>
    <w:rsid w:val="00BB541E"/>
    <w:rsid w:val="00BB6A22"/>
    <w:rsid w:val="00BB71FD"/>
    <w:rsid w:val="00BB7631"/>
    <w:rsid w:val="00BB797D"/>
    <w:rsid w:val="00BC059A"/>
    <w:rsid w:val="00BC1D21"/>
    <w:rsid w:val="00BC20B9"/>
    <w:rsid w:val="00BC3352"/>
    <w:rsid w:val="00BC3FF8"/>
    <w:rsid w:val="00BC4B4E"/>
    <w:rsid w:val="00BC6CFC"/>
    <w:rsid w:val="00BC76BB"/>
    <w:rsid w:val="00BC7E92"/>
    <w:rsid w:val="00BD12F2"/>
    <w:rsid w:val="00BD144D"/>
    <w:rsid w:val="00BD22C0"/>
    <w:rsid w:val="00BD2F14"/>
    <w:rsid w:val="00BD39A0"/>
    <w:rsid w:val="00BD3DC6"/>
    <w:rsid w:val="00BD42B6"/>
    <w:rsid w:val="00BD42D4"/>
    <w:rsid w:val="00BD4726"/>
    <w:rsid w:val="00BD48C4"/>
    <w:rsid w:val="00BD490D"/>
    <w:rsid w:val="00BD5102"/>
    <w:rsid w:val="00BD56F8"/>
    <w:rsid w:val="00BD5798"/>
    <w:rsid w:val="00BD58E4"/>
    <w:rsid w:val="00BD5EFD"/>
    <w:rsid w:val="00BD655A"/>
    <w:rsid w:val="00BD6CC5"/>
    <w:rsid w:val="00BD7620"/>
    <w:rsid w:val="00BD7CFB"/>
    <w:rsid w:val="00BE1A1F"/>
    <w:rsid w:val="00BE1D9A"/>
    <w:rsid w:val="00BE1F1F"/>
    <w:rsid w:val="00BE26FE"/>
    <w:rsid w:val="00BE290D"/>
    <w:rsid w:val="00BE2B36"/>
    <w:rsid w:val="00BE2C64"/>
    <w:rsid w:val="00BE2E85"/>
    <w:rsid w:val="00BE33DF"/>
    <w:rsid w:val="00BE3505"/>
    <w:rsid w:val="00BE36B4"/>
    <w:rsid w:val="00BE5C1A"/>
    <w:rsid w:val="00BE6807"/>
    <w:rsid w:val="00BF029B"/>
    <w:rsid w:val="00BF052A"/>
    <w:rsid w:val="00BF0773"/>
    <w:rsid w:val="00BF23B4"/>
    <w:rsid w:val="00BF37EB"/>
    <w:rsid w:val="00BF463A"/>
    <w:rsid w:val="00BF4B23"/>
    <w:rsid w:val="00BF4EBA"/>
    <w:rsid w:val="00BF6988"/>
    <w:rsid w:val="00BF7E61"/>
    <w:rsid w:val="00C006AA"/>
    <w:rsid w:val="00C00991"/>
    <w:rsid w:val="00C00D73"/>
    <w:rsid w:val="00C00F85"/>
    <w:rsid w:val="00C0162B"/>
    <w:rsid w:val="00C01BD2"/>
    <w:rsid w:val="00C02E2A"/>
    <w:rsid w:val="00C033A4"/>
    <w:rsid w:val="00C03491"/>
    <w:rsid w:val="00C053DE"/>
    <w:rsid w:val="00C05491"/>
    <w:rsid w:val="00C05C0C"/>
    <w:rsid w:val="00C05FEE"/>
    <w:rsid w:val="00C06D02"/>
    <w:rsid w:val="00C072A3"/>
    <w:rsid w:val="00C07E59"/>
    <w:rsid w:val="00C101B0"/>
    <w:rsid w:val="00C102AF"/>
    <w:rsid w:val="00C106D7"/>
    <w:rsid w:val="00C10ADE"/>
    <w:rsid w:val="00C11429"/>
    <w:rsid w:val="00C116C6"/>
    <w:rsid w:val="00C11733"/>
    <w:rsid w:val="00C11914"/>
    <w:rsid w:val="00C1238F"/>
    <w:rsid w:val="00C12813"/>
    <w:rsid w:val="00C12B73"/>
    <w:rsid w:val="00C1327F"/>
    <w:rsid w:val="00C133F6"/>
    <w:rsid w:val="00C16C5F"/>
    <w:rsid w:val="00C17421"/>
    <w:rsid w:val="00C1750F"/>
    <w:rsid w:val="00C200C4"/>
    <w:rsid w:val="00C21051"/>
    <w:rsid w:val="00C211F2"/>
    <w:rsid w:val="00C215CE"/>
    <w:rsid w:val="00C22529"/>
    <w:rsid w:val="00C226FC"/>
    <w:rsid w:val="00C23801"/>
    <w:rsid w:val="00C2394C"/>
    <w:rsid w:val="00C23F29"/>
    <w:rsid w:val="00C24C39"/>
    <w:rsid w:val="00C270B7"/>
    <w:rsid w:val="00C306D3"/>
    <w:rsid w:val="00C30821"/>
    <w:rsid w:val="00C3082A"/>
    <w:rsid w:val="00C309B9"/>
    <w:rsid w:val="00C30E26"/>
    <w:rsid w:val="00C318B4"/>
    <w:rsid w:val="00C31F88"/>
    <w:rsid w:val="00C3264E"/>
    <w:rsid w:val="00C33ACC"/>
    <w:rsid w:val="00C36043"/>
    <w:rsid w:val="00C362D4"/>
    <w:rsid w:val="00C36ECD"/>
    <w:rsid w:val="00C379E4"/>
    <w:rsid w:val="00C40996"/>
    <w:rsid w:val="00C40AF3"/>
    <w:rsid w:val="00C40CFD"/>
    <w:rsid w:val="00C42F5E"/>
    <w:rsid w:val="00C435D2"/>
    <w:rsid w:val="00C45244"/>
    <w:rsid w:val="00C45A20"/>
    <w:rsid w:val="00C4697D"/>
    <w:rsid w:val="00C46B51"/>
    <w:rsid w:val="00C47613"/>
    <w:rsid w:val="00C47DFC"/>
    <w:rsid w:val="00C5023D"/>
    <w:rsid w:val="00C5142B"/>
    <w:rsid w:val="00C514CD"/>
    <w:rsid w:val="00C5208B"/>
    <w:rsid w:val="00C537DB"/>
    <w:rsid w:val="00C541E6"/>
    <w:rsid w:val="00C54B9B"/>
    <w:rsid w:val="00C55506"/>
    <w:rsid w:val="00C55CAD"/>
    <w:rsid w:val="00C567A5"/>
    <w:rsid w:val="00C57640"/>
    <w:rsid w:val="00C57653"/>
    <w:rsid w:val="00C6062C"/>
    <w:rsid w:val="00C60D71"/>
    <w:rsid w:val="00C60DF3"/>
    <w:rsid w:val="00C612C7"/>
    <w:rsid w:val="00C6260B"/>
    <w:rsid w:val="00C62A17"/>
    <w:rsid w:val="00C633F4"/>
    <w:rsid w:val="00C648E8"/>
    <w:rsid w:val="00C64B8A"/>
    <w:rsid w:val="00C64C66"/>
    <w:rsid w:val="00C65605"/>
    <w:rsid w:val="00C65691"/>
    <w:rsid w:val="00C659E7"/>
    <w:rsid w:val="00C65BEB"/>
    <w:rsid w:val="00C65C68"/>
    <w:rsid w:val="00C65D27"/>
    <w:rsid w:val="00C65DC1"/>
    <w:rsid w:val="00C661B0"/>
    <w:rsid w:val="00C66CE1"/>
    <w:rsid w:val="00C7037B"/>
    <w:rsid w:val="00C7074D"/>
    <w:rsid w:val="00C70D07"/>
    <w:rsid w:val="00C71BE0"/>
    <w:rsid w:val="00C73F4B"/>
    <w:rsid w:val="00C748A7"/>
    <w:rsid w:val="00C749A6"/>
    <w:rsid w:val="00C74D8E"/>
    <w:rsid w:val="00C75CB2"/>
    <w:rsid w:val="00C76027"/>
    <w:rsid w:val="00C76832"/>
    <w:rsid w:val="00C77362"/>
    <w:rsid w:val="00C77C6C"/>
    <w:rsid w:val="00C81502"/>
    <w:rsid w:val="00C82E78"/>
    <w:rsid w:val="00C8315C"/>
    <w:rsid w:val="00C8333B"/>
    <w:rsid w:val="00C83F2D"/>
    <w:rsid w:val="00C84F85"/>
    <w:rsid w:val="00C85E9A"/>
    <w:rsid w:val="00C860FF"/>
    <w:rsid w:val="00C86A6A"/>
    <w:rsid w:val="00C91414"/>
    <w:rsid w:val="00C9173F"/>
    <w:rsid w:val="00C917D3"/>
    <w:rsid w:val="00C92137"/>
    <w:rsid w:val="00C922B2"/>
    <w:rsid w:val="00C92445"/>
    <w:rsid w:val="00C92B9A"/>
    <w:rsid w:val="00C93794"/>
    <w:rsid w:val="00C942AD"/>
    <w:rsid w:val="00C94B8E"/>
    <w:rsid w:val="00C94BD2"/>
    <w:rsid w:val="00C951BB"/>
    <w:rsid w:val="00C96E85"/>
    <w:rsid w:val="00C96FF1"/>
    <w:rsid w:val="00C976BF"/>
    <w:rsid w:val="00CA0520"/>
    <w:rsid w:val="00CA1226"/>
    <w:rsid w:val="00CA1324"/>
    <w:rsid w:val="00CA1936"/>
    <w:rsid w:val="00CA2020"/>
    <w:rsid w:val="00CA26FE"/>
    <w:rsid w:val="00CA47E1"/>
    <w:rsid w:val="00CA5127"/>
    <w:rsid w:val="00CA52A1"/>
    <w:rsid w:val="00CA61DB"/>
    <w:rsid w:val="00CA7AC7"/>
    <w:rsid w:val="00CB1BAB"/>
    <w:rsid w:val="00CB45EA"/>
    <w:rsid w:val="00CB4EB2"/>
    <w:rsid w:val="00CB533A"/>
    <w:rsid w:val="00CB5AF9"/>
    <w:rsid w:val="00CB5B39"/>
    <w:rsid w:val="00CC010E"/>
    <w:rsid w:val="00CC014A"/>
    <w:rsid w:val="00CC0959"/>
    <w:rsid w:val="00CC0DFD"/>
    <w:rsid w:val="00CC17EB"/>
    <w:rsid w:val="00CC1982"/>
    <w:rsid w:val="00CC2878"/>
    <w:rsid w:val="00CC4461"/>
    <w:rsid w:val="00CC4510"/>
    <w:rsid w:val="00CC47BE"/>
    <w:rsid w:val="00CD0532"/>
    <w:rsid w:val="00CD1206"/>
    <w:rsid w:val="00CD1AB5"/>
    <w:rsid w:val="00CD22B9"/>
    <w:rsid w:val="00CD2880"/>
    <w:rsid w:val="00CD289A"/>
    <w:rsid w:val="00CD3F15"/>
    <w:rsid w:val="00CD4904"/>
    <w:rsid w:val="00CD53DB"/>
    <w:rsid w:val="00CD55FC"/>
    <w:rsid w:val="00CD57F9"/>
    <w:rsid w:val="00CD638F"/>
    <w:rsid w:val="00CD63E7"/>
    <w:rsid w:val="00CD68DA"/>
    <w:rsid w:val="00CD73F7"/>
    <w:rsid w:val="00CD7477"/>
    <w:rsid w:val="00CD7544"/>
    <w:rsid w:val="00CE029F"/>
    <w:rsid w:val="00CE0BDE"/>
    <w:rsid w:val="00CE110D"/>
    <w:rsid w:val="00CE151B"/>
    <w:rsid w:val="00CE1DBE"/>
    <w:rsid w:val="00CE2103"/>
    <w:rsid w:val="00CE27F3"/>
    <w:rsid w:val="00CE2EE9"/>
    <w:rsid w:val="00CE3681"/>
    <w:rsid w:val="00CE37FB"/>
    <w:rsid w:val="00CE38ED"/>
    <w:rsid w:val="00CE3C8A"/>
    <w:rsid w:val="00CE4036"/>
    <w:rsid w:val="00CE435B"/>
    <w:rsid w:val="00CE4A00"/>
    <w:rsid w:val="00CE4FBD"/>
    <w:rsid w:val="00CE5276"/>
    <w:rsid w:val="00CE5A60"/>
    <w:rsid w:val="00CE657E"/>
    <w:rsid w:val="00CE77D9"/>
    <w:rsid w:val="00CF140B"/>
    <w:rsid w:val="00CF1C06"/>
    <w:rsid w:val="00CF1ECB"/>
    <w:rsid w:val="00CF2322"/>
    <w:rsid w:val="00CF2B77"/>
    <w:rsid w:val="00CF46C6"/>
    <w:rsid w:val="00CF4A0C"/>
    <w:rsid w:val="00CF4C12"/>
    <w:rsid w:val="00CF5447"/>
    <w:rsid w:val="00CF581B"/>
    <w:rsid w:val="00CF596F"/>
    <w:rsid w:val="00CF5B34"/>
    <w:rsid w:val="00CF640D"/>
    <w:rsid w:val="00D00E0C"/>
    <w:rsid w:val="00D013D4"/>
    <w:rsid w:val="00D0153C"/>
    <w:rsid w:val="00D02C77"/>
    <w:rsid w:val="00D037FE"/>
    <w:rsid w:val="00D0450D"/>
    <w:rsid w:val="00D0457D"/>
    <w:rsid w:val="00D048E3"/>
    <w:rsid w:val="00D04EAA"/>
    <w:rsid w:val="00D055EC"/>
    <w:rsid w:val="00D0609F"/>
    <w:rsid w:val="00D064C0"/>
    <w:rsid w:val="00D0750A"/>
    <w:rsid w:val="00D10749"/>
    <w:rsid w:val="00D121CC"/>
    <w:rsid w:val="00D12CC9"/>
    <w:rsid w:val="00D133CE"/>
    <w:rsid w:val="00D13BBF"/>
    <w:rsid w:val="00D15634"/>
    <w:rsid w:val="00D17120"/>
    <w:rsid w:val="00D1761A"/>
    <w:rsid w:val="00D17AB6"/>
    <w:rsid w:val="00D17E25"/>
    <w:rsid w:val="00D17FA0"/>
    <w:rsid w:val="00D20563"/>
    <w:rsid w:val="00D20F77"/>
    <w:rsid w:val="00D21D15"/>
    <w:rsid w:val="00D22A4F"/>
    <w:rsid w:val="00D22B42"/>
    <w:rsid w:val="00D22EDA"/>
    <w:rsid w:val="00D2390F"/>
    <w:rsid w:val="00D23E80"/>
    <w:rsid w:val="00D2491B"/>
    <w:rsid w:val="00D24AC9"/>
    <w:rsid w:val="00D24EC7"/>
    <w:rsid w:val="00D26AA8"/>
    <w:rsid w:val="00D2745F"/>
    <w:rsid w:val="00D27750"/>
    <w:rsid w:val="00D27BF3"/>
    <w:rsid w:val="00D27D42"/>
    <w:rsid w:val="00D27D58"/>
    <w:rsid w:val="00D27E3F"/>
    <w:rsid w:val="00D300C7"/>
    <w:rsid w:val="00D32018"/>
    <w:rsid w:val="00D32297"/>
    <w:rsid w:val="00D33DBD"/>
    <w:rsid w:val="00D3461C"/>
    <w:rsid w:val="00D34903"/>
    <w:rsid w:val="00D34C23"/>
    <w:rsid w:val="00D34D39"/>
    <w:rsid w:val="00D35661"/>
    <w:rsid w:val="00D36392"/>
    <w:rsid w:val="00D36393"/>
    <w:rsid w:val="00D4039F"/>
    <w:rsid w:val="00D404BE"/>
    <w:rsid w:val="00D40D91"/>
    <w:rsid w:val="00D40DEC"/>
    <w:rsid w:val="00D40E4A"/>
    <w:rsid w:val="00D4180F"/>
    <w:rsid w:val="00D423AB"/>
    <w:rsid w:val="00D4298D"/>
    <w:rsid w:val="00D43ABC"/>
    <w:rsid w:val="00D43AEE"/>
    <w:rsid w:val="00D43CEF"/>
    <w:rsid w:val="00D4410B"/>
    <w:rsid w:val="00D443E2"/>
    <w:rsid w:val="00D44C63"/>
    <w:rsid w:val="00D44E91"/>
    <w:rsid w:val="00D457A0"/>
    <w:rsid w:val="00D4595C"/>
    <w:rsid w:val="00D45A3E"/>
    <w:rsid w:val="00D45E07"/>
    <w:rsid w:val="00D47F3C"/>
    <w:rsid w:val="00D47F5A"/>
    <w:rsid w:val="00D50011"/>
    <w:rsid w:val="00D5052D"/>
    <w:rsid w:val="00D50D3C"/>
    <w:rsid w:val="00D50E62"/>
    <w:rsid w:val="00D52740"/>
    <w:rsid w:val="00D55B62"/>
    <w:rsid w:val="00D603EE"/>
    <w:rsid w:val="00D61798"/>
    <w:rsid w:val="00D61D73"/>
    <w:rsid w:val="00D621E9"/>
    <w:rsid w:val="00D62237"/>
    <w:rsid w:val="00D629CB"/>
    <w:rsid w:val="00D64338"/>
    <w:rsid w:val="00D64655"/>
    <w:rsid w:val="00D64806"/>
    <w:rsid w:val="00D649B5"/>
    <w:rsid w:val="00D65732"/>
    <w:rsid w:val="00D66327"/>
    <w:rsid w:val="00D66622"/>
    <w:rsid w:val="00D67456"/>
    <w:rsid w:val="00D67F54"/>
    <w:rsid w:val="00D70636"/>
    <w:rsid w:val="00D70F4F"/>
    <w:rsid w:val="00D722CC"/>
    <w:rsid w:val="00D728ED"/>
    <w:rsid w:val="00D72B01"/>
    <w:rsid w:val="00D7307C"/>
    <w:rsid w:val="00D73969"/>
    <w:rsid w:val="00D75787"/>
    <w:rsid w:val="00D75999"/>
    <w:rsid w:val="00D75EEF"/>
    <w:rsid w:val="00D77132"/>
    <w:rsid w:val="00D804FB"/>
    <w:rsid w:val="00D8064E"/>
    <w:rsid w:val="00D816E0"/>
    <w:rsid w:val="00D81840"/>
    <w:rsid w:val="00D820CC"/>
    <w:rsid w:val="00D82992"/>
    <w:rsid w:val="00D839A6"/>
    <w:rsid w:val="00D846BE"/>
    <w:rsid w:val="00D85946"/>
    <w:rsid w:val="00D86DAB"/>
    <w:rsid w:val="00D86DE0"/>
    <w:rsid w:val="00D87B6C"/>
    <w:rsid w:val="00D909BF"/>
    <w:rsid w:val="00D92222"/>
    <w:rsid w:val="00D926B1"/>
    <w:rsid w:val="00D927F0"/>
    <w:rsid w:val="00D931BF"/>
    <w:rsid w:val="00D937D6"/>
    <w:rsid w:val="00D93CBF"/>
    <w:rsid w:val="00D941E6"/>
    <w:rsid w:val="00D95427"/>
    <w:rsid w:val="00D95BA0"/>
    <w:rsid w:val="00D95E7D"/>
    <w:rsid w:val="00D96DC6"/>
    <w:rsid w:val="00D97138"/>
    <w:rsid w:val="00DA01F7"/>
    <w:rsid w:val="00DA1C34"/>
    <w:rsid w:val="00DA2273"/>
    <w:rsid w:val="00DA25F8"/>
    <w:rsid w:val="00DA2663"/>
    <w:rsid w:val="00DA2BAB"/>
    <w:rsid w:val="00DA32CE"/>
    <w:rsid w:val="00DA5366"/>
    <w:rsid w:val="00DA5CE3"/>
    <w:rsid w:val="00DB0AE1"/>
    <w:rsid w:val="00DB0EE2"/>
    <w:rsid w:val="00DB11AF"/>
    <w:rsid w:val="00DB1EDE"/>
    <w:rsid w:val="00DB3670"/>
    <w:rsid w:val="00DB5B07"/>
    <w:rsid w:val="00DB64EE"/>
    <w:rsid w:val="00DB6F2B"/>
    <w:rsid w:val="00DB7004"/>
    <w:rsid w:val="00DB75CE"/>
    <w:rsid w:val="00DC04CE"/>
    <w:rsid w:val="00DC04D3"/>
    <w:rsid w:val="00DC05C5"/>
    <w:rsid w:val="00DC1537"/>
    <w:rsid w:val="00DC19BB"/>
    <w:rsid w:val="00DC1CB7"/>
    <w:rsid w:val="00DC2255"/>
    <w:rsid w:val="00DC38B6"/>
    <w:rsid w:val="00DC434E"/>
    <w:rsid w:val="00DC4E7C"/>
    <w:rsid w:val="00DC56D8"/>
    <w:rsid w:val="00DC6696"/>
    <w:rsid w:val="00DC7048"/>
    <w:rsid w:val="00DC7BAD"/>
    <w:rsid w:val="00DD145A"/>
    <w:rsid w:val="00DD2660"/>
    <w:rsid w:val="00DD29DA"/>
    <w:rsid w:val="00DD2CA6"/>
    <w:rsid w:val="00DD4ADC"/>
    <w:rsid w:val="00DD4F75"/>
    <w:rsid w:val="00DD5B03"/>
    <w:rsid w:val="00DE0FDF"/>
    <w:rsid w:val="00DE1953"/>
    <w:rsid w:val="00DE22B6"/>
    <w:rsid w:val="00DE2A0D"/>
    <w:rsid w:val="00DE338A"/>
    <w:rsid w:val="00DE374A"/>
    <w:rsid w:val="00DE471B"/>
    <w:rsid w:val="00DE561F"/>
    <w:rsid w:val="00DE568C"/>
    <w:rsid w:val="00DE5E47"/>
    <w:rsid w:val="00DE6EDF"/>
    <w:rsid w:val="00DE7212"/>
    <w:rsid w:val="00DE7704"/>
    <w:rsid w:val="00DF0C97"/>
    <w:rsid w:val="00DF0F65"/>
    <w:rsid w:val="00DF3488"/>
    <w:rsid w:val="00DF3968"/>
    <w:rsid w:val="00DF3BF1"/>
    <w:rsid w:val="00DF406D"/>
    <w:rsid w:val="00DF49F3"/>
    <w:rsid w:val="00DF4A43"/>
    <w:rsid w:val="00DF4F7F"/>
    <w:rsid w:val="00DF53D4"/>
    <w:rsid w:val="00DF54AE"/>
    <w:rsid w:val="00DF64B9"/>
    <w:rsid w:val="00E002ED"/>
    <w:rsid w:val="00E02E3B"/>
    <w:rsid w:val="00E03BB1"/>
    <w:rsid w:val="00E03EC6"/>
    <w:rsid w:val="00E05552"/>
    <w:rsid w:val="00E05873"/>
    <w:rsid w:val="00E063A4"/>
    <w:rsid w:val="00E079F2"/>
    <w:rsid w:val="00E10964"/>
    <w:rsid w:val="00E10D9B"/>
    <w:rsid w:val="00E10FF6"/>
    <w:rsid w:val="00E11837"/>
    <w:rsid w:val="00E1248B"/>
    <w:rsid w:val="00E12AAC"/>
    <w:rsid w:val="00E1455B"/>
    <w:rsid w:val="00E147D9"/>
    <w:rsid w:val="00E15181"/>
    <w:rsid w:val="00E16019"/>
    <w:rsid w:val="00E16BD0"/>
    <w:rsid w:val="00E176D4"/>
    <w:rsid w:val="00E20D6D"/>
    <w:rsid w:val="00E21C36"/>
    <w:rsid w:val="00E23CDB"/>
    <w:rsid w:val="00E25038"/>
    <w:rsid w:val="00E2560E"/>
    <w:rsid w:val="00E26A9E"/>
    <w:rsid w:val="00E2717C"/>
    <w:rsid w:val="00E2721A"/>
    <w:rsid w:val="00E30B49"/>
    <w:rsid w:val="00E3182D"/>
    <w:rsid w:val="00E31E8A"/>
    <w:rsid w:val="00E31F83"/>
    <w:rsid w:val="00E33A9F"/>
    <w:rsid w:val="00E33FEB"/>
    <w:rsid w:val="00E35DE9"/>
    <w:rsid w:val="00E36D33"/>
    <w:rsid w:val="00E36E9D"/>
    <w:rsid w:val="00E37AF1"/>
    <w:rsid w:val="00E37B6A"/>
    <w:rsid w:val="00E37E86"/>
    <w:rsid w:val="00E407E7"/>
    <w:rsid w:val="00E40EE3"/>
    <w:rsid w:val="00E4152C"/>
    <w:rsid w:val="00E42779"/>
    <w:rsid w:val="00E436BA"/>
    <w:rsid w:val="00E437D2"/>
    <w:rsid w:val="00E43BD1"/>
    <w:rsid w:val="00E43DC0"/>
    <w:rsid w:val="00E454BD"/>
    <w:rsid w:val="00E45849"/>
    <w:rsid w:val="00E45980"/>
    <w:rsid w:val="00E462F4"/>
    <w:rsid w:val="00E473E8"/>
    <w:rsid w:val="00E47BCF"/>
    <w:rsid w:val="00E5301A"/>
    <w:rsid w:val="00E531BE"/>
    <w:rsid w:val="00E53541"/>
    <w:rsid w:val="00E541E2"/>
    <w:rsid w:val="00E548D1"/>
    <w:rsid w:val="00E552A1"/>
    <w:rsid w:val="00E567DB"/>
    <w:rsid w:val="00E5684B"/>
    <w:rsid w:val="00E57D4C"/>
    <w:rsid w:val="00E601FE"/>
    <w:rsid w:val="00E604D3"/>
    <w:rsid w:val="00E60601"/>
    <w:rsid w:val="00E634F9"/>
    <w:rsid w:val="00E63D4B"/>
    <w:rsid w:val="00E63E57"/>
    <w:rsid w:val="00E63E78"/>
    <w:rsid w:val="00E6414F"/>
    <w:rsid w:val="00E64178"/>
    <w:rsid w:val="00E6551C"/>
    <w:rsid w:val="00E65A17"/>
    <w:rsid w:val="00E66699"/>
    <w:rsid w:val="00E66856"/>
    <w:rsid w:val="00E66FCB"/>
    <w:rsid w:val="00E67B52"/>
    <w:rsid w:val="00E702CB"/>
    <w:rsid w:val="00E7145B"/>
    <w:rsid w:val="00E7247A"/>
    <w:rsid w:val="00E72F5D"/>
    <w:rsid w:val="00E72F83"/>
    <w:rsid w:val="00E73BA6"/>
    <w:rsid w:val="00E756E5"/>
    <w:rsid w:val="00E76FDA"/>
    <w:rsid w:val="00E772B9"/>
    <w:rsid w:val="00E77D77"/>
    <w:rsid w:val="00E812EA"/>
    <w:rsid w:val="00E819C5"/>
    <w:rsid w:val="00E825A8"/>
    <w:rsid w:val="00E82806"/>
    <w:rsid w:val="00E8293B"/>
    <w:rsid w:val="00E84261"/>
    <w:rsid w:val="00E8481A"/>
    <w:rsid w:val="00E84A0C"/>
    <w:rsid w:val="00E8508D"/>
    <w:rsid w:val="00E85612"/>
    <w:rsid w:val="00E85AC6"/>
    <w:rsid w:val="00E85B38"/>
    <w:rsid w:val="00E85FC3"/>
    <w:rsid w:val="00E869E4"/>
    <w:rsid w:val="00E871DE"/>
    <w:rsid w:val="00E87733"/>
    <w:rsid w:val="00E87BE4"/>
    <w:rsid w:val="00E87DB6"/>
    <w:rsid w:val="00E94E8F"/>
    <w:rsid w:val="00E95675"/>
    <w:rsid w:val="00E9625B"/>
    <w:rsid w:val="00E966C2"/>
    <w:rsid w:val="00E96D3B"/>
    <w:rsid w:val="00E97049"/>
    <w:rsid w:val="00E973A7"/>
    <w:rsid w:val="00E97ACA"/>
    <w:rsid w:val="00E97F0E"/>
    <w:rsid w:val="00EA025F"/>
    <w:rsid w:val="00EA0392"/>
    <w:rsid w:val="00EA118C"/>
    <w:rsid w:val="00EA15E9"/>
    <w:rsid w:val="00EA1628"/>
    <w:rsid w:val="00EA310F"/>
    <w:rsid w:val="00EA5050"/>
    <w:rsid w:val="00EA5BAC"/>
    <w:rsid w:val="00EA60C4"/>
    <w:rsid w:val="00EA6A95"/>
    <w:rsid w:val="00EA73E5"/>
    <w:rsid w:val="00EA7CE5"/>
    <w:rsid w:val="00EB07A0"/>
    <w:rsid w:val="00EB0D7C"/>
    <w:rsid w:val="00EB10D1"/>
    <w:rsid w:val="00EB1441"/>
    <w:rsid w:val="00EB2E87"/>
    <w:rsid w:val="00EB30E3"/>
    <w:rsid w:val="00EB3F4B"/>
    <w:rsid w:val="00EB4897"/>
    <w:rsid w:val="00EB4A7F"/>
    <w:rsid w:val="00EB5804"/>
    <w:rsid w:val="00EB7AF9"/>
    <w:rsid w:val="00EB7C80"/>
    <w:rsid w:val="00EC0558"/>
    <w:rsid w:val="00EC0E75"/>
    <w:rsid w:val="00EC266D"/>
    <w:rsid w:val="00EC4217"/>
    <w:rsid w:val="00EC4B31"/>
    <w:rsid w:val="00EC4F69"/>
    <w:rsid w:val="00EC5C98"/>
    <w:rsid w:val="00EC6001"/>
    <w:rsid w:val="00EC6299"/>
    <w:rsid w:val="00EC63ED"/>
    <w:rsid w:val="00EC6D0D"/>
    <w:rsid w:val="00EC799F"/>
    <w:rsid w:val="00EC7CAF"/>
    <w:rsid w:val="00ED0547"/>
    <w:rsid w:val="00ED38E0"/>
    <w:rsid w:val="00ED4290"/>
    <w:rsid w:val="00ED5B31"/>
    <w:rsid w:val="00ED6E12"/>
    <w:rsid w:val="00EE0251"/>
    <w:rsid w:val="00EE0402"/>
    <w:rsid w:val="00EE08B7"/>
    <w:rsid w:val="00EE1109"/>
    <w:rsid w:val="00EE1254"/>
    <w:rsid w:val="00EE3D85"/>
    <w:rsid w:val="00EE465C"/>
    <w:rsid w:val="00EE4B9E"/>
    <w:rsid w:val="00EE5441"/>
    <w:rsid w:val="00EE5629"/>
    <w:rsid w:val="00EE6DF4"/>
    <w:rsid w:val="00EF048F"/>
    <w:rsid w:val="00EF0D59"/>
    <w:rsid w:val="00EF0E41"/>
    <w:rsid w:val="00EF2B50"/>
    <w:rsid w:val="00EF4408"/>
    <w:rsid w:val="00EF4DC0"/>
    <w:rsid w:val="00EF51D0"/>
    <w:rsid w:val="00EF5213"/>
    <w:rsid w:val="00EF6538"/>
    <w:rsid w:val="00EF6764"/>
    <w:rsid w:val="00EF7D19"/>
    <w:rsid w:val="00EF7DC0"/>
    <w:rsid w:val="00F00769"/>
    <w:rsid w:val="00F00BDA"/>
    <w:rsid w:val="00F0122B"/>
    <w:rsid w:val="00F0425D"/>
    <w:rsid w:val="00F04C81"/>
    <w:rsid w:val="00F05183"/>
    <w:rsid w:val="00F056C9"/>
    <w:rsid w:val="00F057AB"/>
    <w:rsid w:val="00F05F04"/>
    <w:rsid w:val="00F0769C"/>
    <w:rsid w:val="00F108B9"/>
    <w:rsid w:val="00F10E53"/>
    <w:rsid w:val="00F110A9"/>
    <w:rsid w:val="00F1121C"/>
    <w:rsid w:val="00F11C7F"/>
    <w:rsid w:val="00F12D8E"/>
    <w:rsid w:val="00F13774"/>
    <w:rsid w:val="00F13D67"/>
    <w:rsid w:val="00F142A8"/>
    <w:rsid w:val="00F14AAE"/>
    <w:rsid w:val="00F15931"/>
    <w:rsid w:val="00F15EF1"/>
    <w:rsid w:val="00F16C95"/>
    <w:rsid w:val="00F16F4E"/>
    <w:rsid w:val="00F17342"/>
    <w:rsid w:val="00F17DD5"/>
    <w:rsid w:val="00F20851"/>
    <w:rsid w:val="00F20D1E"/>
    <w:rsid w:val="00F2256A"/>
    <w:rsid w:val="00F22A97"/>
    <w:rsid w:val="00F22E33"/>
    <w:rsid w:val="00F2326D"/>
    <w:rsid w:val="00F23C06"/>
    <w:rsid w:val="00F2472F"/>
    <w:rsid w:val="00F25056"/>
    <w:rsid w:val="00F25CBF"/>
    <w:rsid w:val="00F26BC1"/>
    <w:rsid w:val="00F31253"/>
    <w:rsid w:val="00F31E25"/>
    <w:rsid w:val="00F31F1B"/>
    <w:rsid w:val="00F3239C"/>
    <w:rsid w:val="00F32DAF"/>
    <w:rsid w:val="00F33262"/>
    <w:rsid w:val="00F334D4"/>
    <w:rsid w:val="00F33FBB"/>
    <w:rsid w:val="00F3446F"/>
    <w:rsid w:val="00F34A6D"/>
    <w:rsid w:val="00F36701"/>
    <w:rsid w:val="00F36F12"/>
    <w:rsid w:val="00F37E41"/>
    <w:rsid w:val="00F4029D"/>
    <w:rsid w:val="00F40307"/>
    <w:rsid w:val="00F40346"/>
    <w:rsid w:val="00F40418"/>
    <w:rsid w:val="00F405B8"/>
    <w:rsid w:val="00F41BF4"/>
    <w:rsid w:val="00F43AC2"/>
    <w:rsid w:val="00F43B35"/>
    <w:rsid w:val="00F44917"/>
    <w:rsid w:val="00F45043"/>
    <w:rsid w:val="00F4573C"/>
    <w:rsid w:val="00F46265"/>
    <w:rsid w:val="00F471AD"/>
    <w:rsid w:val="00F47F7D"/>
    <w:rsid w:val="00F514AC"/>
    <w:rsid w:val="00F5151A"/>
    <w:rsid w:val="00F52120"/>
    <w:rsid w:val="00F52303"/>
    <w:rsid w:val="00F5256C"/>
    <w:rsid w:val="00F535DC"/>
    <w:rsid w:val="00F54CB0"/>
    <w:rsid w:val="00F550B3"/>
    <w:rsid w:val="00F555BE"/>
    <w:rsid w:val="00F555EA"/>
    <w:rsid w:val="00F55726"/>
    <w:rsid w:val="00F563CF"/>
    <w:rsid w:val="00F56FBF"/>
    <w:rsid w:val="00F61BC9"/>
    <w:rsid w:val="00F6252E"/>
    <w:rsid w:val="00F6268E"/>
    <w:rsid w:val="00F627A3"/>
    <w:rsid w:val="00F63D42"/>
    <w:rsid w:val="00F6460A"/>
    <w:rsid w:val="00F648A8"/>
    <w:rsid w:val="00F64F86"/>
    <w:rsid w:val="00F65483"/>
    <w:rsid w:val="00F67FB7"/>
    <w:rsid w:val="00F700B2"/>
    <w:rsid w:val="00F700FF"/>
    <w:rsid w:val="00F73E76"/>
    <w:rsid w:val="00F74816"/>
    <w:rsid w:val="00F74B62"/>
    <w:rsid w:val="00F7502C"/>
    <w:rsid w:val="00F75872"/>
    <w:rsid w:val="00F75C25"/>
    <w:rsid w:val="00F76ABB"/>
    <w:rsid w:val="00F76B86"/>
    <w:rsid w:val="00F76FAF"/>
    <w:rsid w:val="00F77E85"/>
    <w:rsid w:val="00F803D1"/>
    <w:rsid w:val="00F80EA9"/>
    <w:rsid w:val="00F812DF"/>
    <w:rsid w:val="00F81E54"/>
    <w:rsid w:val="00F8223B"/>
    <w:rsid w:val="00F82C06"/>
    <w:rsid w:val="00F82DEF"/>
    <w:rsid w:val="00F8354F"/>
    <w:rsid w:val="00F83C4C"/>
    <w:rsid w:val="00F84464"/>
    <w:rsid w:val="00F86371"/>
    <w:rsid w:val="00F869A4"/>
    <w:rsid w:val="00F86E78"/>
    <w:rsid w:val="00F87E98"/>
    <w:rsid w:val="00F902F7"/>
    <w:rsid w:val="00F90A9B"/>
    <w:rsid w:val="00F90ACB"/>
    <w:rsid w:val="00F921CC"/>
    <w:rsid w:val="00F9252A"/>
    <w:rsid w:val="00F9355C"/>
    <w:rsid w:val="00F93F7B"/>
    <w:rsid w:val="00F94644"/>
    <w:rsid w:val="00F94BA8"/>
    <w:rsid w:val="00F95B42"/>
    <w:rsid w:val="00F9669B"/>
    <w:rsid w:val="00F96F82"/>
    <w:rsid w:val="00FA01AF"/>
    <w:rsid w:val="00FA10CC"/>
    <w:rsid w:val="00FA1F96"/>
    <w:rsid w:val="00FA2393"/>
    <w:rsid w:val="00FA250E"/>
    <w:rsid w:val="00FA32CD"/>
    <w:rsid w:val="00FA440D"/>
    <w:rsid w:val="00FA4803"/>
    <w:rsid w:val="00FA580F"/>
    <w:rsid w:val="00FA5CD7"/>
    <w:rsid w:val="00FA7153"/>
    <w:rsid w:val="00FA7711"/>
    <w:rsid w:val="00FA7F75"/>
    <w:rsid w:val="00FB01CA"/>
    <w:rsid w:val="00FB052F"/>
    <w:rsid w:val="00FB07F7"/>
    <w:rsid w:val="00FB088D"/>
    <w:rsid w:val="00FB0FED"/>
    <w:rsid w:val="00FB20A2"/>
    <w:rsid w:val="00FB2658"/>
    <w:rsid w:val="00FB2AE6"/>
    <w:rsid w:val="00FB2F48"/>
    <w:rsid w:val="00FB3591"/>
    <w:rsid w:val="00FB3806"/>
    <w:rsid w:val="00FB39D1"/>
    <w:rsid w:val="00FB418E"/>
    <w:rsid w:val="00FB4C06"/>
    <w:rsid w:val="00FB5531"/>
    <w:rsid w:val="00FB5638"/>
    <w:rsid w:val="00FB56C3"/>
    <w:rsid w:val="00FB6339"/>
    <w:rsid w:val="00FB6FBB"/>
    <w:rsid w:val="00FB72C4"/>
    <w:rsid w:val="00FC0239"/>
    <w:rsid w:val="00FC05FA"/>
    <w:rsid w:val="00FC0E68"/>
    <w:rsid w:val="00FC0EBA"/>
    <w:rsid w:val="00FC12C4"/>
    <w:rsid w:val="00FC1C9B"/>
    <w:rsid w:val="00FC2188"/>
    <w:rsid w:val="00FC2230"/>
    <w:rsid w:val="00FC23B8"/>
    <w:rsid w:val="00FC24CE"/>
    <w:rsid w:val="00FC2863"/>
    <w:rsid w:val="00FC299B"/>
    <w:rsid w:val="00FC4083"/>
    <w:rsid w:val="00FC42E8"/>
    <w:rsid w:val="00FC67D5"/>
    <w:rsid w:val="00FC7030"/>
    <w:rsid w:val="00FD0169"/>
    <w:rsid w:val="00FD265C"/>
    <w:rsid w:val="00FD2D52"/>
    <w:rsid w:val="00FD5B58"/>
    <w:rsid w:val="00FD759C"/>
    <w:rsid w:val="00FE015E"/>
    <w:rsid w:val="00FE0DCC"/>
    <w:rsid w:val="00FE3703"/>
    <w:rsid w:val="00FE38E2"/>
    <w:rsid w:val="00FE4922"/>
    <w:rsid w:val="00FE4D71"/>
    <w:rsid w:val="00FE6FA6"/>
    <w:rsid w:val="00FF09D6"/>
    <w:rsid w:val="00FF1277"/>
    <w:rsid w:val="00FF1F2E"/>
    <w:rsid w:val="00FF2351"/>
    <w:rsid w:val="00FF26C6"/>
    <w:rsid w:val="00FF337F"/>
    <w:rsid w:val="00FF37F9"/>
    <w:rsid w:val="00FF4801"/>
    <w:rsid w:val="00FF4D9C"/>
    <w:rsid w:val="00FF632E"/>
    <w:rsid w:val="00FF77FB"/>
    <w:rsid w:val="00FF7821"/>
    <w:rsid w:val="0117242F"/>
    <w:rsid w:val="011D60D4"/>
    <w:rsid w:val="0144DC8D"/>
    <w:rsid w:val="0180ABD1"/>
    <w:rsid w:val="01970436"/>
    <w:rsid w:val="01DCC000"/>
    <w:rsid w:val="01E1D004"/>
    <w:rsid w:val="01F3191D"/>
    <w:rsid w:val="01FB77CD"/>
    <w:rsid w:val="0201ADC9"/>
    <w:rsid w:val="0203EF37"/>
    <w:rsid w:val="0238F7F4"/>
    <w:rsid w:val="02751E0E"/>
    <w:rsid w:val="028C6CBC"/>
    <w:rsid w:val="029F6ACC"/>
    <w:rsid w:val="02A428C0"/>
    <w:rsid w:val="02C430DB"/>
    <w:rsid w:val="02E528A1"/>
    <w:rsid w:val="02F9C021"/>
    <w:rsid w:val="02FB3C12"/>
    <w:rsid w:val="034F9140"/>
    <w:rsid w:val="03550605"/>
    <w:rsid w:val="0363F541"/>
    <w:rsid w:val="03919BCD"/>
    <w:rsid w:val="039B8721"/>
    <w:rsid w:val="03A03E55"/>
    <w:rsid w:val="03BDED8E"/>
    <w:rsid w:val="03E11963"/>
    <w:rsid w:val="03E30DBA"/>
    <w:rsid w:val="03F11620"/>
    <w:rsid w:val="03F26885"/>
    <w:rsid w:val="0422EB8D"/>
    <w:rsid w:val="042EF896"/>
    <w:rsid w:val="043594FE"/>
    <w:rsid w:val="04429291"/>
    <w:rsid w:val="0444AA6F"/>
    <w:rsid w:val="0495F1FF"/>
    <w:rsid w:val="04AB8E06"/>
    <w:rsid w:val="04D88CEC"/>
    <w:rsid w:val="04D9056A"/>
    <w:rsid w:val="04DB6976"/>
    <w:rsid w:val="0511A3F5"/>
    <w:rsid w:val="051A38B8"/>
    <w:rsid w:val="053DC8BC"/>
    <w:rsid w:val="05418E06"/>
    <w:rsid w:val="0556FBF5"/>
    <w:rsid w:val="05758017"/>
    <w:rsid w:val="05798B3E"/>
    <w:rsid w:val="05B0CC21"/>
    <w:rsid w:val="05B20D82"/>
    <w:rsid w:val="05D096D4"/>
    <w:rsid w:val="05EE930B"/>
    <w:rsid w:val="05F0D253"/>
    <w:rsid w:val="05F5C7DF"/>
    <w:rsid w:val="060AF486"/>
    <w:rsid w:val="0614D1ED"/>
    <w:rsid w:val="0624BE9A"/>
    <w:rsid w:val="06411E76"/>
    <w:rsid w:val="0647276E"/>
    <w:rsid w:val="066B29FD"/>
    <w:rsid w:val="068852E5"/>
    <w:rsid w:val="06912D4A"/>
    <w:rsid w:val="069A3CEC"/>
    <w:rsid w:val="069F8FB7"/>
    <w:rsid w:val="06A28B82"/>
    <w:rsid w:val="06A5200B"/>
    <w:rsid w:val="06A9CB8E"/>
    <w:rsid w:val="071044FD"/>
    <w:rsid w:val="071C1BFD"/>
    <w:rsid w:val="073C689E"/>
    <w:rsid w:val="0756CCCD"/>
    <w:rsid w:val="07C1E770"/>
    <w:rsid w:val="07D7BCAB"/>
    <w:rsid w:val="07FADCEC"/>
    <w:rsid w:val="0838F998"/>
    <w:rsid w:val="0851B7A4"/>
    <w:rsid w:val="08703971"/>
    <w:rsid w:val="0874C567"/>
    <w:rsid w:val="08AF7BEE"/>
    <w:rsid w:val="08C00342"/>
    <w:rsid w:val="08D2DFDF"/>
    <w:rsid w:val="08EF5A6D"/>
    <w:rsid w:val="091E31DE"/>
    <w:rsid w:val="098425AA"/>
    <w:rsid w:val="098563BB"/>
    <w:rsid w:val="098FC66A"/>
    <w:rsid w:val="09B59362"/>
    <w:rsid w:val="09B64D95"/>
    <w:rsid w:val="09CDA3D4"/>
    <w:rsid w:val="09CFFDCE"/>
    <w:rsid w:val="0A1A8BCF"/>
    <w:rsid w:val="0A20A31B"/>
    <w:rsid w:val="0A21207E"/>
    <w:rsid w:val="0A416C8A"/>
    <w:rsid w:val="0A42F45A"/>
    <w:rsid w:val="0A8CAAB6"/>
    <w:rsid w:val="0AA9594F"/>
    <w:rsid w:val="0AC089E9"/>
    <w:rsid w:val="0AD8597F"/>
    <w:rsid w:val="0ADA8537"/>
    <w:rsid w:val="0AF63726"/>
    <w:rsid w:val="0AFEAD15"/>
    <w:rsid w:val="0B12155F"/>
    <w:rsid w:val="0B18292E"/>
    <w:rsid w:val="0B22FFED"/>
    <w:rsid w:val="0B330666"/>
    <w:rsid w:val="0B4CD33C"/>
    <w:rsid w:val="0B4FE7DA"/>
    <w:rsid w:val="0BC7E4D2"/>
    <w:rsid w:val="0C3A7FF0"/>
    <w:rsid w:val="0C9A8BB5"/>
    <w:rsid w:val="0C9BF3AD"/>
    <w:rsid w:val="0CA9FD5B"/>
    <w:rsid w:val="0CAFFB0A"/>
    <w:rsid w:val="0CB4FEE9"/>
    <w:rsid w:val="0CB9DA63"/>
    <w:rsid w:val="0CF64C26"/>
    <w:rsid w:val="0D3474EF"/>
    <w:rsid w:val="0D41B5BF"/>
    <w:rsid w:val="0D5280E1"/>
    <w:rsid w:val="0DB9FB51"/>
    <w:rsid w:val="0DC53420"/>
    <w:rsid w:val="0DE08778"/>
    <w:rsid w:val="0DE660A9"/>
    <w:rsid w:val="0E00452C"/>
    <w:rsid w:val="0E09960D"/>
    <w:rsid w:val="0E1DA464"/>
    <w:rsid w:val="0E24B31A"/>
    <w:rsid w:val="0E3F458D"/>
    <w:rsid w:val="0E54BFC4"/>
    <w:rsid w:val="0E653091"/>
    <w:rsid w:val="0E737CF2"/>
    <w:rsid w:val="0E7454EF"/>
    <w:rsid w:val="0E86C218"/>
    <w:rsid w:val="0EE5EA0D"/>
    <w:rsid w:val="0EF3B343"/>
    <w:rsid w:val="0EFC0964"/>
    <w:rsid w:val="0F04B95F"/>
    <w:rsid w:val="0F31EE84"/>
    <w:rsid w:val="0F5A3DD9"/>
    <w:rsid w:val="0F77CD96"/>
    <w:rsid w:val="0F9BECCA"/>
    <w:rsid w:val="0FB27883"/>
    <w:rsid w:val="0FBAD82F"/>
    <w:rsid w:val="0FBDD9EA"/>
    <w:rsid w:val="0FC71149"/>
    <w:rsid w:val="0FDF7FE2"/>
    <w:rsid w:val="1007499F"/>
    <w:rsid w:val="1017CB6A"/>
    <w:rsid w:val="1028C346"/>
    <w:rsid w:val="10304859"/>
    <w:rsid w:val="104817AD"/>
    <w:rsid w:val="107511A9"/>
    <w:rsid w:val="10909FE9"/>
    <w:rsid w:val="10AEE106"/>
    <w:rsid w:val="10B6D8FF"/>
    <w:rsid w:val="10E408AD"/>
    <w:rsid w:val="10EB53AE"/>
    <w:rsid w:val="1117D9D1"/>
    <w:rsid w:val="113798B2"/>
    <w:rsid w:val="11646BF7"/>
    <w:rsid w:val="1174F4CF"/>
    <w:rsid w:val="11A47DB0"/>
    <w:rsid w:val="11AAA0F6"/>
    <w:rsid w:val="11B3F3FF"/>
    <w:rsid w:val="11B58A2D"/>
    <w:rsid w:val="11FC9BA8"/>
    <w:rsid w:val="120B539B"/>
    <w:rsid w:val="122025F8"/>
    <w:rsid w:val="122667C5"/>
    <w:rsid w:val="1238231B"/>
    <w:rsid w:val="1240FB1D"/>
    <w:rsid w:val="12412C45"/>
    <w:rsid w:val="12449F80"/>
    <w:rsid w:val="124F4CAC"/>
    <w:rsid w:val="126CA1AB"/>
    <w:rsid w:val="12A36EB2"/>
    <w:rsid w:val="12D11F02"/>
    <w:rsid w:val="12D81FFB"/>
    <w:rsid w:val="12DEA4D2"/>
    <w:rsid w:val="135E5512"/>
    <w:rsid w:val="136DEBDB"/>
    <w:rsid w:val="138F2664"/>
    <w:rsid w:val="139D1954"/>
    <w:rsid w:val="13A19299"/>
    <w:rsid w:val="13C943EE"/>
    <w:rsid w:val="13EEEAE1"/>
    <w:rsid w:val="13FA97BF"/>
    <w:rsid w:val="140DFF65"/>
    <w:rsid w:val="144B6AE3"/>
    <w:rsid w:val="1459C06A"/>
    <w:rsid w:val="14831DB4"/>
    <w:rsid w:val="148E652E"/>
    <w:rsid w:val="14A384C2"/>
    <w:rsid w:val="14D36AD0"/>
    <w:rsid w:val="14E30427"/>
    <w:rsid w:val="151B9CE4"/>
    <w:rsid w:val="154A751C"/>
    <w:rsid w:val="155AE0A0"/>
    <w:rsid w:val="1569661C"/>
    <w:rsid w:val="158EED17"/>
    <w:rsid w:val="15C78400"/>
    <w:rsid w:val="160974EA"/>
    <w:rsid w:val="162BD958"/>
    <w:rsid w:val="163B9295"/>
    <w:rsid w:val="1640C2D7"/>
    <w:rsid w:val="168207CC"/>
    <w:rsid w:val="168601BD"/>
    <w:rsid w:val="168F3F1B"/>
    <w:rsid w:val="16B78DC2"/>
    <w:rsid w:val="16DB4670"/>
    <w:rsid w:val="16EADC11"/>
    <w:rsid w:val="16FA8D97"/>
    <w:rsid w:val="170E4ED3"/>
    <w:rsid w:val="171B37CE"/>
    <w:rsid w:val="1736879A"/>
    <w:rsid w:val="1756DF68"/>
    <w:rsid w:val="1779A28C"/>
    <w:rsid w:val="177A0050"/>
    <w:rsid w:val="17DE414E"/>
    <w:rsid w:val="18264668"/>
    <w:rsid w:val="187AB8F2"/>
    <w:rsid w:val="189105EF"/>
    <w:rsid w:val="1892A911"/>
    <w:rsid w:val="18E19B09"/>
    <w:rsid w:val="190DD815"/>
    <w:rsid w:val="1993A58D"/>
    <w:rsid w:val="19ADAB64"/>
    <w:rsid w:val="19AF8B48"/>
    <w:rsid w:val="19DE7B39"/>
    <w:rsid w:val="19EBAB37"/>
    <w:rsid w:val="1A17817F"/>
    <w:rsid w:val="1A19A79A"/>
    <w:rsid w:val="1A442C66"/>
    <w:rsid w:val="1A74E980"/>
    <w:rsid w:val="1A7F7C24"/>
    <w:rsid w:val="1AA16F69"/>
    <w:rsid w:val="1ADBD557"/>
    <w:rsid w:val="1AE94E23"/>
    <w:rsid w:val="1AEB61B5"/>
    <w:rsid w:val="1AF42F7F"/>
    <w:rsid w:val="1B549BF2"/>
    <w:rsid w:val="1B88D5CA"/>
    <w:rsid w:val="1BA0FFD0"/>
    <w:rsid w:val="1BA13B87"/>
    <w:rsid w:val="1BC5DD04"/>
    <w:rsid w:val="1BC8BE79"/>
    <w:rsid w:val="1BCCB44C"/>
    <w:rsid w:val="1BFECE89"/>
    <w:rsid w:val="1C0E0EAD"/>
    <w:rsid w:val="1C173FFC"/>
    <w:rsid w:val="1C2867EC"/>
    <w:rsid w:val="1C3F77AC"/>
    <w:rsid w:val="1C5C5664"/>
    <w:rsid w:val="1C5E9614"/>
    <w:rsid w:val="1C8907A8"/>
    <w:rsid w:val="1C8C3B27"/>
    <w:rsid w:val="1CB24D29"/>
    <w:rsid w:val="1CB851AD"/>
    <w:rsid w:val="1CE26BE4"/>
    <w:rsid w:val="1D09BF0C"/>
    <w:rsid w:val="1D0D7E96"/>
    <w:rsid w:val="1D16A387"/>
    <w:rsid w:val="1D20F213"/>
    <w:rsid w:val="1D2B4D8C"/>
    <w:rsid w:val="1D564170"/>
    <w:rsid w:val="1D604903"/>
    <w:rsid w:val="1DA4EF07"/>
    <w:rsid w:val="1DCBCAAA"/>
    <w:rsid w:val="1DE897C3"/>
    <w:rsid w:val="1E176628"/>
    <w:rsid w:val="1E45D40B"/>
    <w:rsid w:val="1E480CF5"/>
    <w:rsid w:val="1E52C875"/>
    <w:rsid w:val="1E5547D0"/>
    <w:rsid w:val="1E6716B0"/>
    <w:rsid w:val="1E79BB5E"/>
    <w:rsid w:val="1E988264"/>
    <w:rsid w:val="1EB9B9C3"/>
    <w:rsid w:val="1ECB3207"/>
    <w:rsid w:val="1ED62B35"/>
    <w:rsid w:val="1F159311"/>
    <w:rsid w:val="1F5516C8"/>
    <w:rsid w:val="1F5D11EA"/>
    <w:rsid w:val="1F625B57"/>
    <w:rsid w:val="1F6B8479"/>
    <w:rsid w:val="1F760737"/>
    <w:rsid w:val="1F954EFB"/>
    <w:rsid w:val="1F97AA5C"/>
    <w:rsid w:val="1F9CB023"/>
    <w:rsid w:val="200D20BD"/>
    <w:rsid w:val="2031E1C9"/>
    <w:rsid w:val="209A458D"/>
    <w:rsid w:val="209AD383"/>
    <w:rsid w:val="20A7F207"/>
    <w:rsid w:val="20A87A46"/>
    <w:rsid w:val="20BB880D"/>
    <w:rsid w:val="20DBA50D"/>
    <w:rsid w:val="20EFE20C"/>
    <w:rsid w:val="210B70D7"/>
    <w:rsid w:val="2119FC87"/>
    <w:rsid w:val="211D986F"/>
    <w:rsid w:val="212A394F"/>
    <w:rsid w:val="214E25A3"/>
    <w:rsid w:val="215C86C8"/>
    <w:rsid w:val="216F62EA"/>
    <w:rsid w:val="21787694"/>
    <w:rsid w:val="21790558"/>
    <w:rsid w:val="21C2E1CB"/>
    <w:rsid w:val="21DEBA20"/>
    <w:rsid w:val="21F2C966"/>
    <w:rsid w:val="2206AFB9"/>
    <w:rsid w:val="220A0650"/>
    <w:rsid w:val="2211D3F9"/>
    <w:rsid w:val="2212B881"/>
    <w:rsid w:val="222860C2"/>
    <w:rsid w:val="223EBAA6"/>
    <w:rsid w:val="2245618F"/>
    <w:rsid w:val="224B7ED2"/>
    <w:rsid w:val="225F3D95"/>
    <w:rsid w:val="2262C52E"/>
    <w:rsid w:val="226D232D"/>
    <w:rsid w:val="227AB2E1"/>
    <w:rsid w:val="229A3B30"/>
    <w:rsid w:val="229CC77D"/>
    <w:rsid w:val="22BAEEAA"/>
    <w:rsid w:val="22C56BEE"/>
    <w:rsid w:val="232C9123"/>
    <w:rsid w:val="23398036"/>
    <w:rsid w:val="2354157C"/>
    <w:rsid w:val="2368B9E1"/>
    <w:rsid w:val="23703E7C"/>
    <w:rsid w:val="23724A2B"/>
    <w:rsid w:val="237B1634"/>
    <w:rsid w:val="239B2A24"/>
    <w:rsid w:val="23D2A157"/>
    <w:rsid w:val="23F8D174"/>
    <w:rsid w:val="24388472"/>
    <w:rsid w:val="24759CB2"/>
    <w:rsid w:val="249BB131"/>
    <w:rsid w:val="24AF1114"/>
    <w:rsid w:val="24BFD89C"/>
    <w:rsid w:val="24C2C213"/>
    <w:rsid w:val="24C4B1DC"/>
    <w:rsid w:val="24CC7EB3"/>
    <w:rsid w:val="2519CFFE"/>
    <w:rsid w:val="252494CF"/>
    <w:rsid w:val="253E5C70"/>
    <w:rsid w:val="2540FAC7"/>
    <w:rsid w:val="2553DF8F"/>
    <w:rsid w:val="25782576"/>
    <w:rsid w:val="25948DDE"/>
    <w:rsid w:val="259E9DD1"/>
    <w:rsid w:val="25C61DDB"/>
    <w:rsid w:val="260946F3"/>
    <w:rsid w:val="260C4A6F"/>
    <w:rsid w:val="261CB13A"/>
    <w:rsid w:val="2655CB27"/>
    <w:rsid w:val="2663BAA5"/>
    <w:rsid w:val="26BDD393"/>
    <w:rsid w:val="26CE3434"/>
    <w:rsid w:val="26D1DF36"/>
    <w:rsid w:val="26FE7480"/>
    <w:rsid w:val="273AF892"/>
    <w:rsid w:val="273CCBEC"/>
    <w:rsid w:val="276546B1"/>
    <w:rsid w:val="2769B518"/>
    <w:rsid w:val="277ED56B"/>
    <w:rsid w:val="2818064C"/>
    <w:rsid w:val="28454D6B"/>
    <w:rsid w:val="284BB3AF"/>
    <w:rsid w:val="2850FC22"/>
    <w:rsid w:val="2857B542"/>
    <w:rsid w:val="28CA69F5"/>
    <w:rsid w:val="28E9C139"/>
    <w:rsid w:val="290E63F7"/>
    <w:rsid w:val="2928B473"/>
    <w:rsid w:val="29BAB8BD"/>
    <w:rsid w:val="29F7FE45"/>
    <w:rsid w:val="2A0E020F"/>
    <w:rsid w:val="2A27F54E"/>
    <w:rsid w:val="2A282491"/>
    <w:rsid w:val="2A439228"/>
    <w:rsid w:val="2ADEB1F6"/>
    <w:rsid w:val="2AEA38A4"/>
    <w:rsid w:val="2AF17CB2"/>
    <w:rsid w:val="2AF20A50"/>
    <w:rsid w:val="2B248611"/>
    <w:rsid w:val="2B25F91B"/>
    <w:rsid w:val="2B3A12DE"/>
    <w:rsid w:val="2B52AA68"/>
    <w:rsid w:val="2B90EE06"/>
    <w:rsid w:val="2B9B6662"/>
    <w:rsid w:val="2BB35215"/>
    <w:rsid w:val="2BD17FAF"/>
    <w:rsid w:val="2BDE62EB"/>
    <w:rsid w:val="2C0E1127"/>
    <w:rsid w:val="2C1E8969"/>
    <w:rsid w:val="2C4F1A94"/>
    <w:rsid w:val="2C674F61"/>
    <w:rsid w:val="2C70712A"/>
    <w:rsid w:val="2CDDC0FA"/>
    <w:rsid w:val="2CDF6751"/>
    <w:rsid w:val="2CDFD92E"/>
    <w:rsid w:val="2D0DBA8A"/>
    <w:rsid w:val="2D5F6E62"/>
    <w:rsid w:val="2D65527B"/>
    <w:rsid w:val="2D71E776"/>
    <w:rsid w:val="2DB47CBB"/>
    <w:rsid w:val="2E3B17E4"/>
    <w:rsid w:val="2E4CABA8"/>
    <w:rsid w:val="2E5E0213"/>
    <w:rsid w:val="2E74A726"/>
    <w:rsid w:val="2E8253DB"/>
    <w:rsid w:val="2ECAC5BD"/>
    <w:rsid w:val="2F2BF4B7"/>
    <w:rsid w:val="2F3F3276"/>
    <w:rsid w:val="2F459EE1"/>
    <w:rsid w:val="2F57D510"/>
    <w:rsid w:val="2F868254"/>
    <w:rsid w:val="2F93F27D"/>
    <w:rsid w:val="2FB00CA4"/>
    <w:rsid w:val="2FB5F355"/>
    <w:rsid w:val="2FC18F1A"/>
    <w:rsid w:val="2FCBEEC4"/>
    <w:rsid w:val="2FD86DC8"/>
    <w:rsid w:val="2FE738DA"/>
    <w:rsid w:val="2FEEB051"/>
    <w:rsid w:val="301BB1D2"/>
    <w:rsid w:val="301C0DAF"/>
    <w:rsid w:val="301EE617"/>
    <w:rsid w:val="3023E47B"/>
    <w:rsid w:val="3026C02F"/>
    <w:rsid w:val="30B0A6C0"/>
    <w:rsid w:val="30B2D290"/>
    <w:rsid w:val="30CA9D24"/>
    <w:rsid w:val="30D990FE"/>
    <w:rsid w:val="30F81DE4"/>
    <w:rsid w:val="310BE00A"/>
    <w:rsid w:val="3131D7BD"/>
    <w:rsid w:val="3136337F"/>
    <w:rsid w:val="313AFF68"/>
    <w:rsid w:val="313E75E7"/>
    <w:rsid w:val="316A3089"/>
    <w:rsid w:val="31765FA4"/>
    <w:rsid w:val="318098C3"/>
    <w:rsid w:val="31909207"/>
    <w:rsid w:val="31BD3CC7"/>
    <w:rsid w:val="31DB4A12"/>
    <w:rsid w:val="31E32E12"/>
    <w:rsid w:val="32004D45"/>
    <w:rsid w:val="320C6E66"/>
    <w:rsid w:val="32437ABB"/>
    <w:rsid w:val="32607E24"/>
    <w:rsid w:val="329E7E8E"/>
    <w:rsid w:val="32A7C68C"/>
    <w:rsid w:val="32A88F46"/>
    <w:rsid w:val="32BB32C4"/>
    <w:rsid w:val="32E9C89D"/>
    <w:rsid w:val="32F65973"/>
    <w:rsid w:val="3352062F"/>
    <w:rsid w:val="3362B324"/>
    <w:rsid w:val="3384D153"/>
    <w:rsid w:val="33886733"/>
    <w:rsid w:val="338BA1FD"/>
    <w:rsid w:val="339739E1"/>
    <w:rsid w:val="33A6EC18"/>
    <w:rsid w:val="33CA0DE7"/>
    <w:rsid w:val="33DF0E4E"/>
    <w:rsid w:val="33E33474"/>
    <w:rsid w:val="33FB9BC7"/>
    <w:rsid w:val="343183F6"/>
    <w:rsid w:val="3431EBE3"/>
    <w:rsid w:val="34930309"/>
    <w:rsid w:val="34AF641B"/>
    <w:rsid w:val="34B64780"/>
    <w:rsid w:val="34C407A6"/>
    <w:rsid w:val="34EBCC56"/>
    <w:rsid w:val="34EE5524"/>
    <w:rsid w:val="350B85E4"/>
    <w:rsid w:val="351134E7"/>
    <w:rsid w:val="352237BA"/>
    <w:rsid w:val="35305596"/>
    <w:rsid w:val="3554B1E9"/>
    <w:rsid w:val="35870F04"/>
    <w:rsid w:val="358D0EE6"/>
    <w:rsid w:val="35A85C30"/>
    <w:rsid w:val="35C71694"/>
    <w:rsid w:val="35D78F94"/>
    <w:rsid w:val="35F0CA20"/>
    <w:rsid w:val="35FA25B8"/>
    <w:rsid w:val="361AAD11"/>
    <w:rsid w:val="3638C94D"/>
    <w:rsid w:val="3648771D"/>
    <w:rsid w:val="36861382"/>
    <w:rsid w:val="36927BBD"/>
    <w:rsid w:val="36A1EC53"/>
    <w:rsid w:val="36E7D342"/>
    <w:rsid w:val="37077891"/>
    <w:rsid w:val="37080697"/>
    <w:rsid w:val="371F6676"/>
    <w:rsid w:val="374FE51B"/>
    <w:rsid w:val="375C9436"/>
    <w:rsid w:val="37963949"/>
    <w:rsid w:val="37B08B56"/>
    <w:rsid w:val="37C6DA23"/>
    <w:rsid w:val="37D6037C"/>
    <w:rsid w:val="38169CF8"/>
    <w:rsid w:val="38774E03"/>
    <w:rsid w:val="387FDE28"/>
    <w:rsid w:val="389898DF"/>
    <w:rsid w:val="38B7FC84"/>
    <w:rsid w:val="38B9B6AA"/>
    <w:rsid w:val="38CB7A86"/>
    <w:rsid w:val="38CD3908"/>
    <w:rsid w:val="38D71A88"/>
    <w:rsid w:val="392754D4"/>
    <w:rsid w:val="39554C2F"/>
    <w:rsid w:val="39590899"/>
    <w:rsid w:val="396BF593"/>
    <w:rsid w:val="3987DECA"/>
    <w:rsid w:val="39933433"/>
    <w:rsid w:val="3993F1C8"/>
    <w:rsid w:val="39B3B4E9"/>
    <w:rsid w:val="39BB657C"/>
    <w:rsid w:val="39BF3D79"/>
    <w:rsid w:val="39E5BD7B"/>
    <w:rsid w:val="39F7E386"/>
    <w:rsid w:val="3A19332F"/>
    <w:rsid w:val="3A1AFC68"/>
    <w:rsid w:val="3A208F0D"/>
    <w:rsid w:val="3A430596"/>
    <w:rsid w:val="3A5940FE"/>
    <w:rsid w:val="3A5CC866"/>
    <w:rsid w:val="3A652F33"/>
    <w:rsid w:val="3AB8DD86"/>
    <w:rsid w:val="3AE00887"/>
    <w:rsid w:val="3AE62CED"/>
    <w:rsid w:val="3AF4A62B"/>
    <w:rsid w:val="3B16B2DF"/>
    <w:rsid w:val="3B1A2824"/>
    <w:rsid w:val="3B25EEA3"/>
    <w:rsid w:val="3B799404"/>
    <w:rsid w:val="3B7FE62A"/>
    <w:rsid w:val="3B82D917"/>
    <w:rsid w:val="3BBB1B5F"/>
    <w:rsid w:val="3BD35A76"/>
    <w:rsid w:val="3BF9147E"/>
    <w:rsid w:val="3BFA3F3B"/>
    <w:rsid w:val="3C0E93D5"/>
    <w:rsid w:val="3C10B8E6"/>
    <w:rsid w:val="3C2214E5"/>
    <w:rsid w:val="3C3FD27A"/>
    <w:rsid w:val="3C4A4E43"/>
    <w:rsid w:val="3C6E84A9"/>
    <w:rsid w:val="3C96EEAE"/>
    <w:rsid w:val="3CA62E86"/>
    <w:rsid w:val="3CBB9F15"/>
    <w:rsid w:val="3CD4D727"/>
    <w:rsid w:val="3CEFE0B5"/>
    <w:rsid w:val="3D054692"/>
    <w:rsid w:val="3D0C89E9"/>
    <w:rsid w:val="3D0FBACB"/>
    <w:rsid w:val="3D22BB9B"/>
    <w:rsid w:val="3D87BFA9"/>
    <w:rsid w:val="3D9EE2B3"/>
    <w:rsid w:val="3DBD2C09"/>
    <w:rsid w:val="3DCA04DB"/>
    <w:rsid w:val="3E1A29F2"/>
    <w:rsid w:val="3E1F14E2"/>
    <w:rsid w:val="3E29143B"/>
    <w:rsid w:val="3E328BAA"/>
    <w:rsid w:val="3E3931DF"/>
    <w:rsid w:val="3E3A357D"/>
    <w:rsid w:val="3E3CE6A0"/>
    <w:rsid w:val="3E3F7731"/>
    <w:rsid w:val="3E454500"/>
    <w:rsid w:val="3E4AFE04"/>
    <w:rsid w:val="3E5D1C77"/>
    <w:rsid w:val="3E7B31DA"/>
    <w:rsid w:val="3E92AE9C"/>
    <w:rsid w:val="3EA5F739"/>
    <w:rsid w:val="3EB714BD"/>
    <w:rsid w:val="3EEDD3DA"/>
    <w:rsid w:val="3F416EF0"/>
    <w:rsid w:val="3F54D07D"/>
    <w:rsid w:val="3F5BE24D"/>
    <w:rsid w:val="3F5C5282"/>
    <w:rsid w:val="3F94F625"/>
    <w:rsid w:val="3FAC5462"/>
    <w:rsid w:val="3FFFC5CE"/>
    <w:rsid w:val="4000D41B"/>
    <w:rsid w:val="401EBD1C"/>
    <w:rsid w:val="403A1EFF"/>
    <w:rsid w:val="404CB3F0"/>
    <w:rsid w:val="4070A890"/>
    <w:rsid w:val="40710FEF"/>
    <w:rsid w:val="40790FEF"/>
    <w:rsid w:val="407E9444"/>
    <w:rsid w:val="40A52920"/>
    <w:rsid w:val="413EF526"/>
    <w:rsid w:val="414DFD6D"/>
    <w:rsid w:val="41506C4D"/>
    <w:rsid w:val="41903A77"/>
    <w:rsid w:val="41B12701"/>
    <w:rsid w:val="41CA4F5E"/>
    <w:rsid w:val="42115ACB"/>
    <w:rsid w:val="4215439B"/>
    <w:rsid w:val="4251A1FC"/>
    <w:rsid w:val="425D786B"/>
    <w:rsid w:val="426C4E44"/>
    <w:rsid w:val="428421A0"/>
    <w:rsid w:val="4298D96D"/>
    <w:rsid w:val="42C3A85D"/>
    <w:rsid w:val="42C44CAF"/>
    <w:rsid w:val="42D0A07A"/>
    <w:rsid w:val="42D49675"/>
    <w:rsid w:val="42D7B796"/>
    <w:rsid w:val="42DD86F1"/>
    <w:rsid w:val="4341C46D"/>
    <w:rsid w:val="4373D440"/>
    <w:rsid w:val="438CCA87"/>
    <w:rsid w:val="43EF9186"/>
    <w:rsid w:val="4417760D"/>
    <w:rsid w:val="442B0230"/>
    <w:rsid w:val="4445A875"/>
    <w:rsid w:val="4480E368"/>
    <w:rsid w:val="4481D041"/>
    <w:rsid w:val="44DF5539"/>
    <w:rsid w:val="4513E0A1"/>
    <w:rsid w:val="45261A83"/>
    <w:rsid w:val="452BD40C"/>
    <w:rsid w:val="45374096"/>
    <w:rsid w:val="4554FE6D"/>
    <w:rsid w:val="455E004B"/>
    <w:rsid w:val="45A0266B"/>
    <w:rsid w:val="45BE2C9D"/>
    <w:rsid w:val="45CE7EF0"/>
    <w:rsid w:val="45D73A3D"/>
    <w:rsid w:val="461149F9"/>
    <w:rsid w:val="463C8D68"/>
    <w:rsid w:val="46D3BDC3"/>
    <w:rsid w:val="46FB6404"/>
    <w:rsid w:val="470444C5"/>
    <w:rsid w:val="4709C51A"/>
    <w:rsid w:val="4718A34E"/>
    <w:rsid w:val="472468EB"/>
    <w:rsid w:val="47253E57"/>
    <w:rsid w:val="47423EEF"/>
    <w:rsid w:val="47450366"/>
    <w:rsid w:val="47572B91"/>
    <w:rsid w:val="4784A862"/>
    <w:rsid w:val="4788ECC4"/>
    <w:rsid w:val="47BF2635"/>
    <w:rsid w:val="47D16181"/>
    <w:rsid w:val="47DF81F8"/>
    <w:rsid w:val="47DFE002"/>
    <w:rsid w:val="4808A486"/>
    <w:rsid w:val="486349DF"/>
    <w:rsid w:val="488A196A"/>
    <w:rsid w:val="48D2A5AD"/>
    <w:rsid w:val="48DB66E8"/>
    <w:rsid w:val="48E30AD3"/>
    <w:rsid w:val="48FC1C87"/>
    <w:rsid w:val="49692C4C"/>
    <w:rsid w:val="4971FD52"/>
    <w:rsid w:val="4976930F"/>
    <w:rsid w:val="497F81E0"/>
    <w:rsid w:val="499B4B7B"/>
    <w:rsid w:val="49A3D642"/>
    <w:rsid w:val="49B6E79C"/>
    <w:rsid w:val="49C73402"/>
    <w:rsid w:val="49C7D8E8"/>
    <w:rsid w:val="49D7CD07"/>
    <w:rsid w:val="4A097050"/>
    <w:rsid w:val="4A130103"/>
    <w:rsid w:val="4A2A7129"/>
    <w:rsid w:val="4A2AE0A5"/>
    <w:rsid w:val="4A2F0641"/>
    <w:rsid w:val="4A3881F0"/>
    <w:rsid w:val="4A3E09FD"/>
    <w:rsid w:val="4A53C7E9"/>
    <w:rsid w:val="4A544349"/>
    <w:rsid w:val="4A735E9C"/>
    <w:rsid w:val="4AA4525A"/>
    <w:rsid w:val="4AB29927"/>
    <w:rsid w:val="4B166A0F"/>
    <w:rsid w:val="4B2AA75A"/>
    <w:rsid w:val="4B4841B1"/>
    <w:rsid w:val="4B7C43ED"/>
    <w:rsid w:val="4BB5BA15"/>
    <w:rsid w:val="4BC07E88"/>
    <w:rsid w:val="4BC2B301"/>
    <w:rsid w:val="4BD3FCE6"/>
    <w:rsid w:val="4BDE7FE6"/>
    <w:rsid w:val="4BE45012"/>
    <w:rsid w:val="4BF54BD4"/>
    <w:rsid w:val="4C07C395"/>
    <w:rsid w:val="4C1238BE"/>
    <w:rsid w:val="4C5BE100"/>
    <w:rsid w:val="4C75288F"/>
    <w:rsid w:val="4CA9ABA7"/>
    <w:rsid w:val="4CD255D1"/>
    <w:rsid w:val="4CF808C4"/>
    <w:rsid w:val="4D1C0D59"/>
    <w:rsid w:val="4D297171"/>
    <w:rsid w:val="4D5719C9"/>
    <w:rsid w:val="4D869A5F"/>
    <w:rsid w:val="4D8DDE6D"/>
    <w:rsid w:val="4DAB3C9E"/>
    <w:rsid w:val="4DAD96D8"/>
    <w:rsid w:val="4E0A29E7"/>
    <w:rsid w:val="4E1ABFD9"/>
    <w:rsid w:val="4E1CF72A"/>
    <w:rsid w:val="4E274871"/>
    <w:rsid w:val="4E55531E"/>
    <w:rsid w:val="4E635650"/>
    <w:rsid w:val="4E7D7366"/>
    <w:rsid w:val="4E83831D"/>
    <w:rsid w:val="4EA506D9"/>
    <w:rsid w:val="4EDA6E78"/>
    <w:rsid w:val="4EEB1572"/>
    <w:rsid w:val="4EFBD450"/>
    <w:rsid w:val="4F3542B3"/>
    <w:rsid w:val="4F71E856"/>
    <w:rsid w:val="4F8ED787"/>
    <w:rsid w:val="4F91050E"/>
    <w:rsid w:val="4F999D14"/>
    <w:rsid w:val="4FC4FE66"/>
    <w:rsid w:val="4FECC350"/>
    <w:rsid w:val="507AA5DC"/>
    <w:rsid w:val="507C4A21"/>
    <w:rsid w:val="508A95C0"/>
    <w:rsid w:val="50940AC8"/>
    <w:rsid w:val="50B6D859"/>
    <w:rsid w:val="50B7E596"/>
    <w:rsid w:val="50BBA796"/>
    <w:rsid w:val="51214CC3"/>
    <w:rsid w:val="5160BFC8"/>
    <w:rsid w:val="518C4B81"/>
    <w:rsid w:val="5198BB1C"/>
    <w:rsid w:val="51995FCB"/>
    <w:rsid w:val="519AF712"/>
    <w:rsid w:val="51BDD4D9"/>
    <w:rsid w:val="51BEC1C1"/>
    <w:rsid w:val="520CAECD"/>
    <w:rsid w:val="5218D5A0"/>
    <w:rsid w:val="524956FE"/>
    <w:rsid w:val="52548365"/>
    <w:rsid w:val="525A8F72"/>
    <w:rsid w:val="5260AD4A"/>
    <w:rsid w:val="526FAA72"/>
    <w:rsid w:val="527EA583"/>
    <w:rsid w:val="5291F865"/>
    <w:rsid w:val="5303F6E3"/>
    <w:rsid w:val="530B6101"/>
    <w:rsid w:val="53220E0E"/>
    <w:rsid w:val="5323262F"/>
    <w:rsid w:val="535FC3C1"/>
    <w:rsid w:val="53F14EB2"/>
    <w:rsid w:val="53FC4BE0"/>
    <w:rsid w:val="54085BB3"/>
    <w:rsid w:val="541B8826"/>
    <w:rsid w:val="542D53D5"/>
    <w:rsid w:val="542EFF12"/>
    <w:rsid w:val="545CF597"/>
    <w:rsid w:val="54618E16"/>
    <w:rsid w:val="549047F8"/>
    <w:rsid w:val="54A2F334"/>
    <w:rsid w:val="54F6D9C9"/>
    <w:rsid w:val="55103E8D"/>
    <w:rsid w:val="553CC6E2"/>
    <w:rsid w:val="554D78FC"/>
    <w:rsid w:val="5555862B"/>
    <w:rsid w:val="5564D976"/>
    <w:rsid w:val="55AEE681"/>
    <w:rsid w:val="55B3E243"/>
    <w:rsid w:val="560173C4"/>
    <w:rsid w:val="564520D7"/>
    <w:rsid w:val="564F1F94"/>
    <w:rsid w:val="566A16EF"/>
    <w:rsid w:val="567EB089"/>
    <w:rsid w:val="569CFCCE"/>
    <w:rsid w:val="56AD929C"/>
    <w:rsid w:val="56B96291"/>
    <w:rsid w:val="56C46B04"/>
    <w:rsid w:val="56E21C9A"/>
    <w:rsid w:val="56F6BD50"/>
    <w:rsid w:val="56FD95A0"/>
    <w:rsid w:val="571934B9"/>
    <w:rsid w:val="57645308"/>
    <w:rsid w:val="576B8C49"/>
    <w:rsid w:val="57B3A63F"/>
    <w:rsid w:val="57BC7B4B"/>
    <w:rsid w:val="582F8F1C"/>
    <w:rsid w:val="58332E04"/>
    <w:rsid w:val="5850655D"/>
    <w:rsid w:val="5854D36A"/>
    <w:rsid w:val="5877505B"/>
    <w:rsid w:val="587E630E"/>
    <w:rsid w:val="588B3CCF"/>
    <w:rsid w:val="58A087BA"/>
    <w:rsid w:val="58CDC199"/>
    <w:rsid w:val="58DCE5A6"/>
    <w:rsid w:val="58F0914A"/>
    <w:rsid w:val="599D76A4"/>
    <w:rsid w:val="59C6C518"/>
    <w:rsid w:val="59D89014"/>
    <w:rsid w:val="59ECAC98"/>
    <w:rsid w:val="5A4F7004"/>
    <w:rsid w:val="5A5CA921"/>
    <w:rsid w:val="5A62E244"/>
    <w:rsid w:val="5A937DB4"/>
    <w:rsid w:val="5A9874C1"/>
    <w:rsid w:val="5A9E9D86"/>
    <w:rsid w:val="5AA8095D"/>
    <w:rsid w:val="5AA9B1F3"/>
    <w:rsid w:val="5AC4A4CB"/>
    <w:rsid w:val="5ACA0FFB"/>
    <w:rsid w:val="5ACCFF86"/>
    <w:rsid w:val="5AED2417"/>
    <w:rsid w:val="5B1CC972"/>
    <w:rsid w:val="5B4188CB"/>
    <w:rsid w:val="5B4CFD03"/>
    <w:rsid w:val="5B6C3F84"/>
    <w:rsid w:val="5B6C8BBB"/>
    <w:rsid w:val="5BA8E72D"/>
    <w:rsid w:val="5BAEB71A"/>
    <w:rsid w:val="5C012082"/>
    <w:rsid w:val="5C098ADA"/>
    <w:rsid w:val="5C143A3E"/>
    <w:rsid w:val="5C19ECE2"/>
    <w:rsid w:val="5C1B0505"/>
    <w:rsid w:val="5C271A57"/>
    <w:rsid w:val="5C383C78"/>
    <w:rsid w:val="5C92398F"/>
    <w:rsid w:val="5CA81F80"/>
    <w:rsid w:val="5CB3407A"/>
    <w:rsid w:val="5CCA877D"/>
    <w:rsid w:val="5CD6FD7A"/>
    <w:rsid w:val="5CDE0917"/>
    <w:rsid w:val="5D11EAF8"/>
    <w:rsid w:val="5D143462"/>
    <w:rsid w:val="5D17746A"/>
    <w:rsid w:val="5D3589B0"/>
    <w:rsid w:val="5D4830A6"/>
    <w:rsid w:val="5D52255C"/>
    <w:rsid w:val="5D8192B3"/>
    <w:rsid w:val="5DBC892C"/>
    <w:rsid w:val="5DEC0F59"/>
    <w:rsid w:val="5DF7A225"/>
    <w:rsid w:val="5DF943A9"/>
    <w:rsid w:val="5E2D533A"/>
    <w:rsid w:val="5E3D40E7"/>
    <w:rsid w:val="5E453CE7"/>
    <w:rsid w:val="5E46C28E"/>
    <w:rsid w:val="5E9FCE7E"/>
    <w:rsid w:val="5EBA24A9"/>
    <w:rsid w:val="5EC9DDB4"/>
    <w:rsid w:val="5ED17827"/>
    <w:rsid w:val="5ED1E24F"/>
    <w:rsid w:val="5ED8A51D"/>
    <w:rsid w:val="5EF43EAD"/>
    <w:rsid w:val="5F207CCA"/>
    <w:rsid w:val="5F73F3C9"/>
    <w:rsid w:val="5F772A72"/>
    <w:rsid w:val="600F288F"/>
    <w:rsid w:val="60165EEC"/>
    <w:rsid w:val="6031E3ED"/>
    <w:rsid w:val="603443EB"/>
    <w:rsid w:val="6035F8D1"/>
    <w:rsid w:val="603601A7"/>
    <w:rsid w:val="60428C52"/>
    <w:rsid w:val="60929B53"/>
    <w:rsid w:val="60D3705B"/>
    <w:rsid w:val="60E5020F"/>
    <w:rsid w:val="6113D750"/>
    <w:rsid w:val="61864EF4"/>
    <w:rsid w:val="618AD01A"/>
    <w:rsid w:val="6197EABE"/>
    <w:rsid w:val="620EFE0C"/>
    <w:rsid w:val="6266FF7D"/>
    <w:rsid w:val="6274504B"/>
    <w:rsid w:val="6275A84E"/>
    <w:rsid w:val="62790C34"/>
    <w:rsid w:val="6299F388"/>
    <w:rsid w:val="62D2CD8B"/>
    <w:rsid w:val="6303D619"/>
    <w:rsid w:val="6308D9A6"/>
    <w:rsid w:val="633DE641"/>
    <w:rsid w:val="6340C6D3"/>
    <w:rsid w:val="63779FEF"/>
    <w:rsid w:val="638B237F"/>
    <w:rsid w:val="63CC7934"/>
    <w:rsid w:val="64085130"/>
    <w:rsid w:val="640B96B6"/>
    <w:rsid w:val="640EA7C3"/>
    <w:rsid w:val="643D90C0"/>
    <w:rsid w:val="64402E26"/>
    <w:rsid w:val="64432C6A"/>
    <w:rsid w:val="64441869"/>
    <w:rsid w:val="644EBC6C"/>
    <w:rsid w:val="6477DCB2"/>
    <w:rsid w:val="6485BD9C"/>
    <w:rsid w:val="64DEB8E9"/>
    <w:rsid w:val="64E2A5F2"/>
    <w:rsid w:val="64F64C25"/>
    <w:rsid w:val="6510D803"/>
    <w:rsid w:val="651C0BF6"/>
    <w:rsid w:val="652DFD4C"/>
    <w:rsid w:val="653B24D9"/>
    <w:rsid w:val="6560AA7D"/>
    <w:rsid w:val="657AA779"/>
    <w:rsid w:val="65CFFABA"/>
    <w:rsid w:val="65DBD50F"/>
    <w:rsid w:val="65F68CFA"/>
    <w:rsid w:val="65F74EE0"/>
    <w:rsid w:val="65FE592F"/>
    <w:rsid w:val="66601CD2"/>
    <w:rsid w:val="669C40A4"/>
    <w:rsid w:val="66D59074"/>
    <w:rsid w:val="66D7D963"/>
    <w:rsid w:val="66E254B9"/>
    <w:rsid w:val="66EC0A0E"/>
    <w:rsid w:val="67286CAB"/>
    <w:rsid w:val="673B9D75"/>
    <w:rsid w:val="675DCFF9"/>
    <w:rsid w:val="676A232D"/>
    <w:rsid w:val="676E3D94"/>
    <w:rsid w:val="678331E9"/>
    <w:rsid w:val="678E7926"/>
    <w:rsid w:val="679BAB6B"/>
    <w:rsid w:val="67A71CC5"/>
    <w:rsid w:val="67ED2706"/>
    <w:rsid w:val="67F29A74"/>
    <w:rsid w:val="682F7D9A"/>
    <w:rsid w:val="68583712"/>
    <w:rsid w:val="68718911"/>
    <w:rsid w:val="687389E6"/>
    <w:rsid w:val="6880FD33"/>
    <w:rsid w:val="6887DA6F"/>
    <w:rsid w:val="688915E8"/>
    <w:rsid w:val="68BBD4FC"/>
    <w:rsid w:val="68EC6204"/>
    <w:rsid w:val="69031355"/>
    <w:rsid w:val="6903514A"/>
    <w:rsid w:val="69383330"/>
    <w:rsid w:val="69886734"/>
    <w:rsid w:val="698EF5DA"/>
    <w:rsid w:val="6999437F"/>
    <w:rsid w:val="69B53236"/>
    <w:rsid w:val="69CB3A00"/>
    <w:rsid w:val="69D9D2EA"/>
    <w:rsid w:val="6A088CC5"/>
    <w:rsid w:val="6A1B0DA2"/>
    <w:rsid w:val="6A415CEE"/>
    <w:rsid w:val="6A558197"/>
    <w:rsid w:val="6A67D32A"/>
    <w:rsid w:val="6A67FD70"/>
    <w:rsid w:val="6A72C107"/>
    <w:rsid w:val="6A7E1690"/>
    <w:rsid w:val="6A884CD8"/>
    <w:rsid w:val="6AAC834E"/>
    <w:rsid w:val="6AB03B20"/>
    <w:rsid w:val="6ADDA71A"/>
    <w:rsid w:val="6B4F179C"/>
    <w:rsid w:val="6B522672"/>
    <w:rsid w:val="6B562E2A"/>
    <w:rsid w:val="6B68E175"/>
    <w:rsid w:val="6B6A2D46"/>
    <w:rsid w:val="6B7478B7"/>
    <w:rsid w:val="6B81634C"/>
    <w:rsid w:val="6BB62F21"/>
    <w:rsid w:val="6C01535D"/>
    <w:rsid w:val="6C0DCDB0"/>
    <w:rsid w:val="6C277476"/>
    <w:rsid w:val="6C424DC6"/>
    <w:rsid w:val="6C45374F"/>
    <w:rsid w:val="6C5452E9"/>
    <w:rsid w:val="6C63E255"/>
    <w:rsid w:val="6C6F5B91"/>
    <w:rsid w:val="6C76910C"/>
    <w:rsid w:val="6C83D9FC"/>
    <w:rsid w:val="6C99B8C5"/>
    <w:rsid w:val="6CAE5372"/>
    <w:rsid w:val="6CB3C704"/>
    <w:rsid w:val="6CB6E35F"/>
    <w:rsid w:val="6CD5FE7D"/>
    <w:rsid w:val="6CF0816C"/>
    <w:rsid w:val="6CF4ABC3"/>
    <w:rsid w:val="6CFF2484"/>
    <w:rsid w:val="6D2C9A7D"/>
    <w:rsid w:val="6D4C5AF4"/>
    <w:rsid w:val="6D6F7422"/>
    <w:rsid w:val="6D747C69"/>
    <w:rsid w:val="6DB43D92"/>
    <w:rsid w:val="6DC915DC"/>
    <w:rsid w:val="6DDDC292"/>
    <w:rsid w:val="6DF30D71"/>
    <w:rsid w:val="6E0F4338"/>
    <w:rsid w:val="6E1F050B"/>
    <w:rsid w:val="6E28E6AD"/>
    <w:rsid w:val="6E2F31DD"/>
    <w:rsid w:val="6EDEA94F"/>
    <w:rsid w:val="6EE2E8DC"/>
    <w:rsid w:val="6EE5759B"/>
    <w:rsid w:val="6EE7BE43"/>
    <w:rsid w:val="6EE82D42"/>
    <w:rsid w:val="6EE880F3"/>
    <w:rsid w:val="6EECF8C6"/>
    <w:rsid w:val="6EEDF1C9"/>
    <w:rsid w:val="6EFA1EC7"/>
    <w:rsid w:val="6F1F89FE"/>
    <w:rsid w:val="6F26F7E3"/>
    <w:rsid w:val="6F3F1561"/>
    <w:rsid w:val="6F50619E"/>
    <w:rsid w:val="6F66C98F"/>
    <w:rsid w:val="6F6702E7"/>
    <w:rsid w:val="6F8CF9BF"/>
    <w:rsid w:val="6FA0BFC9"/>
    <w:rsid w:val="6FA52BC3"/>
    <w:rsid w:val="6FA72042"/>
    <w:rsid w:val="6FB0DCBC"/>
    <w:rsid w:val="6FBBDFFC"/>
    <w:rsid w:val="6FDD1129"/>
    <w:rsid w:val="6FF51892"/>
    <w:rsid w:val="7007C2F9"/>
    <w:rsid w:val="70120C72"/>
    <w:rsid w:val="702568EB"/>
    <w:rsid w:val="702602F5"/>
    <w:rsid w:val="7049AB3B"/>
    <w:rsid w:val="705F6DA5"/>
    <w:rsid w:val="70826A0C"/>
    <w:rsid w:val="70890E23"/>
    <w:rsid w:val="70A2D48B"/>
    <w:rsid w:val="70D85FC0"/>
    <w:rsid w:val="70F1DB89"/>
    <w:rsid w:val="70F46C32"/>
    <w:rsid w:val="70F7F7F0"/>
    <w:rsid w:val="71030529"/>
    <w:rsid w:val="7105CF65"/>
    <w:rsid w:val="710CAAEC"/>
    <w:rsid w:val="711F638C"/>
    <w:rsid w:val="713B519D"/>
    <w:rsid w:val="71449735"/>
    <w:rsid w:val="71933967"/>
    <w:rsid w:val="71C4581C"/>
    <w:rsid w:val="71D3E590"/>
    <w:rsid w:val="71E8DB64"/>
    <w:rsid w:val="71E8F1EE"/>
    <w:rsid w:val="71EA4395"/>
    <w:rsid w:val="71ED7B7A"/>
    <w:rsid w:val="71F19CB5"/>
    <w:rsid w:val="72009EAD"/>
    <w:rsid w:val="72088504"/>
    <w:rsid w:val="72D88B91"/>
    <w:rsid w:val="72E7B0B5"/>
    <w:rsid w:val="73075ABB"/>
    <w:rsid w:val="730BFA7C"/>
    <w:rsid w:val="731B6C1C"/>
    <w:rsid w:val="73222FC4"/>
    <w:rsid w:val="733EBBAE"/>
    <w:rsid w:val="73525F34"/>
    <w:rsid w:val="7355248D"/>
    <w:rsid w:val="7370E4D0"/>
    <w:rsid w:val="7388F37D"/>
    <w:rsid w:val="73A6BA1D"/>
    <w:rsid w:val="73C0873B"/>
    <w:rsid w:val="73E0F585"/>
    <w:rsid w:val="73E5F30E"/>
    <w:rsid w:val="73F95CE7"/>
    <w:rsid w:val="74030F6D"/>
    <w:rsid w:val="7448C430"/>
    <w:rsid w:val="74A58301"/>
    <w:rsid w:val="75032EF4"/>
    <w:rsid w:val="751F92E8"/>
    <w:rsid w:val="754A3D47"/>
    <w:rsid w:val="75932384"/>
    <w:rsid w:val="75C60A16"/>
    <w:rsid w:val="763F9B86"/>
    <w:rsid w:val="7643803C"/>
    <w:rsid w:val="76642519"/>
    <w:rsid w:val="76AE7E49"/>
    <w:rsid w:val="76B0C6C0"/>
    <w:rsid w:val="76B1D57A"/>
    <w:rsid w:val="76B8D884"/>
    <w:rsid w:val="76C7ACA7"/>
    <w:rsid w:val="76D6B2AC"/>
    <w:rsid w:val="770A72B7"/>
    <w:rsid w:val="77519057"/>
    <w:rsid w:val="7771B2E9"/>
    <w:rsid w:val="7789E636"/>
    <w:rsid w:val="778CD4B7"/>
    <w:rsid w:val="779C589F"/>
    <w:rsid w:val="77E44B95"/>
    <w:rsid w:val="77EA75C3"/>
    <w:rsid w:val="78176B43"/>
    <w:rsid w:val="7839D770"/>
    <w:rsid w:val="784790B3"/>
    <w:rsid w:val="78498C29"/>
    <w:rsid w:val="784DE601"/>
    <w:rsid w:val="788CDFAD"/>
    <w:rsid w:val="788D6033"/>
    <w:rsid w:val="7896B11A"/>
    <w:rsid w:val="78C4791C"/>
    <w:rsid w:val="78D4A52E"/>
    <w:rsid w:val="78F063DA"/>
    <w:rsid w:val="78F558E0"/>
    <w:rsid w:val="7958A36E"/>
    <w:rsid w:val="796DE719"/>
    <w:rsid w:val="799A76D9"/>
    <w:rsid w:val="79A82702"/>
    <w:rsid w:val="79BEED0A"/>
    <w:rsid w:val="79FBF031"/>
    <w:rsid w:val="79FCB6B7"/>
    <w:rsid w:val="79FEDE17"/>
    <w:rsid w:val="7A2C2F3F"/>
    <w:rsid w:val="7A6C513B"/>
    <w:rsid w:val="7A774486"/>
    <w:rsid w:val="7A7B1D8C"/>
    <w:rsid w:val="7AC20876"/>
    <w:rsid w:val="7AFE035A"/>
    <w:rsid w:val="7B0BBF59"/>
    <w:rsid w:val="7B204B3D"/>
    <w:rsid w:val="7B6E23E4"/>
    <w:rsid w:val="7B7A64B6"/>
    <w:rsid w:val="7B8BAEF9"/>
    <w:rsid w:val="7BB28122"/>
    <w:rsid w:val="7C24C204"/>
    <w:rsid w:val="7C55E4C8"/>
    <w:rsid w:val="7C688A88"/>
    <w:rsid w:val="7C7BE95C"/>
    <w:rsid w:val="7C839727"/>
    <w:rsid w:val="7CA1915A"/>
    <w:rsid w:val="7D210FBC"/>
    <w:rsid w:val="7D3B9689"/>
    <w:rsid w:val="7D3D5834"/>
    <w:rsid w:val="7D68FDF3"/>
    <w:rsid w:val="7D6B5E4B"/>
    <w:rsid w:val="7E1746F6"/>
    <w:rsid w:val="7E1772B7"/>
    <w:rsid w:val="7E18CD22"/>
    <w:rsid w:val="7E2DD6AD"/>
    <w:rsid w:val="7E3BAE81"/>
    <w:rsid w:val="7E4ED225"/>
    <w:rsid w:val="7E92DA55"/>
    <w:rsid w:val="7EAAF4D5"/>
    <w:rsid w:val="7EAF0AF5"/>
    <w:rsid w:val="7EC89092"/>
    <w:rsid w:val="7EE7087D"/>
    <w:rsid w:val="7F372BC1"/>
    <w:rsid w:val="7F56597B"/>
    <w:rsid w:val="7F5F29C3"/>
    <w:rsid w:val="7F68F481"/>
    <w:rsid w:val="7FBADF0C"/>
    <w:rsid w:val="7FC5DBE0"/>
    <w:rsid w:val="7FCEB1F6"/>
    <w:rsid w:val="7FE3B876"/>
    <w:rsid w:val="7FE4C5A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698F7B43"/>
  <w15:docId w15:val="{79BFCD14-6FC5-4934-AFDE-4732EA2DB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B503F"/>
    <w:pPr>
      <w:tabs>
        <w:tab w:val="left" w:pos="-1440"/>
        <w:tab w:val="left" w:pos="-720"/>
        <w:tab w:val="left" w:pos="0"/>
        <w:tab w:val="left" w:pos="380"/>
      </w:tabs>
    </w:pPr>
    <w:rPr>
      <w:rFonts w:ascii="Verdana" w:hAnsi="Verdana"/>
    </w:rPr>
  </w:style>
  <w:style w:type="paragraph" w:styleId="Kop1">
    <w:name w:val="heading 1"/>
    <w:aliases w:val="Hoofdstuk"/>
    <w:basedOn w:val="Standaard"/>
    <w:next w:val="Standaard"/>
    <w:link w:val="Kop1Char"/>
    <w:qFormat/>
    <w:rsid w:val="0086278B"/>
    <w:pPr>
      <w:keepNext/>
      <w:keepLines/>
      <w:pageBreakBefore/>
      <w:numPr>
        <w:numId w:val="3"/>
      </w:numPr>
      <w:suppressLineNumbers/>
      <w:suppressAutoHyphens/>
      <w:spacing w:after="360"/>
      <w:jc w:val="both"/>
      <w:outlineLvl w:val="0"/>
    </w:pPr>
    <w:rPr>
      <w:b/>
      <w:kern w:val="28"/>
    </w:rPr>
  </w:style>
  <w:style w:type="paragraph" w:styleId="Kop2">
    <w:name w:val="heading 2"/>
    <w:aliases w:val="Paragraaf,Char,Subparagraaf Char"/>
    <w:basedOn w:val="Kop1"/>
    <w:next w:val="Standaard"/>
    <w:link w:val="Kop2Char"/>
    <w:qFormat/>
    <w:rsid w:val="007A3405"/>
    <w:pPr>
      <w:pageBreakBefore w:val="0"/>
      <w:numPr>
        <w:ilvl w:val="1"/>
      </w:numPr>
      <w:spacing w:before="240" w:after="120"/>
      <w:outlineLvl w:val="1"/>
    </w:pPr>
  </w:style>
  <w:style w:type="paragraph" w:styleId="Kop3">
    <w:name w:val="heading 3"/>
    <w:aliases w:val="Subparagraaf"/>
    <w:basedOn w:val="Kop2"/>
    <w:next w:val="Standaard"/>
    <w:link w:val="Kop3Char"/>
    <w:qFormat/>
    <w:rsid w:val="0086278B"/>
    <w:pPr>
      <w:numPr>
        <w:ilvl w:val="2"/>
      </w:numPr>
      <w:outlineLvl w:val="2"/>
    </w:pPr>
    <w:rPr>
      <w:b w:val="0"/>
      <w:spacing w:val="-2"/>
    </w:rPr>
  </w:style>
  <w:style w:type="paragraph" w:styleId="Kop4">
    <w:name w:val="heading 4"/>
    <w:basedOn w:val="Kop3"/>
    <w:next w:val="Standaard"/>
    <w:link w:val="Kop4Char"/>
    <w:qFormat/>
    <w:rsid w:val="0086278B"/>
    <w:pPr>
      <w:numPr>
        <w:ilvl w:val="3"/>
      </w:numPr>
      <w:outlineLvl w:val="3"/>
    </w:pPr>
    <w:rPr>
      <w:i/>
    </w:rPr>
  </w:style>
  <w:style w:type="paragraph" w:styleId="Kop5">
    <w:name w:val="heading 5"/>
    <w:aliases w:val="5e niveau"/>
    <w:basedOn w:val="Standaard"/>
    <w:next w:val="Standaard"/>
    <w:link w:val="Kop5Char"/>
    <w:qFormat/>
    <w:rsid w:val="0086278B"/>
    <w:pPr>
      <w:numPr>
        <w:ilvl w:val="4"/>
        <w:numId w:val="3"/>
      </w:numPr>
      <w:spacing w:before="240" w:after="60"/>
      <w:jc w:val="both"/>
      <w:outlineLvl w:val="4"/>
    </w:pPr>
    <w:rPr>
      <w:rFonts w:ascii="Arial" w:hAnsi="Arial"/>
    </w:rPr>
  </w:style>
  <w:style w:type="paragraph" w:styleId="Kop6">
    <w:name w:val="heading 6"/>
    <w:basedOn w:val="Kop1"/>
    <w:next w:val="Standaard"/>
    <w:link w:val="Kop6Char"/>
    <w:qFormat/>
    <w:rsid w:val="0086278B"/>
    <w:pPr>
      <w:numPr>
        <w:ilvl w:val="5"/>
      </w:numPr>
      <w:outlineLvl w:val="5"/>
    </w:pPr>
  </w:style>
  <w:style w:type="paragraph" w:styleId="Kop7">
    <w:name w:val="heading 7"/>
    <w:basedOn w:val="Kop1"/>
    <w:next w:val="Standaard"/>
    <w:link w:val="Kop7Char"/>
    <w:qFormat/>
    <w:rsid w:val="0086278B"/>
    <w:pPr>
      <w:numPr>
        <w:ilvl w:val="6"/>
      </w:numPr>
      <w:outlineLvl w:val="6"/>
    </w:pPr>
  </w:style>
  <w:style w:type="paragraph" w:styleId="Kop8">
    <w:name w:val="heading 8"/>
    <w:basedOn w:val="Standaard"/>
    <w:next w:val="Standaard"/>
    <w:link w:val="Kop8Char"/>
    <w:qFormat/>
    <w:rsid w:val="0086278B"/>
    <w:pPr>
      <w:numPr>
        <w:ilvl w:val="7"/>
        <w:numId w:val="3"/>
      </w:numPr>
      <w:spacing w:before="240" w:after="60"/>
      <w:jc w:val="both"/>
      <w:outlineLvl w:val="7"/>
    </w:pPr>
    <w:rPr>
      <w:rFonts w:ascii="Arial" w:hAnsi="Arial"/>
      <w:i/>
    </w:rPr>
  </w:style>
  <w:style w:type="paragraph" w:styleId="Kop9">
    <w:name w:val="heading 9"/>
    <w:basedOn w:val="Standaard"/>
    <w:next w:val="Standaard"/>
    <w:link w:val="Kop9Char"/>
    <w:qFormat/>
    <w:rsid w:val="0086278B"/>
    <w:pPr>
      <w:numPr>
        <w:ilvl w:val="8"/>
        <w:numId w:val="3"/>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AB503F"/>
    <w:pPr>
      <w:tabs>
        <w:tab w:val="center" w:pos="4536"/>
        <w:tab w:val="right" w:pos="9072"/>
      </w:tabs>
    </w:pPr>
    <w:rPr>
      <w:sz w:val="18"/>
    </w:rPr>
  </w:style>
  <w:style w:type="paragraph" w:styleId="Voettekst">
    <w:name w:val="footer"/>
    <w:basedOn w:val="Standaard"/>
    <w:link w:val="VoettekstChar"/>
    <w:uiPriority w:val="99"/>
    <w:rsid w:val="00AB503F"/>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AB503F"/>
    <w:pPr>
      <w:spacing w:line="200" w:lineRule="exact"/>
      <w:ind w:left="1503" w:hanging="1503"/>
    </w:pPr>
  </w:style>
  <w:style w:type="character" w:customStyle="1" w:styleId="BriefGegevensVariabel">
    <w:name w:val="BriefGegevensVariabel"/>
    <w:basedOn w:val="Standaardalinea-lettertype"/>
    <w:rsid w:val="00AB503F"/>
    <w:rPr>
      <w:rFonts w:ascii="Verdana" w:hAnsi="Verdana"/>
      <w:sz w:val="20"/>
    </w:rPr>
  </w:style>
  <w:style w:type="character" w:customStyle="1" w:styleId="BriefGegevensVast">
    <w:name w:val="BriefGegevensVast"/>
    <w:rsid w:val="00AB503F"/>
    <w:rPr>
      <w:rFonts w:ascii="Arial" w:hAnsi="Arial"/>
      <w:sz w:val="14"/>
    </w:rPr>
  </w:style>
  <w:style w:type="character" w:styleId="Paginanummer">
    <w:name w:val="page number"/>
    <w:basedOn w:val="Standaardalinea-lettertype"/>
    <w:rsid w:val="00AB503F"/>
  </w:style>
  <w:style w:type="paragraph" w:customStyle="1" w:styleId="StandaardMinuut">
    <w:name w:val="StandaardMinuut"/>
    <w:basedOn w:val="Koptekst"/>
    <w:rsid w:val="00AB503F"/>
    <w:pPr>
      <w:tabs>
        <w:tab w:val="clear" w:pos="0"/>
        <w:tab w:val="clear" w:pos="380"/>
        <w:tab w:val="clear" w:pos="4536"/>
        <w:tab w:val="clear" w:pos="9072"/>
      </w:tabs>
      <w:ind w:left="5812"/>
    </w:pPr>
  </w:style>
  <w:style w:type="table" w:styleId="Tabelraster">
    <w:name w:val="Table Grid"/>
    <w:basedOn w:val="Standaardtabel"/>
    <w:uiPriority w:val="59"/>
    <w:rsid w:val="00AB503F"/>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7C65B1"/>
    <w:rPr>
      <w:rFonts w:ascii="Tahoma" w:hAnsi="Tahoma" w:cs="Tahoma"/>
      <w:sz w:val="16"/>
      <w:szCs w:val="16"/>
    </w:rPr>
  </w:style>
  <w:style w:type="character" w:customStyle="1" w:styleId="BallontekstChar">
    <w:name w:val="Ballontekst Char"/>
    <w:basedOn w:val="Standaardalinea-lettertype"/>
    <w:link w:val="Ballontekst"/>
    <w:uiPriority w:val="99"/>
    <w:rsid w:val="007C65B1"/>
    <w:rPr>
      <w:rFonts w:ascii="Tahoma" w:hAnsi="Tahoma" w:cs="Tahoma"/>
      <w:sz w:val="16"/>
      <w:szCs w:val="16"/>
      <w:lang w:val="nl"/>
    </w:rPr>
  </w:style>
  <w:style w:type="paragraph" w:styleId="Inhopg4">
    <w:name w:val="toc 4"/>
    <w:basedOn w:val="Standaard"/>
    <w:next w:val="Standaard"/>
    <w:autoRedefine/>
    <w:uiPriority w:val="39"/>
    <w:rsid w:val="00F16C95"/>
    <w:pPr>
      <w:tabs>
        <w:tab w:val="clear" w:pos="-1440"/>
        <w:tab w:val="clear" w:pos="-720"/>
        <w:tab w:val="clear" w:pos="0"/>
        <w:tab w:val="clear" w:pos="380"/>
      </w:tabs>
      <w:spacing w:after="100"/>
      <w:ind w:left="600"/>
    </w:pPr>
  </w:style>
  <w:style w:type="paragraph" w:styleId="Inhopg5">
    <w:name w:val="toc 5"/>
    <w:basedOn w:val="Standaard"/>
    <w:next w:val="Standaard"/>
    <w:autoRedefine/>
    <w:uiPriority w:val="39"/>
    <w:rsid w:val="000C5B6D"/>
    <w:pPr>
      <w:tabs>
        <w:tab w:val="clear" w:pos="-1440"/>
        <w:tab w:val="clear" w:pos="-720"/>
        <w:tab w:val="clear" w:pos="0"/>
        <w:tab w:val="clear" w:pos="380"/>
      </w:tabs>
      <w:spacing w:after="100"/>
      <w:ind w:left="800"/>
    </w:pPr>
  </w:style>
  <w:style w:type="paragraph" w:styleId="Ondertitel">
    <w:name w:val="Subtitle"/>
    <w:basedOn w:val="Standaard"/>
    <w:next w:val="Standaard"/>
    <w:link w:val="OndertitelChar"/>
    <w:qFormat/>
    <w:rsid w:val="00C033A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rsid w:val="00C033A4"/>
    <w:rPr>
      <w:rFonts w:asciiTheme="majorHAnsi" w:eastAsiaTheme="majorEastAsia" w:hAnsiTheme="majorHAnsi" w:cstheme="majorBidi"/>
      <w:i/>
      <w:iCs/>
      <w:color w:val="4F81BD" w:themeColor="accent1"/>
      <w:spacing w:val="15"/>
      <w:sz w:val="24"/>
      <w:szCs w:val="24"/>
    </w:rPr>
  </w:style>
  <w:style w:type="paragraph" w:styleId="Inhopg8">
    <w:name w:val="toc 8"/>
    <w:basedOn w:val="Standaard"/>
    <w:next w:val="Standaard"/>
    <w:autoRedefine/>
    <w:uiPriority w:val="39"/>
    <w:unhideWhenUsed/>
    <w:rsid w:val="00167260"/>
    <w:pPr>
      <w:tabs>
        <w:tab w:val="clear" w:pos="-1440"/>
        <w:tab w:val="clear" w:pos="-720"/>
        <w:tab w:val="clear" w:pos="0"/>
        <w:tab w:val="clear" w:pos="380"/>
      </w:tabs>
      <w:spacing w:after="100" w:line="276" w:lineRule="auto"/>
      <w:ind w:left="1540"/>
    </w:pPr>
    <w:rPr>
      <w:rFonts w:asciiTheme="minorHAnsi" w:eastAsiaTheme="minorEastAsia" w:hAnsiTheme="minorHAnsi" w:cstheme="minorBidi"/>
      <w:sz w:val="22"/>
      <w:szCs w:val="22"/>
    </w:rPr>
  </w:style>
  <w:style w:type="paragraph" w:styleId="Inhopg9">
    <w:name w:val="toc 9"/>
    <w:basedOn w:val="Standaard"/>
    <w:next w:val="Standaard"/>
    <w:autoRedefine/>
    <w:uiPriority w:val="39"/>
    <w:unhideWhenUsed/>
    <w:rsid w:val="00167260"/>
    <w:pPr>
      <w:tabs>
        <w:tab w:val="clear" w:pos="-1440"/>
        <w:tab w:val="clear" w:pos="-720"/>
        <w:tab w:val="clear" w:pos="0"/>
        <w:tab w:val="clear" w:pos="380"/>
      </w:tabs>
      <w:spacing w:after="100" w:line="276" w:lineRule="auto"/>
      <w:ind w:left="1760"/>
    </w:pPr>
    <w:rPr>
      <w:rFonts w:asciiTheme="minorHAnsi" w:eastAsiaTheme="minorEastAsia" w:hAnsiTheme="minorHAnsi" w:cstheme="minorBidi"/>
      <w:sz w:val="22"/>
      <w:szCs w:val="22"/>
    </w:rPr>
  </w:style>
  <w:style w:type="numbering" w:customStyle="1" w:styleId="Opsomming">
    <w:name w:val="Opsomming"/>
    <w:basedOn w:val="Geenlijst"/>
    <w:rsid w:val="002E49E1"/>
    <w:pPr>
      <w:numPr>
        <w:numId w:val="4"/>
      </w:numPr>
    </w:pPr>
  </w:style>
  <w:style w:type="character" w:styleId="Verwijzingopmerking">
    <w:name w:val="annotation reference"/>
    <w:basedOn w:val="Standaardalinea-lettertype"/>
    <w:unhideWhenUsed/>
    <w:rsid w:val="002E49E1"/>
    <w:rPr>
      <w:sz w:val="16"/>
      <w:szCs w:val="16"/>
      <w:lang w:val="nl-NL"/>
    </w:rPr>
  </w:style>
  <w:style w:type="paragraph" w:styleId="Tekstopmerking">
    <w:name w:val="annotation text"/>
    <w:basedOn w:val="Standaard"/>
    <w:link w:val="TekstopmerkingChar"/>
    <w:unhideWhenUsed/>
    <w:rsid w:val="002E49E1"/>
    <w:pPr>
      <w:tabs>
        <w:tab w:val="clear" w:pos="-1440"/>
        <w:tab w:val="clear" w:pos="-720"/>
        <w:tab w:val="clear" w:pos="0"/>
        <w:tab w:val="clear" w:pos="380"/>
      </w:tabs>
      <w:suppressAutoHyphens/>
    </w:pPr>
    <w:rPr>
      <w:rFonts w:ascii="Segoe UI" w:hAnsi="Segoe UI"/>
    </w:rPr>
  </w:style>
  <w:style w:type="character" w:customStyle="1" w:styleId="TekstopmerkingChar">
    <w:name w:val="Tekst opmerking Char"/>
    <w:basedOn w:val="Standaardalinea-lettertype"/>
    <w:link w:val="Tekstopmerking"/>
    <w:rsid w:val="002E49E1"/>
    <w:rPr>
      <w:rFonts w:ascii="Segoe UI" w:hAnsi="Segoe UI"/>
    </w:rPr>
  </w:style>
  <w:style w:type="paragraph" w:styleId="Onderwerpvanopmerking">
    <w:name w:val="annotation subject"/>
    <w:basedOn w:val="Tekstopmerking"/>
    <w:next w:val="Tekstopmerking"/>
    <w:link w:val="OnderwerpvanopmerkingChar"/>
    <w:uiPriority w:val="99"/>
    <w:semiHidden/>
    <w:unhideWhenUsed/>
    <w:rsid w:val="002E49E1"/>
    <w:pPr>
      <w:tabs>
        <w:tab w:val="left" w:pos="-1440"/>
        <w:tab w:val="left" w:pos="-720"/>
        <w:tab w:val="left" w:pos="0"/>
        <w:tab w:val="left" w:pos="380"/>
      </w:tabs>
      <w:suppressAutoHyphens w:val="0"/>
    </w:pPr>
    <w:rPr>
      <w:rFonts w:ascii="Verdana" w:hAnsi="Verdana"/>
      <w:b/>
      <w:bCs/>
    </w:rPr>
  </w:style>
  <w:style w:type="character" w:customStyle="1" w:styleId="OnderwerpvanopmerkingChar">
    <w:name w:val="Onderwerp van opmerking Char"/>
    <w:basedOn w:val="TekstopmerkingChar"/>
    <w:link w:val="Onderwerpvanopmerking"/>
    <w:uiPriority w:val="99"/>
    <w:semiHidden/>
    <w:rsid w:val="002E49E1"/>
    <w:rPr>
      <w:rFonts w:ascii="Verdana" w:hAnsi="Verdana"/>
      <w:b/>
      <w:bCs/>
    </w:rPr>
  </w:style>
  <w:style w:type="paragraph" w:styleId="Bijschrift">
    <w:name w:val="caption"/>
    <w:basedOn w:val="Standaard"/>
    <w:next w:val="Standaard"/>
    <w:qFormat/>
    <w:rsid w:val="00A1377C"/>
    <w:pPr>
      <w:keepNext/>
      <w:keepLines/>
      <w:tabs>
        <w:tab w:val="clear" w:pos="-1440"/>
        <w:tab w:val="clear" w:pos="-720"/>
        <w:tab w:val="clear" w:pos="0"/>
        <w:tab w:val="clear" w:pos="380"/>
        <w:tab w:val="left" w:pos="1021"/>
        <w:tab w:val="left" w:pos="1134"/>
        <w:tab w:val="left" w:pos="1247"/>
        <w:tab w:val="left" w:pos="1588"/>
        <w:tab w:val="left" w:pos="1701"/>
      </w:tabs>
      <w:suppressAutoHyphens/>
      <w:spacing w:line="252" w:lineRule="exact"/>
      <w:ind w:left="1588" w:hanging="1588"/>
    </w:pPr>
    <w:rPr>
      <w:rFonts w:ascii="Segoe UI" w:hAnsi="Segoe UI"/>
      <w:color w:val="005D76"/>
      <w:sz w:val="15"/>
    </w:rPr>
  </w:style>
  <w:style w:type="paragraph" w:customStyle="1" w:styleId="Tabelkopje">
    <w:name w:val="Tabelkopje"/>
    <w:basedOn w:val="Standaard"/>
    <w:next w:val="Tabeltekst"/>
    <w:rsid w:val="00A1377C"/>
    <w:pPr>
      <w:tabs>
        <w:tab w:val="clear" w:pos="-1440"/>
        <w:tab w:val="clear" w:pos="-720"/>
        <w:tab w:val="clear" w:pos="0"/>
        <w:tab w:val="clear" w:pos="380"/>
      </w:tabs>
      <w:suppressAutoHyphens/>
      <w:spacing w:line="210" w:lineRule="atLeast"/>
    </w:pPr>
    <w:rPr>
      <w:rFonts w:ascii="Segoe UI Semibold" w:hAnsi="Segoe UI Semibold"/>
      <w:color w:val="005D76"/>
      <w:sz w:val="15"/>
    </w:rPr>
  </w:style>
  <w:style w:type="paragraph" w:customStyle="1" w:styleId="Tabeltekst">
    <w:name w:val="Tabeltekst"/>
    <w:basedOn w:val="Standaard"/>
    <w:rsid w:val="00A1377C"/>
    <w:pPr>
      <w:tabs>
        <w:tab w:val="clear" w:pos="-1440"/>
        <w:tab w:val="clear" w:pos="-720"/>
        <w:tab w:val="clear" w:pos="0"/>
        <w:tab w:val="clear" w:pos="380"/>
      </w:tabs>
      <w:suppressAutoHyphens/>
      <w:spacing w:line="210" w:lineRule="atLeast"/>
    </w:pPr>
    <w:rPr>
      <w:rFonts w:ascii="Segoe UI" w:hAnsi="Segoe UI"/>
      <w:color w:val="005D76"/>
      <w:sz w:val="15"/>
      <w:szCs w:val="24"/>
    </w:rPr>
  </w:style>
  <w:style w:type="paragraph" w:styleId="Lijstalinea">
    <w:name w:val="List Paragraph"/>
    <w:basedOn w:val="Standaard"/>
    <w:uiPriority w:val="34"/>
    <w:qFormat/>
    <w:rsid w:val="0093126D"/>
    <w:pPr>
      <w:ind w:left="720"/>
      <w:contextualSpacing/>
    </w:pPr>
  </w:style>
  <w:style w:type="paragraph" w:styleId="Revisie">
    <w:name w:val="Revision"/>
    <w:hidden/>
    <w:uiPriority w:val="99"/>
    <w:semiHidden/>
    <w:rsid w:val="00966641"/>
    <w:rPr>
      <w:rFonts w:ascii="Verdana" w:hAnsi="Verdana"/>
    </w:rPr>
  </w:style>
  <w:style w:type="paragraph" w:customStyle="1" w:styleId="StandaardKienStijl">
    <w:name w:val="Standaard KienStijl"/>
    <w:link w:val="StandaardKienStijlChar"/>
    <w:qFormat/>
    <w:rsid w:val="00C22529"/>
    <w:pPr>
      <w:spacing w:before="200" w:after="200" w:line="276" w:lineRule="auto"/>
    </w:pPr>
    <w:rPr>
      <w:rFonts w:asciiTheme="minorHAnsi" w:eastAsia="Calibri" w:hAnsiTheme="minorHAnsi"/>
      <w:lang w:eastAsia="en-US"/>
    </w:rPr>
  </w:style>
  <w:style w:type="character" w:customStyle="1" w:styleId="StandaardKienStijlChar">
    <w:name w:val="Standaard KienStijl Char"/>
    <w:basedOn w:val="Standaardalinea-lettertype"/>
    <w:link w:val="StandaardKienStijl"/>
    <w:rsid w:val="00C22529"/>
    <w:rPr>
      <w:rFonts w:asciiTheme="minorHAnsi" w:eastAsia="Calibri" w:hAnsiTheme="minorHAnsi"/>
      <w:lang w:eastAsia="en-US"/>
    </w:rPr>
  </w:style>
  <w:style w:type="paragraph" w:customStyle="1" w:styleId="Default">
    <w:name w:val="Default"/>
    <w:rsid w:val="004357FE"/>
    <w:pPr>
      <w:autoSpaceDE w:val="0"/>
      <w:autoSpaceDN w:val="0"/>
      <w:adjustRightInd w:val="0"/>
    </w:pPr>
    <w:rPr>
      <w:rFonts w:ascii="Verdana" w:hAnsi="Verdana" w:cs="Verdana"/>
      <w:color w:val="000000"/>
      <w:sz w:val="24"/>
      <w:szCs w:val="24"/>
    </w:rPr>
  </w:style>
  <w:style w:type="paragraph" w:styleId="Plattetekst">
    <w:name w:val="Body Text"/>
    <w:basedOn w:val="Standaard"/>
    <w:link w:val="PlattetekstChar"/>
    <w:uiPriority w:val="99"/>
    <w:unhideWhenUsed/>
    <w:rsid w:val="00677D7E"/>
    <w:pPr>
      <w:tabs>
        <w:tab w:val="clear" w:pos="-1440"/>
        <w:tab w:val="clear" w:pos="-720"/>
        <w:tab w:val="clear" w:pos="0"/>
        <w:tab w:val="clear" w:pos="380"/>
      </w:tabs>
      <w:spacing w:after="120" w:line="276" w:lineRule="auto"/>
    </w:pPr>
    <w:rPr>
      <w:rFonts w:eastAsiaTheme="minorHAnsi" w:cstheme="minorBidi"/>
      <w:szCs w:val="22"/>
      <w:lang w:eastAsia="en-US"/>
    </w:rPr>
  </w:style>
  <w:style w:type="character" w:customStyle="1" w:styleId="PlattetekstChar">
    <w:name w:val="Platte tekst Char"/>
    <w:basedOn w:val="Standaardalinea-lettertype"/>
    <w:link w:val="Plattetekst"/>
    <w:uiPriority w:val="99"/>
    <w:rsid w:val="00677D7E"/>
    <w:rPr>
      <w:rFonts w:ascii="Verdana" w:eastAsiaTheme="minorHAnsi" w:hAnsi="Verdana" w:cstheme="minorBidi"/>
      <w:szCs w:val="22"/>
      <w:lang w:eastAsia="en-US"/>
    </w:rPr>
  </w:style>
  <w:style w:type="character" w:customStyle="1" w:styleId="Kop2Char">
    <w:name w:val="Kop 2 Char"/>
    <w:aliases w:val="Paragraaf Char,Char Char,Subparagraaf Char Char"/>
    <w:basedOn w:val="Standaardalinea-lettertype"/>
    <w:link w:val="Kop2"/>
    <w:rsid w:val="001C4C77"/>
    <w:rPr>
      <w:rFonts w:ascii="Verdana" w:hAnsi="Verdana"/>
      <w:b/>
      <w:kern w:val="28"/>
    </w:rPr>
  </w:style>
  <w:style w:type="paragraph" w:customStyle="1" w:styleId="nummering1">
    <w:name w:val="nummering 1"/>
    <w:basedOn w:val="Standaard"/>
    <w:rsid w:val="00970107"/>
    <w:pPr>
      <w:tabs>
        <w:tab w:val="clear" w:pos="-1440"/>
        <w:tab w:val="clear" w:pos="-720"/>
        <w:tab w:val="clear" w:pos="0"/>
        <w:tab w:val="clear" w:pos="380"/>
      </w:tabs>
      <w:spacing w:line="252" w:lineRule="atLeast"/>
      <w:jc w:val="both"/>
    </w:pPr>
    <w:rPr>
      <w:rFonts w:ascii="Arial" w:hAnsi="Arial"/>
      <w:sz w:val="21"/>
    </w:rPr>
  </w:style>
  <w:style w:type="character" w:customStyle="1" w:styleId="Kop1Char">
    <w:name w:val="Kop 1 Char"/>
    <w:aliases w:val="Hoofdstuk Char"/>
    <w:basedOn w:val="Standaardalinea-lettertype"/>
    <w:link w:val="Kop1"/>
    <w:rsid w:val="00136F27"/>
    <w:rPr>
      <w:rFonts w:ascii="Verdana" w:hAnsi="Verdana"/>
      <w:b/>
      <w:kern w:val="28"/>
    </w:rPr>
  </w:style>
  <w:style w:type="character" w:customStyle="1" w:styleId="Kop3Char">
    <w:name w:val="Kop 3 Char"/>
    <w:aliases w:val="Subparagraaf Char1"/>
    <w:basedOn w:val="Standaardalinea-lettertype"/>
    <w:link w:val="Kop3"/>
    <w:rsid w:val="00136F27"/>
    <w:rPr>
      <w:rFonts w:ascii="Verdana" w:hAnsi="Verdana"/>
      <w:spacing w:val="-2"/>
      <w:kern w:val="28"/>
    </w:rPr>
  </w:style>
  <w:style w:type="character" w:customStyle="1" w:styleId="Kop4Char">
    <w:name w:val="Kop 4 Char"/>
    <w:basedOn w:val="Standaardalinea-lettertype"/>
    <w:link w:val="Kop4"/>
    <w:rsid w:val="00136F27"/>
    <w:rPr>
      <w:rFonts w:ascii="Verdana" w:hAnsi="Verdana"/>
      <w:i/>
      <w:spacing w:val="-2"/>
      <w:kern w:val="28"/>
    </w:rPr>
  </w:style>
  <w:style w:type="character" w:customStyle="1" w:styleId="Kop5Char">
    <w:name w:val="Kop 5 Char"/>
    <w:aliases w:val="5e niveau Char"/>
    <w:basedOn w:val="Standaardalinea-lettertype"/>
    <w:link w:val="Kop5"/>
    <w:rsid w:val="00136F27"/>
    <w:rPr>
      <w:rFonts w:ascii="Arial" w:hAnsi="Arial"/>
    </w:rPr>
  </w:style>
  <w:style w:type="character" w:customStyle="1" w:styleId="Kop6Char">
    <w:name w:val="Kop 6 Char"/>
    <w:basedOn w:val="Standaardalinea-lettertype"/>
    <w:link w:val="Kop6"/>
    <w:rsid w:val="00136F27"/>
    <w:rPr>
      <w:rFonts w:ascii="Verdana" w:hAnsi="Verdana"/>
      <w:b/>
      <w:kern w:val="28"/>
    </w:rPr>
  </w:style>
  <w:style w:type="character" w:customStyle="1" w:styleId="Kop7Char">
    <w:name w:val="Kop 7 Char"/>
    <w:basedOn w:val="Standaardalinea-lettertype"/>
    <w:link w:val="Kop7"/>
    <w:rsid w:val="00136F27"/>
    <w:rPr>
      <w:rFonts w:ascii="Verdana" w:hAnsi="Verdana"/>
      <w:b/>
      <w:kern w:val="28"/>
    </w:rPr>
  </w:style>
  <w:style w:type="character" w:customStyle="1" w:styleId="Kop8Char">
    <w:name w:val="Kop 8 Char"/>
    <w:basedOn w:val="Standaardalinea-lettertype"/>
    <w:link w:val="Kop8"/>
    <w:rsid w:val="00136F27"/>
    <w:rPr>
      <w:rFonts w:ascii="Arial" w:hAnsi="Arial"/>
      <w:i/>
    </w:rPr>
  </w:style>
  <w:style w:type="character" w:customStyle="1" w:styleId="Kop9Char">
    <w:name w:val="Kop 9 Char"/>
    <w:basedOn w:val="Standaardalinea-lettertype"/>
    <w:link w:val="Kop9"/>
    <w:rsid w:val="00136F27"/>
    <w:rPr>
      <w:rFonts w:ascii="Arial" w:hAnsi="Arial"/>
      <w:b/>
      <w:i/>
      <w:sz w:val="18"/>
    </w:rPr>
  </w:style>
  <w:style w:type="character" w:styleId="Hyperlink">
    <w:name w:val="Hyperlink"/>
    <w:basedOn w:val="Standaardalinea-lettertype"/>
    <w:rsid w:val="00136F27"/>
    <w:rPr>
      <w:color w:val="0000FF" w:themeColor="hyperlink"/>
      <w:u w:val="single"/>
    </w:rPr>
  </w:style>
  <w:style w:type="character" w:customStyle="1" w:styleId="KoptekstChar">
    <w:name w:val="Koptekst Char"/>
    <w:basedOn w:val="Standaardalinea-lettertype"/>
    <w:link w:val="Koptekst"/>
    <w:uiPriority w:val="99"/>
    <w:rsid w:val="00136F27"/>
    <w:rPr>
      <w:rFonts w:ascii="Verdana" w:hAnsi="Verdana"/>
      <w:sz w:val="18"/>
    </w:rPr>
  </w:style>
  <w:style w:type="character" w:customStyle="1" w:styleId="VoettekstChar">
    <w:name w:val="Voettekst Char"/>
    <w:basedOn w:val="Standaardalinea-lettertype"/>
    <w:link w:val="Voettekst"/>
    <w:uiPriority w:val="99"/>
    <w:rsid w:val="00136F27"/>
    <w:rPr>
      <w:rFonts w:ascii="Verdana" w:hAnsi="Verdana"/>
    </w:rPr>
  </w:style>
  <w:style w:type="character" w:customStyle="1" w:styleId="fontstyle01">
    <w:name w:val="fontstyle01"/>
    <w:basedOn w:val="Standaardalinea-lettertype"/>
    <w:rsid w:val="00790456"/>
    <w:rPr>
      <w:rFonts w:ascii="Verdana" w:hAnsi="Verdana" w:hint="default"/>
      <w:b w:val="0"/>
      <w:bCs w:val="0"/>
      <w:i w:val="0"/>
      <w:iCs w:val="0"/>
      <w:color w:val="000000"/>
      <w:sz w:val="18"/>
      <w:szCs w:val="18"/>
    </w:rPr>
  </w:style>
  <w:style w:type="paragraph" w:customStyle="1" w:styleId="voorafopgemaakt">
    <w:name w:val="vooraf opgemaakt"/>
    <w:basedOn w:val="Standaard"/>
    <w:next w:val="HTML-voorafopgemaakt"/>
    <w:rsid w:val="00697B61"/>
    <w:pPr>
      <w:tabs>
        <w:tab w:val="clear" w:pos="-1440"/>
        <w:tab w:val="clear" w:pos="-720"/>
        <w:tab w:val="clear" w:pos="0"/>
        <w:tab w:val="clear" w:pos="380"/>
      </w:tabs>
    </w:pPr>
    <w:rPr>
      <w:rFonts w:ascii="Courier New" w:hAnsi="Courier New" w:cs="Courier New"/>
    </w:rPr>
  </w:style>
  <w:style w:type="paragraph" w:styleId="Geenafstand">
    <w:name w:val="No Spacing"/>
    <w:aliases w:val="Geen opmaak"/>
    <w:uiPriority w:val="1"/>
    <w:qFormat/>
    <w:rsid w:val="00697B61"/>
    <w:pPr>
      <w:contextualSpacing/>
    </w:pPr>
    <w:rPr>
      <w:rFonts w:ascii="Calibri" w:eastAsiaTheme="minorHAnsi" w:hAnsi="Calibri" w:cstheme="minorBidi"/>
      <w:szCs w:val="22"/>
      <w:lang w:eastAsia="en-US"/>
    </w:rPr>
  </w:style>
  <w:style w:type="paragraph" w:styleId="HTML-voorafopgemaakt">
    <w:name w:val="HTML Preformatted"/>
    <w:basedOn w:val="Standaard"/>
    <w:link w:val="HTML-voorafopgemaaktChar"/>
    <w:semiHidden/>
    <w:unhideWhenUsed/>
    <w:rsid w:val="00697B61"/>
    <w:rPr>
      <w:rFonts w:ascii="Consolas" w:hAnsi="Consolas"/>
    </w:rPr>
  </w:style>
  <w:style w:type="character" w:customStyle="1" w:styleId="HTML-voorafopgemaaktChar">
    <w:name w:val="HTML - vooraf opgemaakt Char"/>
    <w:basedOn w:val="Standaardalinea-lettertype"/>
    <w:link w:val="HTML-voorafopgemaakt"/>
    <w:semiHidden/>
    <w:rsid w:val="00697B61"/>
    <w:rPr>
      <w:rFonts w:ascii="Consolas" w:hAnsi="Consolas"/>
    </w:rPr>
  </w:style>
  <w:style w:type="character" w:styleId="Vermelding">
    <w:name w:val="Mention"/>
    <w:basedOn w:val="Standaardalinea-lettertype"/>
    <w:uiPriority w:val="99"/>
    <w:unhideWhenUsed/>
    <w:rsid w:val="00163A12"/>
    <w:rPr>
      <w:color w:val="2B579A"/>
      <w:shd w:val="clear" w:color="auto" w:fill="E1DFDD"/>
    </w:rPr>
  </w:style>
  <w:style w:type="character" w:styleId="GevolgdeHyperlink">
    <w:name w:val="FollowedHyperlink"/>
    <w:basedOn w:val="Standaardalinea-lettertype"/>
    <w:semiHidden/>
    <w:unhideWhenUsed/>
    <w:rsid w:val="00463C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4981">
      <w:bodyDiv w:val="1"/>
      <w:marLeft w:val="0"/>
      <w:marRight w:val="0"/>
      <w:marTop w:val="0"/>
      <w:marBottom w:val="0"/>
      <w:divBdr>
        <w:top w:val="none" w:sz="0" w:space="0" w:color="auto"/>
        <w:left w:val="none" w:sz="0" w:space="0" w:color="auto"/>
        <w:bottom w:val="none" w:sz="0" w:space="0" w:color="auto"/>
        <w:right w:val="none" w:sz="0" w:space="0" w:color="auto"/>
      </w:divBdr>
    </w:div>
    <w:div w:id="34503959">
      <w:bodyDiv w:val="1"/>
      <w:marLeft w:val="0"/>
      <w:marRight w:val="0"/>
      <w:marTop w:val="0"/>
      <w:marBottom w:val="0"/>
      <w:divBdr>
        <w:top w:val="none" w:sz="0" w:space="0" w:color="auto"/>
        <w:left w:val="none" w:sz="0" w:space="0" w:color="auto"/>
        <w:bottom w:val="none" w:sz="0" w:space="0" w:color="auto"/>
        <w:right w:val="none" w:sz="0" w:space="0" w:color="auto"/>
      </w:divBdr>
    </w:div>
    <w:div w:id="149061334">
      <w:bodyDiv w:val="1"/>
      <w:marLeft w:val="0"/>
      <w:marRight w:val="0"/>
      <w:marTop w:val="0"/>
      <w:marBottom w:val="0"/>
      <w:divBdr>
        <w:top w:val="none" w:sz="0" w:space="0" w:color="auto"/>
        <w:left w:val="none" w:sz="0" w:space="0" w:color="auto"/>
        <w:bottom w:val="none" w:sz="0" w:space="0" w:color="auto"/>
        <w:right w:val="none" w:sz="0" w:space="0" w:color="auto"/>
      </w:divBdr>
    </w:div>
    <w:div w:id="159664064">
      <w:bodyDiv w:val="1"/>
      <w:marLeft w:val="0"/>
      <w:marRight w:val="0"/>
      <w:marTop w:val="0"/>
      <w:marBottom w:val="0"/>
      <w:divBdr>
        <w:top w:val="none" w:sz="0" w:space="0" w:color="auto"/>
        <w:left w:val="none" w:sz="0" w:space="0" w:color="auto"/>
        <w:bottom w:val="none" w:sz="0" w:space="0" w:color="auto"/>
        <w:right w:val="none" w:sz="0" w:space="0" w:color="auto"/>
      </w:divBdr>
    </w:div>
    <w:div w:id="205994006">
      <w:bodyDiv w:val="1"/>
      <w:marLeft w:val="0"/>
      <w:marRight w:val="0"/>
      <w:marTop w:val="0"/>
      <w:marBottom w:val="0"/>
      <w:divBdr>
        <w:top w:val="none" w:sz="0" w:space="0" w:color="auto"/>
        <w:left w:val="none" w:sz="0" w:space="0" w:color="auto"/>
        <w:bottom w:val="none" w:sz="0" w:space="0" w:color="auto"/>
        <w:right w:val="none" w:sz="0" w:space="0" w:color="auto"/>
      </w:divBdr>
    </w:div>
    <w:div w:id="308479953">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463040864">
      <w:bodyDiv w:val="1"/>
      <w:marLeft w:val="0"/>
      <w:marRight w:val="0"/>
      <w:marTop w:val="0"/>
      <w:marBottom w:val="0"/>
      <w:divBdr>
        <w:top w:val="none" w:sz="0" w:space="0" w:color="auto"/>
        <w:left w:val="none" w:sz="0" w:space="0" w:color="auto"/>
        <w:bottom w:val="none" w:sz="0" w:space="0" w:color="auto"/>
        <w:right w:val="none" w:sz="0" w:space="0" w:color="auto"/>
      </w:divBdr>
    </w:div>
    <w:div w:id="601496824">
      <w:bodyDiv w:val="1"/>
      <w:marLeft w:val="0"/>
      <w:marRight w:val="0"/>
      <w:marTop w:val="0"/>
      <w:marBottom w:val="0"/>
      <w:divBdr>
        <w:top w:val="none" w:sz="0" w:space="0" w:color="auto"/>
        <w:left w:val="none" w:sz="0" w:space="0" w:color="auto"/>
        <w:bottom w:val="none" w:sz="0" w:space="0" w:color="auto"/>
        <w:right w:val="none" w:sz="0" w:space="0" w:color="auto"/>
      </w:divBdr>
    </w:div>
    <w:div w:id="612439895">
      <w:bodyDiv w:val="1"/>
      <w:marLeft w:val="0"/>
      <w:marRight w:val="0"/>
      <w:marTop w:val="0"/>
      <w:marBottom w:val="0"/>
      <w:divBdr>
        <w:top w:val="none" w:sz="0" w:space="0" w:color="auto"/>
        <w:left w:val="none" w:sz="0" w:space="0" w:color="auto"/>
        <w:bottom w:val="none" w:sz="0" w:space="0" w:color="auto"/>
        <w:right w:val="none" w:sz="0" w:space="0" w:color="auto"/>
      </w:divBdr>
    </w:div>
    <w:div w:id="620264342">
      <w:bodyDiv w:val="1"/>
      <w:marLeft w:val="0"/>
      <w:marRight w:val="0"/>
      <w:marTop w:val="0"/>
      <w:marBottom w:val="0"/>
      <w:divBdr>
        <w:top w:val="none" w:sz="0" w:space="0" w:color="auto"/>
        <w:left w:val="none" w:sz="0" w:space="0" w:color="auto"/>
        <w:bottom w:val="none" w:sz="0" w:space="0" w:color="auto"/>
        <w:right w:val="none" w:sz="0" w:space="0" w:color="auto"/>
      </w:divBdr>
    </w:div>
    <w:div w:id="628827561">
      <w:bodyDiv w:val="1"/>
      <w:marLeft w:val="0"/>
      <w:marRight w:val="0"/>
      <w:marTop w:val="0"/>
      <w:marBottom w:val="0"/>
      <w:divBdr>
        <w:top w:val="none" w:sz="0" w:space="0" w:color="auto"/>
        <w:left w:val="none" w:sz="0" w:space="0" w:color="auto"/>
        <w:bottom w:val="none" w:sz="0" w:space="0" w:color="auto"/>
        <w:right w:val="none" w:sz="0" w:space="0" w:color="auto"/>
      </w:divBdr>
    </w:div>
    <w:div w:id="641927240">
      <w:bodyDiv w:val="1"/>
      <w:marLeft w:val="0"/>
      <w:marRight w:val="0"/>
      <w:marTop w:val="0"/>
      <w:marBottom w:val="0"/>
      <w:divBdr>
        <w:top w:val="none" w:sz="0" w:space="0" w:color="auto"/>
        <w:left w:val="none" w:sz="0" w:space="0" w:color="auto"/>
        <w:bottom w:val="none" w:sz="0" w:space="0" w:color="auto"/>
        <w:right w:val="none" w:sz="0" w:space="0" w:color="auto"/>
      </w:divBdr>
    </w:div>
    <w:div w:id="693652274">
      <w:bodyDiv w:val="1"/>
      <w:marLeft w:val="0"/>
      <w:marRight w:val="0"/>
      <w:marTop w:val="0"/>
      <w:marBottom w:val="0"/>
      <w:divBdr>
        <w:top w:val="none" w:sz="0" w:space="0" w:color="auto"/>
        <w:left w:val="none" w:sz="0" w:space="0" w:color="auto"/>
        <w:bottom w:val="none" w:sz="0" w:space="0" w:color="auto"/>
        <w:right w:val="none" w:sz="0" w:space="0" w:color="auto"/>
      </w:divBdr>
    </w:div>
    <w:div w:id="707489059">
      <w:bodyDiv w:val="1"/>
      <w:marLeft w:val="0"/>
      <w:marRight w:val="0"/>
      <w:marTop w:val="0"/>
      <w:marBottom w:val="0"/>
      <w:divBdr>
        <w:top w:val="none" w:sz="0" w:space="0" w:color="auto"/>
        <w:left w:val="none" w:sz="0" w:space="0" w:color="auto"/>
        <w:bottom w:val="none" w:sz="0" w:space="0" w:color="auto"/>
        <w:right w:val="none" w:sz="0" w:space="0" w:color="auto"/>
      </w:divBdr>
    </w:div>
    <w:div w:id="712736243">
      <w:bodyDiv w:val="1"/>
      <w:marLeft w:val="0"/>
      <w:marRight w:val="0"/>
      <w:marTop w:val="0"/>
      <w:marBottom w:val="0"/>
      <w:divBdr>
        <w:top w:val="none" w:sz="0" w:space="0" w:color="auto"/>
        <w:left w:val="none" w:sz="0" w:space="0" w:color="auto"/>
        <w:bottom w:val="none" w:sz="0" w:space="0" w:color="auto"/>
        <w:right w:val="none" w:sz="0" w:space="0" w:color="auto"/>
      </w:divBdr>
    </w:div>
    <w:div w:id="787700951">
      <w:bodyDiv w:val="1"/>
      <w:marLeft w:val="0"/>
      <w:marRight w:val="0"/>
      <w:marTop w:val="0"/>
      <w:marBottom w:val="0"/>
      <w:divBdr>
        <w:top w:val="none" w:sz="0" w:space="0" w:color="auto"/>
        <w:left w:val="none" w:sz="0" w:space="0" w:color="auto"/>
        <w:bottom w:val="none" w:sz="0" w:space="0" w:color="auto"/>
        <w:right w:val="none" w:sz="0" w:space="0" w:color="auto"/>
      </w:divBdr>
    </w:div>
    <w:div w:id="794174230">
      <w:bodyDiv w:val="1"/>
      <w:marLeft w:val="0"/>
      <w:marRight w:val="0"/>
      <w:marTop w:val="0"/>
      <w:marBottom w:val="0"/>
      <w:divBdr>
        <w:top w:val="none" w:sz="0" w:space="0" w:color="auto"/>
        <w:left w:val="none" w:sz="0" w:space="0" w:color="auto"/>
        <w:bottom w:val="none" w:sz="0" w:space="0" w:color="auto"/>
        <w:right w:val="none" w:sz="0" w:space="0" w:color="auto"/>
      </w:divBdr>
    </w:div>
    <w:div w:id="826096179">
      <w:bodyDiv w:val="1"/>
      <w:marLeft w:val="0"/>
      <w:marRight w:val="0"/>
      <w:marTop w:val="0"/>
      <w:marBottom w:val="0"/>
      <w:divBdr>
        <w:top w:val="none" w:sz="0" w:space="0" w:color="auto"/>
        <w:left w:val="none" w:sz="0" w:space="0" w:color="auto"/>
        <w:bottom w:val="none" w:sz="0" w:space="0" w:color="auto"/>
        <w:right w:val="none" w:sz="0" w:space="0" w:color="auto"/>
      </w:divBdr>
    </w:div>
    <w:div w:id="861938949">
      <w:bodyDiv w:val="1"/>
      <w:marLeft w:val="0"/>
      <w:marRight w:val="0"/>
      <w:marTop w:val="0"/>
      <w:marBottom w:val="0"/>
      <w:divBdr>
        <w:top w:val="none" w:sz="0" w:space="0" w:color="auto"/>
        <w:left w:val="none" w:sz="0" w:space="0" w:color="auto"/>
        <w:bottom w:val="none" w:sz="0" w:space="0" w:color="auto"/>
        <w:right w:val="none" w:sz="0" w:space="0" w:color="auto"/>
      </w:divBdr>
    </w:div>
    <w:div w:id="876619846">
      <w:bodyDiv w:val="1"/>
      <w:marLeft w:val="0"/>
      <w:marRight w:val="0"/>
      <w:marTop w:val="0"/>
      <w:marBottom w:val="0"/>
      <w:divBdr>
        <w:top w:val="none" w:sz="0" w:space="0" w:color="auto"/>
        <w:left w:val="none" w:sz="0" w:space="0" w:color="auto"/>
        <w:bottom w:val="none" w:sz="0" w:space="0" w:color="auto"/>
        <w:right w:val="none" w:sz="0" w:space="0" w:color="auto"/>
      </w:divBdr>
    </w:div>
    <w:div w:id="918060733">
      <w:bodyDiv w:val="1"/>
      <w:marLeft w:val="0"/>
      <w:marRight w:val="0"/>
      <w:marTop w:val="0"/>
      <w:marBottom w:val="0"/>
      <w:divBdr>
        <w:top w:val="none" w:sz="0" w:space="0" w:color="auto"/>
        <w:left w:val="none" w:sz="0" w:space="0" w:color="auto"/>
        <w:bottom w:val="none" w:sz="0" w:space="0" w:color="auto"/>
        <w:right w:val="none" w:sz="0" w:space="0" w:color="auto"/>
      </w:divBdr>
    </w:div>
    <w:div w:id="926187443">
      <w:bodyDiv w:val="1"/>
      <w:marLeft w:val="0"/>
      <w:marRight w:val="0"/>
      <w:marTop w:val="0"/>
      <w:marBottom w:val="0"/>
      <w:divBdr>
        <w:top w:val="none" w:sz="0" w:space="0" w:color="auto"/>
        <w:left w:val="none" w:sz="0" w:space="0" w:color="auto"/>
        <w:bottom w:val="none" w:sz="0" w:space="0" w:color="auto"/>
        <w:right w:val="none" w:sz="0" w:space="0" w:color="auto"/>
      </w:divBdr>
    </w:div>
    <w:div w:id="958880319">
      <w:bodyDiv w:val="1"/>
      <w:marLeft w:val="0"/>
      <w:marRight w:val="0"/>
      <w:marTop w:val="0"/>
      <w:marBottom w:val="0"/>
      <w:divBdr>
        <w:top w:val="none" w:sz="0" w:space="0" w:color="auto"/>
        <w:left w:val="none" w:sz="0" w:space="0" w:color="auto"/>
        <w:bottom w:val="none" w:sz="0" w:space="0" w:color="auto"/>
        <w:right w:val="none" w:sz="0" w:space="0" w:color="auto"/>
      </w:divBdr>
    </w:div>
    <w:div w:id="971398093">
      <w:bodyDiv w:val="1"/>
      <w:marLeft w:val="0"/>
      <w:marRight w:val="0"/>
      <w:marTop w:val="0"/>
      <w:marBottom w:val="0"/>
      <w:divBdr>
        <w:top w:val="none" w:sz="0" w:space="0" w:color="auto"/>
        <w:left w:val="none" w:sz="0" w:space="0" w:color="auto"/>
        <w:bottom w:val="none" w:sz="0" w:space="0" w:color="auto"/>
        <w:right w:val="none" w:sz="0" w:space="0" w:color="auto"/>
      </w:divBdr>
    </w:div>
    <w:div w:id="1011302806">
      <w:bodyDiv w:val="1"/>
      <w:marLeft w:val="0"/>
      <w:marRight w:val="0"/>
      <w:marTop w:val="0"/>
      <w:marBottom w:val="0"/>
      <w:divBdr>
        <w:top w:val="none" w:sz="0" w:space="0" w:color="auto"/>
        <w:left w:val="none" w:sz="0" w:space="0" w:color="auto"/>
        <w:bottom w:val="none" w:sz="0" w:space="0" w:color="auto"/>
        <w:right w:val="none" w:sz="0" w:space="0" w:color="auto"/>
      </w:divBdr>
    </w:div>
    <w:div w:id="1169559468">
      <w:bodyDiv w:val="1"/>
      <w:marLeft w:val="0"/>
      <w:marRight w:val="0"/>
      <w:marTop w:val="0"/>
      <w:marBottom w:val="0"/>
      <w:divBdr>
        <w:top w:val="none" w:sz="0" w:space="0" w:color="auto"/>
        <w:left w:val="none" w:sz="0" w:space="0" w:color="auto"/>
        <w:bottom w:val="none" w:sz="0" w:space="0" w:color="auto"/>
        <w:right w:val="none" w:sz="0" w:space="0" w:color="auto"/>
      </w:divBdr>
    </w:div>
    <w:div w:id="1187908008">
      <w:bodyDiv w:val="1"/>
      <w:marLeft w:val="0"/>
      <w:marRight w:val="0"/>
      <w:marTop w:val="0"/>
      <w:marBottom w:val="0"/>
      <w:divBdr>
        <w:top w:val="none" w:sz="0" w:space="0" w:color="auto"/>
        <w:left w:val="none" w:sz="0" w:space="0" w:color="auto"/>
        <w:bottom w:val="none" w:sz="0" w:space="0" w:color="auto"/>
        <w:right w:val="none" w:sz="0" w:space="0" w:color="auto"/>
      </w:divBdr>
    </w:div>
    <w:div w:id="1381171369">
      <w:bodyDiv w:val="1"/>
      <w:marLeft w:val="0"/>
      <w:marRight w:val="0"/>
      <w:marTop w:val="0"/>
      <w:marBottom w:val="0"/>
      <w:divBdr>
        <w:top w:val="none" w:sz="0" w:space="0" w:color="auto"/>
        <w:left w:val="none" w:sz="0" w:space="0" w:color="auto"/>
        <w:bottom w:val="none" w:sz="0" w:space="0" w:color="auto"/>
        <w:right w:val="none" w:sz="0" w:space="0" w:color="auto"/>
      </w:divBdr>
    </w:div>
    <w:div w:id="1399983018">
      <w:bodyDiv w:val="1"/>
      <w:marLeft w:val="0"/>
      <w:marRight w:val="0"/>
      <w:marTop w:val="0"/>
      <w:marBottom w:val="0"/>
      <w:divBdr>
        <w:top w:val="none" w:sz="0" w:space="0" w:color="auto"/>
        <w:left w:val="none" w:sz="0" w:space="0" w:color="auto"/>
        <w:bottom w:val="none" w:sz="0" w:space="0" w:color="auto"/>
        <w:right w:val="none" w:sz="0" w:space="0" w:color="auto"/>
      </w:divBdr>
    </w:div>
    <w:div w:id="1458795743">
      <w:bodyDiv w:val="1"/>
      <w:marLeft w:val="0"/>
      <w:marRight w:val="0"/>
      <w:marTop w:val="0"/>
      <w:marBottom w:val="0"/>
      <w:divBdr>
        <w:top w:val="none" w:sz="0" w:space="0" w:color="auto"/>
        <w:left w:val="none" w:sz="0" w:space="0" w:color="auto"/>
        <w:bottom w:val="none" w:sz="0" w:space="0" w:color="auto"/>
        <w:right w:val="none" w:sz="0" w:space="0" w:color="auto"/>
      </w:divBdr>
    </w:div>
    <w:div w:id="1491368725">
      <w:bodyDiv w:val="1"/>
      <w:marLeft w:val="0"/>
      <w:marRight w:val="0"/>
      <w:marTop w:val="0"/>
      <w:marBottom w:val="0"/>
      <w:divBdr>
        <w:top w:val="none" w:sz="0" w:space="0" w:color="auto"/>
        <w:left w:val="none" w:sz="0" w:space="0" w:color="auto"/>
        <w:bottom w:val="none" w:sz="0" w:space="0" w:color="auto"/>
        <w:right w:val="none" w:sz="0" w:space="0" w:color="auto"/>
      </w:divBdr>
    </w:div>
    <w:div w:id="1492017642">
      <w:bodyDiv w:val="1"/>
      <w:marLeft w:val="0"/>
      <w:marRight w:val="0"/>
      <w:marTop w:val="0"/>
      <w:marBottom w:val="0"/>
      <w:divBdr>
        <w:top w:val="none" w:sz="0" w:space="0" w:color="auto"/>
        <w:left w:val="none" w:sz="0" w:space="0" w:color="auto"/>
        <w:bottom w:val="none" w:sz="0" w:space="0" w:color="auto"/>
        <w:right w:val="none" w:sz="0" w:space="0" w:color="auto"/>
      </w:divBdr>
    </w:div>
    <w:div w:id="1548905925">
      <w:bodyDiv w:val="1"/>
      <w:marLeft w:val="0"/>
      <w:marRight w:val="0"/>
      <w:marTop w:val="0"/>
      <w:marBottom w:val="0"/>
      <w:divBdr>
        <w:top w:val="none" w:sz="0" w:space="0" w:color="auto"/>
        <w:left w:val="none" w:sz="0" w:space="0" w:color="auto"/>
        <w:bottom w:val="none" w:sz="0" w:space="0" w:color="auto"/>
        <w:right w:val="none" w:sz="0" w:space="0" w:color="auto"/>
      </w:divBdr>
    </w:div>
    <w:div w:id="1561404885">
      <w:bodyDiv w:val="1"/>
      <w:marLeft w:val="0"/>
      <w:marRight w:val="0"/>
      <w:marTop w:val="0"/>
      <w:marBottom w:val="0"/>
      <w:divBdr>
        <w:top w:val="none" w:sz="0" w:space="0" w:color="auto"/>
        <w:left w:val="none" w:sz="0" w:space="0" w:color="auto"/>
        <w:bottom w:val="none" w:sz="0" w:space="0" w:color="auto"/>
        <w:right w:val="none" w:sz="0" w:space="0" w:color="auto"/>
      </w:divBdr>
    </w:div>
    <w:div w:id="1597328543">
      <w:bodyDiv w:val="1"/>
      <w:marLeft w:val="0"/>
      <w:marRight w:val="0"/>
      <w:marTop w:val="0"/>
      <w:marBottom w:val="0"/>
      <w:divBdr>
        <w:top w:val="none" w:sz="0" w:space="0" w:color="auto"/>
        <w:left w:val="none" w:sz="0" w:space="0" w:color="auto"/>
        <w:bottom w:val="none" w:sz="0" w:space="0" w:color="auto"/>
        <w:right w:val="none" w:sz="0" w:space="0" w:color="auto"/>
      </w:divBdr>
    </w:div>
    <w:div w:id="1649750165">
      <w:bodyDiv w:val="1"/>
      <w:marLeft w:val="0"/>
      <w:marRight w:val="0"/>
      <w:marTop w:val="0"/>
      <w:marBottom w:val="0"/>
      <w:divBdr>
        <w:top w:val="none" w:sz="0" w:space="0" w:color="auto"/>
        <w:left w:val="none" w:sz="0" w:space="0" w:color="auto"/>
        <w:bottom w:val="none" w:sz="0" w:space="0" w:color="auto"/>
        <w:right w:val="none" w:sz="0" w:space="0" w:color="auto"/>
      </w:divBdr>
    </w:div>
    <w:div w:id="1673265304">
      <w:bodyDiv w:val="1"/>
      <w:marLeft w:val="0"/>
      <w:marRight w:val="0"/>
      <w:marTop w:val="0"/>
      <w:marBottom w:val="0"/>
      <w:divBdr>
        <w:top w:val="none" w:sz="0" w:space="0" w:color="auto"/>
        <w:left w:val="none" w:sz="0" w:space="0" w:color="auto"/>
        <w:bottom w:val="none" w:sz="0" w:space="0" w:color="auto"/>
        <w:right w:val="none" w:sz="0" w:space="0" w:color="auto"/>
      </w:divBdr>
    </w:div>
    <w:div w:id="1842232510">
      <w:bodyDiv w:val="1"/>
      <w:marLeft w:val="0"/>
      <w:marRight w:val="0"/>
      <w:marTop w:val="0"/>
      <w:marBottom w:val="0"/>
      <w:divBdr>
        <w:top w:val="none" w:sz="0" w:space="0" w:color="auto"/>
        <w:left w:val="none" w:sz="0" w:space="0" w:color="auto"/>
        <w:bottom w:val="none" w:sz="0" w:space="0" w:color="auto"/>
        <w:right w:val="none" w:sz="0" w:space="0" w:color="auto"/>
      </w:divBdr>
    </w:div>
    <w:div w:id="1871797910">
      <w:bodyDiv w:val="1"/>
      <w:marLeft w:val="0"/>
      <w:marRight w:val="0"/>
      <w:marTop w:val="0"/>
      <w:marBottom w:val="0"/>
      <w:divBdr>
        <w:top w:val="none" w:sz="0" w:space="0" w:color="auto"/>
        <w:left w:val="none" w:sz="0" w:space="0" w:color="auto"/>
        <w:bottom w:val="none" w:sz="0" w:space="0" w:color="auto"/>
        <w:right w:val="none" w:sz="0" w:space="0" w:color="auto"/>
      </w:divBdr>
    </w:div>
    <w:div w:id="1914928265">
      <w:bodyDiv w:val="1"/>
      <w:marLeft w:val="0"/>
      <w:marRight w:val="0"/>
      <w:marTop w:val="0"/>
      <w:marBottom w:val="0"/>
      <w:divBdr>
        <w:top w:val="none" w:sz="0" w:space="0" w:color="auto"/>
        <w:left w:val="none" w:sz="0" w:space="0" w:color="auto"/>
        <w:bottom w:val="none" w:sz="0" w:space="0" w:color="auto"/>
        <w:right w:val="none" w:sz="0" w:space="0" w:color="auto"/>
      </w:divBdr>
    </w:div>
    <w:div w:id="1923559468">
      <w:bodyDiv w:val="1"/>
      <w:marLeft w:val="0"/>
      <w:marRight w:val="0"/>
      <w:marTop w:val="0"/>
      <w:marBottom w:val="0"/>
      <w:divBdr>
        <w:top w:val="none" w:sz="0" w:space="0" w:color="auto"/>
        <w:left w:val="none" w:sz="0" w:space="0" w:color="auto"/>
        <w:bottom w:val="none" w:sz="0" w:space="0" w:color="auto"/>
        <w:right w:val="none" w:sz="0" w:space="0" w:color="auto"/>
      </w:divBdr>
    </w:div>
    <w:div w:id="1925334722">
      <w:bodyDiv w:val="1"/>
      <w:marLeft w:val="0"/>
      <w:marRight w:val="0"/>
      <w:marTop w:val="0"/>
      <w:marBottom w:val="0"/>
      <w:divBdr>
        <w:top w:val="none" w:sz="0" w:space="0" w:color="auto"/>
        <w:left w:val="none" w:sz="0" w:space="0" w:color="auto"/>
        <w:bottom w:val="none" w:sz="0" w:space="0" w:color="auto"/>
        <w:right w:val="none" w:sz="0" w:space="0" w:color="auto"/>
      </w:divBdr>
    </w:div>
    <w:div w:id="2056848177">
      <w:bodyDiv w:val="1"/>
      <w:marLeft w:val="0"/>
      <w:marRight w:val="0"/>
      <w:marTop w:val="0"/>
      <w:marBottom w:val="0"/>
      <w:divBdr>
        <w:top w:val="none" w:sz="0" w:space="0" w:color="auto"/>
        <w:left w:val="none" w:sz="0" w:space="0" w:color="auto"/>
        <w:bottom w:val="none" w:sz="0" w:space="0" w:color="auto"/>
        <w:right w:val="none" w:sz="0" w:space="0" w:color="auto"/>
      </w:divBdr>
    </w:div>
    <w:div w:id="214014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cid:image001.png@01DA4F82.ED179760"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documenttasks/documenttasks1.xml><?xml version="1.0" encoding="utf-8"?>
<t:Tasks xmlns:t="http://schemas.microsoft.com/office/tasks/2019/documenttasks" xmlns:oel="http://schemas.microsoft.com/office/2019/extlst">
  <t:Task id="{9BF36799-5151-46CE-9E15-44B9A53FA13A}">
    <t:Anchor>
      <t:Comment id="1938901390"/>
    </t:Anchor>
    <t:History>
      <t:Event id="{E9B67104-695D-4D7E-93B1-921934BC6F0A}" time="2024-01-10T13:37:10.775Z">
        <t:Attribution userId="S::Nikki.Tetteroo@rijnland.net::46316d92-fead-4158-b60e-073aac989233" userProvider="AD" userName="Gommans - Tetteroo, Nikki"/>
        <t:Anchor>
          <t:Comment id="965451650"/>
        </t:Anchor>
        <t:Create/>
      </t:Event>
      <t:Event id="{DF15D347-8368-4653-BFB8-01900B1F0E16}" time="2024-01-10T13:37:10.775Z">
        <t:Attribution userId="S::Nikki.Tetteroo@rijnland.net::46316d92-fead-4158-b60e-073aac989233" userProvider="AD" userName="Gommans - Tetteroo, Nikki"/>
        <t:Anchor>
          <t:Comment id="965451650"/>
        </t:Anchor>
        <t:Assign userId="S::DK7927@waterschap.org::84f0d539-de07-4b01-832b-4b83ea73283b" userProvider="AD" userName="Karman, Daan"/>
      </t:Event>
      <t:Event id="{69BF7B10-67D0-45AF-8187-E71B779714DA}" time="2024-01-10T13:37:10.775Z">
        <t:Attribution userId="S::Nikki.Tetteroo@rijnland.net::46316d92-fead-4158-b60e-073aac989233" userProvider="AD" userName="Gommans - Tetteroo, Nikki"/>
        <t:Anchor>
          <t:Comment id="965451650"/>
        </t:Anchor>
        <t:SetTitle title="@Karman, Daan klopt dit figuur nu? PP is apart opgeslagen in de map."/>
      </t:Event>
    </t:History>
  </t:Task>
  <t:Task id="{B0F6E4C9-5ED2-4CB6-AEAC-0A400BA3D1FB}">
    <t:Anchor>
      <t:Comment id="377427428"/>
    </t:Anchor>
    <t:History>
      <t:Event id="{84FE439E-479B-4418-9D75-A693DE10D957}" time="2024-01-10T13:18:11.141Z">
        <t:Attribution userId="S::Nikki.Tetteroo@rijnland.net::46316d92-fead-4158-b60e-073aac989233" userProvider="AD" userName="Gommans - Tetteroo, Nikki"/>
        <t:Anchor>
          <t:Comment id="147833116"/>
        </t:Anchor>
        <t:Create/>
      </t:Event>
      <t:Event id="{D25705C0-58FD-4E03-9E8C-B80760AAE8E3}" time="2024-01-10T13:18:11.141Z">
        <t:Attribution userId="S::Nikki.Tetteroo@rijnland.net::46316d92-fead-4158-b60e-073aac989233" userProvider="AD" userName="Gommans - Tetteroo, Nikki"/>
        <t:Anchor>
          <t:Comment id="147833116"/>
        </t:Anchor>
        <t:Assign userId="S::DK7927@waterschap.org::84f0d539-de07-4b01-832b-4b83ea73283b" userProvider="AD" userName="Karman, Daan"/>
      </t:Event>
      <t:Event id="{65451624-4978-4FE4-A4DE-18B2D485E34D}" time="2024-01-10T13:18:11.141Z">
        <t:Attribution userId="S::Nikki.Tetteroo@rijnland.net::46316d92-fead-4158-b60e-073aac989233" userProvider="AD" userName="Gommans - Tetteroo, Nikki"/>
        <t:Anchor>
          <t:Comment id="147833116"/>
        </t:Anchor>
        <t:SetTitle title="@Karman, Daan is deze tekst al aangepast?"/>
      </t:Event>
    </t:History>
  </t:Task>
  <t:Task id="{CA4411B6-C656-4047-A590-43CC7433EF90}">
    <t:Anchor>
      <t:Comment id="1901904480"/>
    </t:Anchor>
    <t:History>
      <t:Event id="{205C0B3E-47E1-45F3-8363-63382515E8F5}" time="2024-01-10T15:10:06.338Z">
        <t:Attribution userId="S::Nikki.Tetteroo@rijnland.net::46316d92-fead-4158-b60e-073aac989233" userProvider="AD" userName="Gommans - Tetteroo, Nikki"/>
        <t:Anchor>
          <t:Comment id="1901904480"/>
        </t:Anchor>
        <t:Create/>
      </t:Event>
      <t:Event id="{B14FDD71-08C9-4062-AE43-2ACFAF6A4726}" time="2024-01-10T15:10:06.338Z">
        <t:Attribution userId="S::Nikki.Tetteroo@rijnland.net::46316d92-fead-4158-b60e-073aac989233" userProvider="AD" userName="Gommans - Tetteroo, Nikki"/>
        <t:Anchor>
          <t:Comment id="1901904480"/>
        </t:Anchor>
        <t:Assign userId="S::DK7927@waterschap.org::84f0d539-de07-4b01-832b-4b83ea73283b" userProvider="AD" userName="Karman, Daan"/>
      </t:Event>
      <t:Event id="{4996C746-B118-48CE-9C40-000CEFB73DCA}" time="2024-01-10T15:10:06.338Z">
        <t:Attribution userId="S::Nikki.Tetteroo@rijnland.net::46316d92-fead-4158-b60e-073aac989233" userProvider="AD" userName="Gommans - Tetteroo, Nikki"/>
        <t:Anchor>
          <t:Comment id="1901904480"/>
        </t:Anchor>
        <t:SetTitle title="@Karman, Daan ik plan even wat met je in om deze eisen op een goede plek te zetten."/>
      </t:Event>
    </t:History>
  </t:Task>
  <t:Task id="{1B7625A8-15A1-44FF-BC35-D2E06F35B797}">
    <t:Anchor>
      <t:Comment id="640163054"/>
    </t:Anchor>
    <t:History>
      <t:Event id="{1D7A4D52-CD50-4B32-93BC-3E72992FD020}" time="2024-01-10T15:03:18.97Z">
        <t:Attribution userId="S::Nikki.Tetteroo@rijnland.net::46316d92-fead-4158-b60e-073aac989233" userProvider="AD" userName="Gommans - Tetteroo, Nikki"/>
        <t:Anchor>
          <t:Comment id="640163054"/>
        </t:Anchor>
        <t:Create/>
      </t:Event>
      <t:Event id="{AABDB622-4546-45C7-B946-95B67F4A6EF2}" time="2024-01-10T15:03:18.97Z">
        <t:Attribution userId="S::Nikki.Tetteroo@rijnland.net::46316d92-fead-4158-b60e-073aac989233" userProvider="AD" userName="Gommans - Tetteroo, Nikki"/>
        <t:Anchor>
          <t:Comment id="640163054"/>
        </t:Anchor>
        <t:Assign userId="S::DK7927@waterschap.org::84f0d539-de07-4b01-832b-4b83ea73283b" userProvider="AD" userName="Karman, Daan"/>
      </t:Event>
      <t:Event id="{512138EE-5175-42D9-BF08-B39E5ACAF32A}" time="2024-01-10T15:03:18.97Z">
        <t:Attribution userId="S::Nikki.Tetteroo@rijnland.net::46316d92-fead-4158-b60e-073aac989233" userProvider="AD" userName="Gommans - Tetteroo, Nikki"/>
        <t:Anchor>
          <t:Comment id="640163054"/>
        </t:Anchor>
        <t:SetTitle title="@Karman, Daan moeten we hier ook de solar stuwen en inlaatbesturingen noemen?"/>
      </t:Event>
    </t:History>
  </t:Task>
</t:Task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6F57D42D6B3B44837889B7BC554976" ma:contentTypeVersion="15" ma:contentTypeDescription="Een nieuw document maken." ma:contentTypeScope="" ma:versionID="9f95afcb4466d9a7bc4f4a567f3c47f1">
  <xsd:schema xmlns:xsd="http://www.w3.org/2001/XMLSchema" xmlns:xs="http://www.w3.org/2001/XMLSchema" xmlns:p="http://schemas.microsoft.com/office/2006/metadata/properties" xmlns:ns3="4f184732-708d-444f-b4de-f58e1260f0a2" xmlns:ns4="0e3048a4-5571-472d-a5fe-1e11f7f39a51" targetNamespace="http://schemas.microsoft.com/office/2006/metadata/properties" ma:root="true" ma:fieldsID="d12157461c421cc564511721812af37f" ns3:_="" ns4:_="">
    <xsd:import namespace="4f184732-708d-444f-b4de-f58e1260f0a2"/>
    <xsd:import namespace="0e3048a4-5571-472d-a5fe-1e11f7f39a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184732-708d-444f-b4de-f58e1260f0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3048a4-5571-472d-a5fe-1e11f7f39a5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SharingHintHash" ma:index="18"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4f184732-708d-444f-b4de-f58e1260f0a2" xsi:nil="true"/>
  </documentManagement>
</p:properties>
</file>

<file path=customXml/itemProps1.xml><?xml version="1.0" encoding="utf-8"?>
<ds:datastoreItem xmlns:ds="http://schemas.openxmlformats.org/officeDocument/2006/customXml" ds:itemID="{D40033C5-D6BC-4516-8594-56BE100C5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184732-708d-444f-b4de-f58e1260f0a2"/>
    <ds:schemaRef ds:uri="0e3048a4-5571-472d-a5fe-1e11f7f39a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87DEC9-A5BB-43DE-B2F8-59A913C62631}">
  <ds:schemaRefs>
    <ds:schemaRef ds:uri="http://schemas.openxmlformats.org/officeDocument/2006/bibliography"/>
  </ds:schemaRefs>
</ds:datastoreItem>
</file>

<file path=customXml/itemProps3.xml><?xml version="1.0" encoding="utf-8"?>
<ds:datastoreItem xmlns:ds="http://schemas.openxmlformats.org/officeDocument/2006/customXml" ds:itemID="{94652BD3-72C1-4D19-A7E4-03994BCD831E}">
  <ds:schemaRefs>
    <ds:schemaRef ds:uri="http://schemas.microsoft.com/sharepoint/v3/contenttype/forms"/>
  </ds:schemaRefs>
</ds:datastoreItem>
</file>

<file path=customXml/itemProps4.xml><?xml version="1.0" encoding="utf-8"?>
<ds:datastoreItem xmlns:ds="http://schemas.openxmlformats.org/officeDocument/2006/customXml" ds:itemID="{09509CA9-257D-4B5E-B4AE-215CD7E16EC5}">
  <ds:schemaRefs>
    <ds:schemaRef ds:uri="http://schemas.openxmlformats.org/package/2006/metadata/core-properties"/>
    <ds:schemaRef ds:uri="0e3048a4-5571-472d-a5fe-1e11f7f39a51"/>
    <ds:schemaRef ds:uri="http://purl.org/dc/elements/1.1/"/>
    <ds:schemaRef ds:uri="http://schemas.microsoft.com/office/2006/metadata/properties"/>
    <ds:schemaRef ds:uri="http://www.w3.org/XML/1998/namespace"/>
    <ds:schemaRef ds:uri="4f184732-708d-444f-b4de-f58e1260f0a2"/>
    <ds:schemaRef ds:uri="http://schemas.microsoft.com/office/2006/documentManagement/types"/>
    <ds:schemaRef ds:uri="http://purl.org/dc/dcmitype/"/>
    <ds:schemaRef ds:uri="http://schemas.microsoft.com/office/infopath/2007/PartnerControl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Rapport.dotx</Template>
  <TotalTime>1</TotalTime>
  <Pages>27</Pages>
  <Words>7226</Words>
  <Characters>45847</Characters>
  <Application>Microsoft Office Word</Application>
  <DocSecurity>0</DocSecurity>
  <Lines>382</Lines>
  <Paragraphs>105</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52968</CharactersWithSpaces>
  <SharedDoc>false</SharedDoc>
  <HLinks>
    <vt:vector size="54" baseType="variant">
      <vt:variant>
        <vt:i4>6029371</vt:i4>
      </vt:variant>
      <vt:variant>
        <vt:i4>24</vt:i4>
      </vt:variant>
      <vt:variant>
        <vt:i4>0</vt:i4>
      </vt:variant>
      <vt:variant>
        <vt:i4>5</vt:i4>
      </vt:variant>
      <vt:variant>
        <vt:lpwstr>mailto:Nikki.Tetteroo@rijnland.net</vt:lpwstr>
      </vt:variant>
      <vt:variant>
        <vt:lpwstr/>
      </vt:variant>
      <vt:variant>
        <vt:i4>6029371</vt:i4>
      </vt:variant>
      <vt:variant>
        <vt:i4>21</vt:i4>
      </vt:variant>
      <vt:variant>
        <vt:i4>0</vt:i4>
      </vt:variant>
      <vt:variant>
        <vt:i4>5</vt:i4>
      </vt:variant>
      <vt:variant>
        <vt:lpwstr>mailto:Nikki.Tetteroo@rijnland.net</vt:lpwstr>
      </vt:variant>
      <vt:variant>
        <vt:lpwstr/>
      </vt:variant>
      <vt:variant>
        <vt:i4>6029371</vt:i4>
      </vt:variant>
      <vt:variant>
        <vt:i4>18</vt:i4>
      </vt:variant>
      <vt:variant>
        <vt:i4>0</vt:i4>
      </vt:variant>
      <vt:variant>
        <vt:i4>5</vt:i4>
      </vt:variant>
      <vt:variant>
        <vt:lpwstr>mailto:Nikki.Tetteroo@rijnland.net</vt:lpwstr>
      </vt:variant>
      <vt:variant>
        <vt:lpwstr/>
      </vt:variant>
      <vt:variant>
        <vt:i4>6029371</vt:i4>
      </vt:variant>
      <vt:variant>
        <vt:i4>15</vt:i4>
      </vt:variant>
      <vt:variant>
        <vt:i4>0</vt:i4>
      </vt:variant>
      <vt:variant>
        <vt:i4>5</vt:i4>
      </vt:variant>
      <vt:variant>
        <vt:lpwstr>mailto:Nikki.Tetteroo@rijnland.net</vt:lpwstr>
      </vt:variant>
      <vt:variant>
        <vt:lpwstr/>
      </vt:variant>
      <vt:variant>
        <vt:i4>6029371</vt:i4>
      </vt:variant>
      <vt:variant>
        <vt:i4>12</vt:i4>
      </vt:variant>
      <vt:variant>
        <vt:i4>0</vt:i4>
      </vt:variant>
      <vt:variant>
        <vt:i4>5</vt:i4>
      </vt:variant>
      <vt:variant>
        <vt:lpwstr>mailto:Nikki.Tetteroo@rijnland.net</vt:lpwstr>
      </vt:variant>
      <vt:variant>
        <vt:lpwstr/>
      </vt:variant>
      <vt:variant>
        <vt:i4>6029371</vt:i4>
      </vt:variant>
      <vt:variant>
        <vt:i4>9</vt:i4>
      </vt:variant>
      <vt:variant>
        <vt:i4>0</vt:i4>
      </vt:variant>
      <vt:variant>
        <vt:i4>5</vt:i4>
      </vt:variant>
      <vt:variant>
        <vt:lpwstr>mailto:Nikki.Tetteroo@rijnland.net</vt:lpwstr>
      </vt:variant>
      <vt:variant>
        <vt:lpwstr/>
      </vt:variant>
      <vt:variant>
        <vt:i4>3473489</vt:i4>
      </vt:variant>
      <vt:variant>
        <vt:i4>6</vt:i4>
      </vt:variant>
      <vt:variant>
        <vt:i4>0</vt:i4>
      </vt:variant>
      <vt:variant>
        <vt:i4>5</vt:i4>
      </vt:variant>
      <vt:variant>
        <vt:lpwstr>mailto:JanWillem.Kempen@rijnland.net</vt:lpwstr>
      </vt:variant>
      <vt:variant>
        <vt:lpwstr/>
      </vt:variant>
      <vt:variant>
        <vt:i4>6029371</vt:i4>
      </vt:variant>
      <vt:variant>
        <vt:i4>3</vt:i4>
      </vt:variant>
      <vt:variant>
        <vt:i4>0</vt:i4>
      </vt:variant>
      <vt:variant>
        <vt:i4>5</vt:i4>
      </vt:variant>
      <vt:variant>
        <vt:lpwstr>mailto:Nikki.Tetteroo@rijnland.net</vt:lpwstr>
      </vt:variant>
      <vt:variant>
        <vt:lpwstr/>
      </vt:variant>
      <vt:variant>
        <vt:i4>3473489</vt:i4>
      </vt:variant>
      <vt:variant>
        <vt:i4>0</vt:i4>
      </vt:variant>
      <vt:variant>
        <vt:i4>0</vt:i4>
      </vt:variant>
      <vt:variant>
        <vt:i4>5</vt:i4>
      </vt:variant>
      <vt:variant>
        <vt:lpwstr>mailto:JanWillem.Kempen@rijnland.net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FUNCTIONELE ONTWERP</dc:subject>
  <dc:creator>Rachid el Baroudi</dc:creator>
  <cp:keywords/>
  <cp:lastModifiedBy>Pieterse - Smid, Vera</cp:lastModifiedBy>
  <cp:revision>2</cp:revision>
  <cp:lastPrinted>2019-09-18T18:10:00Z</cp:lastPrinted>
  <dcterms:created xsi:type="dcterms:W3CDTF">2024-02-19T19:54:00Z</dcterms:created>
  <dcterms:modified xsi:type="dcterms:W3CDTF">2024-02-19T19:54:00Z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23 januari 2018</vt:lpwstr>
  </property>
  <property fmtid="{D5CDD505-2E9C-101B-9397-08002B2CF9AE}" pid="3" name="KNM_LST_pros">
    <vt:lpwstr/>
  </property>
  <property fmtid="{D5CDD505-2E9C-101B-9397-08002B2CF9AE}" pid="4" name="FileDescription">
    <vt:lpwstr/>
  </property>
  <property fmtid="{D5CDD505-2E9C-101B-9397-08002B2CF9AE}" pid="5" name="CORSA_GUID">
    <vt:lpwstr>c12db47b-0ada-7888-6714-b9c6b487596a</vt:lpwstr>
  </property>
  <property fmtid="{D5CDD505-2E9C-101B-9397-08002B2CF9AE}" pid="6" name="CORSA_OBJECTYPE">
    <vt:lpwstr>S</vt:lpwstr>
  </property>
  <property fmtid="{D5CDD505-2E9C-101B-9397-08002B2CF9AE}" pid="7" name="CORSA_OBJECTID">
    <vt:lpwstr>20.031809</vt:lpwstr>
  </property>
  <property fmtid="{D5CDD505-2E9C-101B-9397-08002B2CF9AE}" pid="8" name="CORSA_VERSION">
    <vt:lpwstr>3</vt:lpwstr>
  </property>
  <property fmtid="{D5CDD505-2E9C-101B-9397-08002B2CF9AE}" pid="9" name="MSIP_Label_215655fd-a780-4666-a9fe-c9c0c4dcea5e_Enabled">
    <vt:lpwstr>true</vt:lpwstr>
  </property>
  <property fmtid="{D5CDD505-2E9C-101B-9397-08002B2CF9AE}" pid="10" name="MSIP_Label_215655fd-a780-4666-a9fe-c9c0c4dcea5e_SetDate">
    <vt:lpwstr>2023-12-19T08:31:49Z</vt:lpwstr>
  </property>
  <property fmtid="{D5CDD505-2E9C-101B-9397-08002B2CF9AE}" pid="11" name="MSIP_Label_215655fd-a780-4666-a9fe-c9c0c4dcea5e_Method">
    <vt:lpwstr>Standard</vt:lpwstr>
  </property>
  <property fmtid="{D5CDD505-2E9C-101B-9397-08002B2CF9AE}" pid="12" name="MSIP_Label_215655fd-a780-4666-a9fe-c9c0c4dcea5e_Name">
    <vt:lpwstr>Niet-vertrouwelijk</vt:lpwstr>
  </property>
  <property fmtid="{D5CDD505-2E9C-101B-9397-08002B2CF9AE}" pid="13" name="MSIP_Label_215655fd-a780-4666-a9fe-c9c0c4dcea5e_SiteId">
    <vt:lpwstr>7f920973-6594-4ab3-af55-0bb85192461e</vt:lpwstr>
  </property>
  <property fmtid="{D5CDD505-2E9C-101B-9397-08002B2CF9AE}" pid="14" name="MSIP_Label_215655fd-a780-4666-a9fe-c9c0c4dcea5e_ActionId">
    <vt:lpwstr>ac9c4b18-6745-4304-8757-d93ac938b3c9</vt:lpwstr>
  </property>
  <property fmtid="{D5CDD505-2E9C-101B-9397-08002B2CF9AE}" pid="15" name="MSIP_Label_215655fd-a780-4666-a9fe-c9c0c4dcea5e_ContentBits">
    <vt:lpwstr>0</vt:lpwstr>
  </property>
  <property fmtid="{D5CDD505-2E9C-101B-9397-08002B2CF9AE}" pid="16" name="ContentTypeId">
    <vt:lpwstr>0x010100F86F57D42D6B3B44837889B7BC554976</vt:lpwstr>
  </property>
</Properties>
</file>